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sible.xml" ContentType="application/vnd.openxmlformats-officedocument.wordprocessingml.commentsExtensib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C1571CE" w14:textId="4B59FF67" w:rsidR="002F7CD0" w:rsidRDefault="002F7CD0" w:rsidP="004304AF">
      <w:pPr>
        <w:pStyle w:val="CRCoverPage"/>
        <w:tabs>
          <w:tab w:val="right" w:pos="9639"/>
        </w:tabs>
        <w:spacing w:after="0"/>
        <w:rPr>
          <w:b/>
          <w:i/>
          <w:noProof/>
          <w:sz w:val="28"/>
        </w:rPr>
      </w:pPr>
      <w:r>
        <w:rPr>
          <w:b/>
          <w:noProof/>
          <w:sz w:val="24"/>
        </w:rPr>
        <w:t>3GPP TSG-CT Meeting #94-e</w:t>
      </w:r>
      <w:r>
        <w:rPr>
          <w:b/>
          <w:i/>
          <w:noProof/>
          <w:sz w:val="28"/>
        </w:rPr>
        <w:tab/>
      </w:r>
      <w:r>
        <w:rPr>
          <w:b/>
          <w:noProof/>
          <w:sz w:val="24"/>
        </w:rPr>
        <w:t>CP-213193</w:t>
      </w:r>
    </w:p>
    <w:p w14:paraId="3DBBD290" w14:textId="63959FE6" w:rsidR="002F7CD0" w:rsidRDefault="002F7CD0" w:rsidP="002F7CD0">
      <w:pPr>
        <w:pStyle w:val="CRCoverPage"/>
        <w:tabs>
          <w:tab w:val="right" w:pos="9639"/>
        </w:tabs>
        <w:spacing w:after="0"/>
        <w:rPr>
          <w:b/>
          <w:noProof/>
          <w:sz w:val="24"/>
        </w:rPr>
      </w:pPr>
      <w:r>
        <w:rPr>
          <w:b/>
          <w:noProof/>
          <w:sz w:val="24"/>
        </w:rPr>
        <w:t>E-Meeting, 13</w:t>
      </w:r>
      <w:r>
        <w:rPr>
          <w:b/>
          <w:noProof/>
          <w:sz w:val="24"/>
          <w:vertAlign w:val="superscript"/>
        </w:rPr>
        <w:t>th</w:t>
      </w:r>
      <w:r>
        <w:rPr>
          <w:b/>
          <w:noProof/>
          <w:sz w:val="24"/>
        </w:rPr>
        <w:t xml:space="preserve"> – 15</w:t>
      </w:r>
      <w:r>
        <w:rPr>
          <w:b/>
          <w:noProof/>
          <w:sz w:val="24"/>
          <w:vertAlign w:val="superscript"/>
        </w:rPr>
        <w:t>th</w:t>
      </w:r>
      <w:r>
        <w:rPr>
          <w:b/>
          <w:noProof/>
          <w:sz w:val="24"/>
        </w:rPr>
        <w:t xml:space="preserve"> December 2021</w:t>
      </w:r>
      <w:r w:rsidRPr="00EC024D">
        <w:rPr>
          <w:b/>
          <w:noProof/>
        </w:rPr>
        <w:tab/>
      </w:r>
      <w:r w:rsidRPr="00EC024D">
        <w:rPr>
          <w:b/>
          <w:i/>
          <w:iCs/>
          <w:noProof/>
          <w:color w:val="808080" w:themeColor="background1" w:themeShade="80"/>
        </w:rPr>
        <w:t>(revision of C4-21654</w:t>
      </w:r>
      <w:r>
        <w:rPr>
          <w:b/>
          <w:i/>
          <w:iCs/>
          <w:noProof/>
          <w:color w:val="808080" w:themeColor="background1" w:themeShade="80"/>
        </w:rPr>
        <w:t>9</w:t>
      </w:r>
      <w:r w:rsidRPr="00EC024D">
        <w:rPr>
          <w:b/>
          <w:i/>
          <w:iCs/>
          <w:noProof/>
          <w:color w:val="808080" w:themeColor="background1" w:themeShade="80"/>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E1FF6F" w:rsidR="001E41F3" w:rsidRPr="00410371" w:rsidRDefault="00A913E8" w:rsidP="00950E0A">
            <w:pPr>
              <w:pStyle w:val="CRCoverPage"/>
              <w:spacing w:after="0"/>
              <w:jc w:val="right"/>
              <w:rPr>
                <w:b/>
                <w:noProof/>
                <w:sz w:val="28"/>
              </w:rPr>
            </w:pPr>
            <w:fldSimple w:instr=" DOCPROPERTY  Spec#  \* MERGEFORMAT ">
              <w:r w:rsidR="00023787">
                <w:rPr>
                  <w:b/>
                  <w:noProof/>
                  <w:sz w:val="28"/>
                </w:rPr>
                <w:t>2</w:t>
              </w:r>
              <w:r w:rsidR="00950E0A">
                <w:rPr>
                  <w:b/>
                  <w:noProof/>
                  <w:sz w:val="28"/>
                </w:rPr>
                <w:t>9</w:t>
              </w:r>
              <w:r w:rsidR="00023787">
                <w:rPr>
                  <w:b/>
                  <w:noProof/>
                  <w:sz w:val="28"/>
                </w:rPr>
                <w:t>.</w:t>
              </w:r>
              <w:r w:rsidR="002B6A55">
                <w:rPr>
                  <w:b/>
                  <w:noProof/>
                  <w:sz w:val="28"/>
                </w:rPr>
                <w:t>5</w:t>
              </w:r>
              <w:r w:rsidR="00950E0A">
                <w:rPr>
                  <w:b/>
                  <w:noProof/>
                  <w:sz w:val="28"/>
                </w:rPr>
                <w:t>10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AB5E25" w:rsidR="001E41F3" w:rsidRPr="00410371" w:rsidRDefault="00A913E8" w:rsidP="00D72F41">
            <w:pPr>
              <w:pStyle w:val="CRCoverPage"/>
              <w:spacing w:after="0"/>
              <w:rPr>
                <w:noProof/>
              </w:rPr>
            </w:pPr>
            <w:fldSimple w:instr=" DOCPROPERTY  Cr#  \* MERGEFORMAT ">
              <w:r w:rsidR="00EE5C54">
                <w:rPr>
                  <w:b/>
                  <w:noProof/>
                  <w:sz w:val="28"/>
                </w:rPr>
                <w:t>0</w:t>
              </w:r>
              <w:r w:rsidR="00D72F41">
                <w:rPr>
                  <w:b/>
                  <w:noProof/>
                  <w:sz w:val="28"/>
                </w:rPr>
                <w:t>603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D82AE7" w:rsidR="001E41F3" w:rsidRPr="00410371" w:rsidRDefault="00132F06" w:rsidP="00023787">
            <w:pPr>
              <w:pStyle w:val="CRCoverPage"/>
              <w:spacing w:after="0"/>
              <w:jc w:val="center"/>
              <w:rPr>
                <w:b/>
                <w:noProof/>
              </w:rPr>
            </w:pPr>
            <w:r>
              <w:rPr>
                <w:b/>
                <w:noProof/>
                <w:sz w:val="28"/>
              </w:rPr>
              <w:t>2</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0B8F69" w:rsidR="001E41F3" w:rsidRPr="00410371" w:rsidRDefault="00EA0510" w:rsidP="00DA3390">
            <w:pPr>
              <w:pStyle w:val="CRCoverPage"/>
              <w:spacing w:after="0"/>
              <w:jc w:val="center"/>
              <w:rPr>
                <w:noProof/>
                <w:sz w:val="28"/>
              </w:rPr>
            </w:pPr>
            <w:r>
              <w:fldChar w:fldCharType="begin"/>
            </w:r>
            <w:r>
              <w:instrText xml:space="preserve"> DOCPROPERTY  Version  \* MERGEFORMAT </w:instrText>
            </w:r>
            <w:r>
              <w:fldChar w:fldCharType="separate"/>
            </w:r>
            <w:r w:rsidR="00DA3390">
              <w:rPr>
                <w:b/>
                <w:noProof/>
                <w:sz w:val="28"/>
              </w:rPr>
              <w:t>1</w:t>
            </w:r>
            <w:r w:rsidR="00DA3390">
              <w:rPr>
                <w:rFonts w:hint="eastAsia"/>
                <w:b/>
                <w:noProof/>
                <w:sz w:val="28"/>
                <w:lang w:eastAsia="zh-CN"/>
              </w:rPr>
              <w:t>7</w:t>
            </w:r>
            <w:r w:rsidR="00023787">
              <w:rPr>
                <w:b/>
                <w:noProof/>
                <w:sz w:val="28"/>
              </w:rPr>
              <w:t>.</w:t>
            </w:r>
            <w:r w:rsidR="00DA3390">
              <w:rPr>
                <w:rFonts w:hint="eastAsia"/>
                <w:b/>
                <w:noProof/>
                <w:sz w:val="28"/>
                <w:lang w:eastAsia="zh-CN"/>
              </w:rPr>
              <w:t>3</w:t>
            </w:r>
            <w:r w:rsidR="0002378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8CFB0C" w:rsidR="001E41F3" w:rsidRDefault="00E04615" w:rsidP="001D68A1">
            <w:pPr>
              <w:pStyle w:val="CRCoverPage"/>
              <w:spacing w:after="0"/>
              <w:ind w:left="100"/>
              <w:rPr>
                <w:noProof/>
              </w:rPr>
            </w:pPr>
            <w:r>
              <w:fldChar w:fldCharType="begin"/>
            </w:r>
            <w:r>
              <w:instrText xml:space="preserve"> DOCPROPERTY  CrTitle  \* MERGEFORMAT </w:instrText>
            </w:r>
            <w:r>
              <w:fldChar w:fldCharType="separate"/>
            </w:r>
            <w:r w:rsidR="001D68A1">
              <w:rPr>
                <w:lang w:eastAsia="zh-CN"/>
              </w:rPr>
              <w:t>GMLC-Num</w:t>
            </w:r>
            <w:r w:rsidR="00650B3A">
              <w:rPr>
                <w:lang w:eastAsia="zh-CN"/>
              </w:rPr>
              <w:t>b</w:t>
            </w:r>
            <w:r w:rsidR="001D68A1">
              <w:rPr>
                <w:lang w:eastAsia="zh-CN"/>
              </w:rPr>
              <w:t xml:space="preserve">er </w:t>
            </w:r>
            <w:r w:rsidR="00AB68CF">
              <w:rPr>
                <w:rFonts w:hint="eastAsia"/>
                <w:lang w:eastAsia="zh-CN"/>
              </w:rPr>
              <w:t xml:space="preserve">in </w:t>
            </w:r>
            <w:proofErr w:type="spellStart"/>
            <w:r w:rsidR="00AB68CF">
              <w:rPr>
                <w:rFonts w:hint="eastAsia"/>
                <w:lang w:eastAsia="zh-CN"/>
              </w:rPr>
              <w:t>GmlcInfo</w:t>
            </w:r>
            <w:proofErr w:type="spellEnd"/>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183CD0" w:rsidR="001E41F3" w:rsidRDefault="00A913E8" w:rsidP="00023787">
            <w:pPr>
              <w:pStyle w:val="CRCoverPage"/>
              <w:spacing w:after="0"/>
              <w:ind w:left="100"/>
              <w:rPr>
                <w:noProof/>
              </w:rPr>
            </w:pPr>
            <w:fldSimple w:instr=" DOCPROPERTY  SourceIfWg  \* MERGEFORMAT ">
              <w:r w:rsidR="00023787">
                <w:rPr>
                  <w:noProof/>
                </w:rPr>
                <w:t>ZTE</w:t>
              </w:r>
            </w:fldSimple>
            <w:r w:rsidR="009B7BEB">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78DAA9" w:rsidR="001E41F3" w:rsidRDefault="00EA0510" w:rsidP="00547111">
            <w:pPr>
              <w:pStyle w:val="CRCoverPage"/>
              <w:spacing w:after="0"/>
              <w:ind w:left="100"/>
              <w:rPr>
                <w:noProof/>
              </w:rPr>
            </w:pPr>
            <w:r>
              <w:fldChar w:fldCharType="begin"/>
            </w:r>
            <w:r>
              <w:instrText xml:space="preserve"> DOCPROPERTY  SourceIfWg  \* MERGEFORMAT </w:instrText>
            </w:r>
            <w:r>
              <w:fldChar w:fldCharType="separate"/>
            </w:r>
            <w:r w:rsidR="005F2954">
              <w:rPr>
                <w:noProof/>
              </w:rPr>
              <w:t>ZTE</w:t>
            </w:r>
            <w:r>
              <w:rPr>
                <w:noProof/>
              </w:rPr>
              <w:fldChar w:fldCharType="end"/>
            </w:r>
            <w:r w:rsidR="005F2954">
              <w:rPr>
                <w:noProof/>
              </w:rPr>
              <w:t>, Ericsson</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33B806" w:rsidR="001E41F3" w:rsidRDefault="00A913E8" w:rsidP="000134EB">
            <w:pPr>
              <w:pStyle w:val="CRCoverPage"/>
              <w:spacing w:after="0"/>
              <w:ind w:left="100"/>
              <w:rPr>
                <w:noProof/>
              </w:rPr>
            </w:pPr>
            <w:fldSimple w:instr=" DOCPROPERTY  RelatedWis  \* MERGEFORMAT ">
              <w:r w:rsidR="00DA3390">
                <w:rPr>
                  <w:rFonts w:hint="eastAsia"/>
                  <w:noProof/>
                  <w:lang w:eastAsia="zh-CN"/>
                </w:rPr>
                <w:t>5</w:t>
              </w:r>
              <w:r w:rsidR="00950E0A">
                <w:rPr>
                  <w:noProof/>
                </w:rPr>
                <w:t>G_eLCS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AC4C35" w:rsidR="001E41F3" w:rsidRDefault="00EA0510" w:rsidP="005F2954">
            <w:pPr>
              <w:pStyle w:val="CRCoverPage"/>
              <w:spacing w:after="0"/>
              <w:ind w:left="100"/>
              <w:rPr>
                <w:noProof/>
              </w:rPr>
            </w:pPr>
            <w:r>
              <w:fldChar w:fldCharType="begin"/>
            </w:r>
            <w:r>
              <w:instrText xml:space="preserve"> DOCPROPERTY  ResDate  \* MERGEFORMAT </w:instrText>
            </w:r>
            <w:r>
              <w:fldChar w:fldCharType="separate"/>
            </w:r>
            <w:r w:rsidR="00023787">
              <w:rPr>
                <w:noProof/>
              </w:rPr>
              <w:t>2021-</w:t>
            </w:r>
            <w:r w:rsidR="00DA3390">
              <w:rPr>
                <w:rFonts w:hint="eastAsia"/>
                <w:noProof/>
                <w:lang w:eastAsia="zh-CN"/>
              </w:rPr>
              <w:t>11</w:t>
            </w:r>
            <w:r w:rsidR="00023787">
              <w:rPr>
                <w:noProof/>
              </w:rPr>
              <w:t>-</w:t>
            </w:r>
            <w:r w:rsidR="005F2954">
              <w:rPr>
                <w:noProof/>
              </w:rPr>
              <w:t>3</w:t>
            </w:r>
            <w:r w:rsidR="00236071">
              <w:rPr>
                <w:noProof/>
              </w:rPr>
              <w:t>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99CE10" w:rsidR="001E41F3" w:rsidRDefault="00DA3390" w:rsidP="00023787">
            <w:pPr>
              <w:pStyle w:val="CRCoverPage"/>
              <w:spacing w:after="0"/>
              <w:ind w:left="100" w:right="-609"/>
              <w:rPr>
                <w:b/>
                <w:noProof/>
                <w:lang w:eastAsia="zh-CN"/>
              </w:rPr>
            </w:pPr>
            <w:r>
              <w:rPr>
                <w:rFonts w:hint="eastAsia"/>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BFCF62" w:rsidR="001E41F3" w:rsidRDefault="00A913E8" w:rsidP="00DA3390">
            <w:pPr>
              <w:pStyle w:val="CRCoverPage"/>
              <w:spacing w:after="0"/>
              <w:ind w:left="100"/>
              <w:rPr>
                <w:noProof/>
              </w:rPr>
            </w:pPr>
            <w:fldSimple w:instr=" DOCPROPERTY  Release  \* MERGEFORMAT ">
              <w:r w:rsidR="00D24991">
                <w:rPr>
                  <w:noProof/>
                </w:rPr>
                <w:t>Rel</w:t>
              </w:r>
              <w:r w:rsidR="00023787">
                <w:rPr>
                  <w:noProof/>
                </w:rPr>
                <w:t>-1</w:t>
              </w:r>
              <w:r w:rsidR="00DA3390">
                <w:rPr>
                  <w:rFonts w:hint="eastAsia"/>
                  <w:noProof/>
                  <w:lang w:eastAsia="zh-CN"/>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21FFFB" w14:textId="36B5C026" w:rsidR="00566877" w:rsidRDefault="008359C8" w:rsidP="008359C8">
            <w:pPr>
              <w:pStyle w:val="CRCoverPage"/>
              <w:spacing w:after="0"/>
              <w:ind w:left="100"/>
              <w:rPr>
                <w:lang w:val="en-US" w:eastAsia="zh-CN"/>
              </w:rPr>
            </w:pPr>
            <w:r>
              <w:rPr>
                <w:lang w:val="en-US" w:eastAsia="zh-CN"/>
              </w:rPr>
              <w:t>In CT4#105E meeting, C4-2141</w:t>
            </w:r>
            <w:r w:rsidR="00566877">
              <w:rPr>
                <w:lang w:val="en-US" w:eastAsia="zh-CN"/>
              </w:rPr>
              <w:t>12</w:t>
            </w:r>
            <w:r>
              <w:rPr>
                <w:lang w:val="en-US" w:eastAsia="zh-CN"/>
              </w:rPr>
              <w:t>/41</w:t>
            </w:r>
            <w:r w:rsidR="00566877">
              <w:rPr>
                <w:lang w:val="en-US" w:eastAsia="zh-CN"/>
              </w:rPr>
              <w:t>13</w:t>
            </w:r>
            <w:r>
              <w:rPr>
                <w:lang w:val="en-US" w:eastAsia="zh-CN"/>
              </w:rPr>
              <w:t xml:space="preserve"> </w:t>
            </w:r>
            <w:proofErr w:type="spellStart"/>
            <w:r>
              <w:rPr>
                <w:lang w:val="en-US" w:eastAsia="zh-CN"/>
              </w:rPr>
              <w:t>raized</w:t>
            </w:r>
            <w:proofErr w:type="spellEnd"/>
            <w:r>
              <w:rPr>
                <w:lang w:val="en-US" w:eastAsia="zh-CN"/>
              </w:rPr>
              <w:t xml:space="preserve"> an issue that </w:t>
            </w:r>
            <w:r w:rsidR="00566877">
              <w:rPr>
                <w:lang w:val="en-US" w:eastAsia="zh-CN"/>
              </w:rPr>
              <w:t xml:space="preserve">which information is provided by the UE </w:t>
            </w:r>
            <w:r>
              <w:rPr>
                <w:lang w:val="en-US" w:eastAsia="zh-CN"/>
              </w:rPr>
              <w:t>in a 5GC-MO-LR procedure</w:t>
            </w:r>
            <w:r w:rsidR="00566877">
              <w:rPr>
                <w:lang w:val="en-US" w:eastAsia="zh-CN"/>
              </w:rPr>
              <w:t xml:space="preserve"> and used by the AMF to determine the H-GMLC</w:t>
            </w:r>
            <w:r>
              <w:rPr>
                <w:lang w:val="en-US" w:eastAsia="zh-CN"/>
              </w:rPr>
              <w:t xml:space="preserve">, </w:t>
            </w:r>
            <w:r w:rsidR="00566877">
              <w:rPr>
                <w:lang w:val="en-US" w:eastAsia="zh-CN"/>
              </w:rPr>
              <w:t xml:space="preserve">either the GMLC-Number (i.e. </w:t>
            </w:r>
            <w:proofErr w:type="spellStart"/>
            <w:r w:rsidR="00566877">
              <w:rPr>
                <w:lang w:val="en-US" w:eastAsia="zh-CN"/>
              </w:rPr>
              <w:t>mlc</w:t>
            </w:r>
            <w:proofErr w:type="spellEnd"/>
            <w:r w:rsidR="00566877">
              <w:rPr>
                <w:lang w:val="en-US" w:eastAsia="zh-CN"/>
              </w:rPr>
              <w:t>-number) or H-GMLC-Address (i.e. h-</w:t>
            </w:r>
            <w:proofErr w:type="spellStart"/>
            <w:r w:rsidR="00566877">
              <w:rPr>
                <w:lang w:val="en-US" w:eastAsia="zh-CN"/>
              </w:rPr>
              <w:t>gmlc</w:t>
            </w:r>
            <w:proofErr w:type="spellEnd"/>
            <w:r w:rsidR="00566877">
              <w:rPr>
                <w:lang w:val="en-US" w:eastAsia="zh-CN"/>
              </w:rPr>
              <w:t>-address)</w:t>
            </w:r>
            <w:r>
              <w:rPr>
                <w:lang w:val="en-US" w:eastAsia="zh-CN"/>
              </w:rPr>
              <w:t>.</w:t>
            </w:r>
            <w:r w:rsidR="00E116AA">
              <w:rPr>
                <w:lang w:val="en-US" w:eastAsia="zh-CN"/>
              </w:rPr>
              <w:t xml:space="preserve"> As a result of discussion, an LS (i.e. C4-214537) is sent by</w:t>
            </w:r>
            <w:r w:rsidR="00566877">
              <w:rPr>
                <w:lang w:val="en-US" w:eastAsia="zh-CN"/>
              </w:rPr>
              <w:t xml:space="preserve"> CT4 to SA2/CT1 for clarification.</w:t>
            </w:r>
          </w:p>
          <w:p w14:paraId="20C1886F" w14:textId="77777777" w:rsidR="008359C8" w:rsidRDefault="008359C8" w:rsidP="008359C8">
            <w:pPr>
              <w:pStyle w:val="CRCoverPage"/>
              <w:spacing w:after="0"/>
              <w:ind w:left="100"/>
              <w:rPr>
                <w:lang w:val="en-US" w:eastAsia="zh-CN"/>
              </w:rPr>
            </w:pPr>
          </w:p>
          <w:p w14:paraId="0B0D78FB" w14:textId="3A3482AB" w:rsidR="008359C8" w:rsidRDefault="00E55BEA" w:rsidP="008359C8">
            <w:pPr>
              <w:pStyle w:val="CRCoverPage"/>
              <w:spacing w:after="0"/>
              <w:ind w:left="100"/>
              <w:rPr>
                <w:noProof/>
                <w:lang w:eastAsia="zh-CN"/>
              </w:rPr>
            </w:pPr>
            <w:r>
              <w:rPr>
                <w:lang w:val="en-US" w:eastAsia="zh-CN"/>
              </w:rPr>
              <w:t>As r</w:t>
            </w:r>
            <w:r w:rsidR="00566877">
              <w:rPr>
                <w:lang w:val="en-US" w:eastAsia="zh-CN"/>
              </w:rPr>
              <w:t xml:space="preserve">esponded in </w:t>
            </w:r>
            <w:r w:rsidR="008359C8">
              <w:rPr>
                <w:lang w:val="en-US" w:eastAsia="zh-CN"/>
              </w:rPr>
              <w:t xml:space="preserve">SA2 LS </w:t>
            </w:r>
            <w:r>
              <w:rPr>
                <w:lang w:val="en-US" w:eastAsia="zh-CN"/>
              </w:rPr>
              <w:t xml:space="preserve">(i.e. </w:t>
            </w:r>
            <w:r w:rsidR="008359C8">
              <w:rPr>
                <w:lang w:val="en-US" w:eastAsia="zh-CN"/>
              </w:rPr>
              <w:t xml:space="preserve">S2-2107795 </w:t>
            </w:r>
            <w:r w:rsidR="006D631D">
              <w:rPr>
                <w:lang w:val="en-US" w:eastAsia="zh-CN"/>
              </w:rPr>
              <w:t>of</w:t>
            </w:r>
            <w:r w:rsidR="00566877">
              <w:rPr>
                <w:lang w:val="en-US" w:eastAsia="zh-CN"/>
              </w:rPr>
              <w:t xml:space="preserve"> </w:t>
            </w:r>
            <w:r w:rsidR="008359C8">
              <w:rPr>
                <w:lang w:val="en-US" w:eastAsia="zh-CN"/>
              </w:rPr>
              <w:t>reply LS to C4-214537)</w:t>
            </w:r>
            <w:r w:rsidR="00566877">
              <w:rPr>
                <w:lang w:val="en-US" w:eastAsia="zh-CN"/>
              </w:rPr>
              <w:t>, SA2 clarified that TS23.527 uses a generic term “</w:t>
            </w:r>
            <w:r w:rsidR="00C82212">
              <w:rPr>
                <w:lang w:val="en-US" w:eastAsia="zh-CN"/>
              </w:rPr>
              <w:t>address of GMLC</w:t>
            </w:r>
            <w:r w:rsidR="00566877">
              <w:rPr>
                <w:lang w:val="en-US" w:eastAsia="zh-CN"/>
              </w:rPr>
              <w:t>” to indicate the H-GMLC information provided by the UE in MO-LR procedure</w:t>
            </w:r>
            <w:r w:rsidR="008359C8">
              <w:rPr>
                <w:lang w:val="en-US" w:eastAsia="zh-CN"/>
              </w:rPr>
              <w:t>.</w:t>
            </w:r>
            <w:r w:rsidR="00566877">
              <w:rPr>
                <w:lang w:val="en-US" w:eastAsia="zh-CN"/>
              </w:rPr>
              <w:t xml:space="preserve"> However, what </w:t>
            </w:r>
            <w:r w:rsidR="00C82212">
              <w:rPr>
                <w:lang w:val="en-US" w:eastAsia="zh-CN"/>
              </w:rPr>
              <w:t xml:space="preserve">kind of </w:t>
            </w:r>
            <w:r w:rsidR="00566877">
              <w:rPr>
                <w:lang w:val="en-US" w:eastAsia="zh-CN"/>
              </w:rPr>
              <w:t xml:space="preserve">information is exactly </w:t>
            </w:r>
            <w:r w:rsidR="00C82212">
              <w:rPr>
                <w:lang w:val="en-US" w:eastAsia="zh-CN"/>
              </w:rPr>
              <w:t>provided by the UE is left to stage 3 implementation.</w:t>
            </w:r>
          </w:p>
          <w:p w14:paraId="1EE6EC2F" w14:textId="77777777" w:rsidR="008359C8" w:rsidRDefault="008359C8" w:rsidP="002C22B4">
            <w:pPr>
              <w:pStyle w:val="CRCoverPage"/>
              <w:spacing w:after="0"/>
              <w:ind w:left="100"/>
              <w:rPr>
                <w:noProof/>
                <w:lang w:eastAsia="zh-CN"/>
              </w:rPr>
            </w:pPr>
          </w:p>
          <w:p w14:paraId="07270479" w14:textId="5E0A41BE" w:rsidR="00F05389" w:rsidRDefault="00F05389" w:rsidP="002C22B4">
            <w:pPr>
              <w:pStyle w:val="CRCoverPage"/>
              <w:spacing w:after="0"/>
              <w:ind w:left="100"/>
              <w:rPr>
                <w:noProof/>
                <w:lang w:eastAsia="zh-CN"/>
              </w:rPr>
            </w:pPr>
            <w:r>
              <w:rPr>
                <w:noProof/>
                <w:lang w:eastAsia="zh-CN"/>
              </w:rPr>
              <w:t>There are several candi</w:t>
            </w:r>
            <w:r w:rsidR="00D103E3">
              <w:rPr>
                <w:rFonts w:hint="eastAsia"/>
                <w:noProof/>
                <w:lang w:eastAsia="zh-CN"/>
              </w:rPr>
              <w:t>d</w:t>
            </w:r>
            <w:r>
              <w:rPr>
                <w:noProof/>
                <w:lang w:eastAsia="zh-CN"/>
              </w:rPr>
              <w:t>ate solution for this generic term “address of GMLC”:</w:t>
            </w:r>
          </w:p>
          <w:p w14:paraId="1BFF86FE" w14:textId="796FCB83" w:rsidR="008359C8" w:rsidRDefault="004E4923" w:rsidP="002C22B4">
            <w:pPr>
              <w:pStyle w:val="CRCoverPage"/>
              <w:spacing w:after="0"/>
              <w:ind w:left="100"/>
              <w:rPr>
                <w:noProof/>
                <w:lang w:eastAsia="zh-CN"/>
              </w:rPr>
            </w:pPr>
            <w:r>
              <w:rPr>
                <w:noProof/>
                <w:lang w:eastAsia="zh-CN"/>
              </w:rPr>
              <w:t xml:space="preserve">1) </w:t>
            </w:r>
            <w:r w:rsidR="00BF6BAF">
              <w:rPr>
                <w:noProof/>
                <w:lang w:eastAsia="zh-CN"/>
              </w:rPr>
              <w:t xml:space="preserve">IP address (or FQDN) of </w:t>
            </w:r>
            <w:r w:rsidR="00AB6839">
              <w:rPr>
                <w:noProof/>
                <w:lang w:eastAsia="zh-CN"/>
              </w:rPr>
              <w:t>H-GMLC:</w:t>
            </w:r>
          </w:p>
          <w:p w14:paraId="50DF4B70" w14:textId="23249492" w:rsidR="00AB6839" w:rsidRDefault="00D103E3" w:rsidP="002C22B4">
            <w:pPr>
              <w:pStyle w:val="CRCoverPage"/>
              <w:spacing w:after="0"/>
              <w:ind w:left="100"/>
              <w:rPr>
                <w:noProof/>
                <w:lang w:eastAsia="zh-CN"/>
              </w:rPr>
            </w:pPr>
            <w:r>
              <w:rPr>
                <w:rFonts w:hint="eastAsia"/>
                <w:noProof/>
                <w:lang w:eastAsia="zh-CN"/>
              </w:rPr>
              <w:t xml:space="preserve">This candicate configures the IP address or FQDQ of the H-GMLC to the UE. </w:t>
            </w:r>
            <w:r w:rsidR="008A30C6">
              <w:rPr>
                <w:rFonts w:hint="eastAsia"/>
                <w:noProof/>
                <w:lang w:eastAsia="zh-CN"/>
              </w:rPr>
              <w:t>However, it is risky to c</w:t>
            </w:r>
            <w:r w:rsidR="004F358E">
              <w:rPr>
                <w:noProof/>
                <w:lang w:eastAsia="zh-CN"/>
              </w:rPr>
              <w:t xml:space="preserve">onfigure the IP address of the H-GMLC </w:t>
            </w:r>
            <w:r w:rsidR="008A30C6">
              <w:rPr>
                <w:rFonts w:hint="eastAsia"/>
                <w:noProof/>
                <w:lang w:eastAsia="zh-CN"/>
              </w:rPr>
              <w:t>in the UE</w:t>
            </w:r>
            <w:r w:rsidR="004F358E">
              <w:rPr>
                <w:noProof/>
                <w:lang w:eastAsia="zh-CN"/>
              </w:rPr>
              <w:t xml:space="preserve">, since the </w:t>
            </w:r>
            <w:r w:rsidR="008A30C6">
              <w:rPr>
                <w:rFonts w:hint="eastAsia"/>
                <w:noProof/>
                <w:lang w:eastAsia="zh-CN"/>
              </w:rPr>
              <w:t>IP address of t</w:t>
            </w:r>
            <w:r w:rsidR="006713B5">
              <w:rPr>
                <w:rFonts w:hint="eastAsia"/>
                <w:noProof/>
                <w:lang w:eastAsia="zh-CN"/>
              </w:rPr>
              <w:t>he H-GMLC may be changed in kinds of scenarios.</w:t>
            </w:r>
            <w:r>
              <w:rPr>
                <w:rFonts w:hint="eastAsia"/>
                <w:noProof/>
                <w:lang w:eastAsia="zh-CN"/>
              </w:rPr>
              <w:t xml:space="preserve"> </w:t>
            </w:r>
            <w:r w:rsidR="00E35C5E">
              <w:rPr>
                <w:rFonts w:hint="eastAsia"/>
                <w:noProof/>
                <w:lang w:eastAsia="zh-CN"/>
              </w:rPr>
              <w:t xml:space="preserve">A possible way is to configure the H-GMLC </w:t>
            </w:r>
            <w:r w:rsidR="00817DC3">
              <w:rPr>
                <w:rFonts w:hint="eastAsia"/>
                <w:noProof/>
                <w:lang w:eastAsia="zh-CN"/>
              </w:rPr>
              <w:t>FQDN</w:t>
            </w:r>
            <w:r w:rsidR="00E35C5E">
              <w:rPr>
                <w:rFonts w:hint="eastAsia"/>
                <w:noProof/>
                <w:lang w:eastAsia="zh-CN"/>
              </w:rPr>
              <w:t xml:space="preserve"> in the UE</w:t>
            </w:r>
            <w:r w:rsidR="00817DC3">
              <w:rPr>
                <w:rFonts w:hint="eastAsia"/>
                <w:noProof/>
                <w:lang w:eastAsia="zh-CN"/>
              </w:rPr>
              <w:t xml:space="preserve">, </w:t>
            </w:r>
            <w:r w:rsidR="00E35C5E">
              <w:rPr>
                <w:rFonts w:hint="eastAsia"/>
                <w:noProof/>
                <w:lang w:eastAsia="zh-CN"/>
              </w:rPr>
              <w:t>and require</w:t>
            </w:r>
            <w:r w:rsidR="00817DC3">
              <w:rPr>
                <w:rFonts w:hint="eastAsia"/>
                <w:noProof/>
                <w:lang w:eastAsia="zh-CN"/>
              </w:rPr>
              <w:t xml:space="preserve"> the AMF to retrieve the GMLC profile from the NRF by providing the GMLC FQDN.</w:t>
            </w:r>
          </w:p>
          <w:p w14:paraId="7D90CD46" w14:textId="77777777" w:rsidR="004F358E" w:rsidRDefault="004F358E" w:rsidP="002C22B4">
            <w:pPr>
              <w:pStyle w:val="CRCoverPage"/>
              <w:spacing w:after="0"/>
              <w:ind w:left="100"/>
              <w:rPr>
                <w:noProof/>
                <w:lang w:eastAsia="zh-CN"/>
              </w:rPr>
            </w:pPr>
          </w:p>
          <w:p w14:paraId="219EDD3B" w14:textId="472CE955" w:rsidR="000F043F" w:rsidRDefault="000F043F" w:rsidP="002C22B4">
            <w:pPr>
              <w:pStyle w:val="CRCoverPage"/>
              <w:spacing w:after="0"/>
              <w:ind w:left="100"/>
              <w:rPr>
                <w:noProof/>
                <w:lang w:eastAsia="zh-CN"/>
              </w:rPr>
            </w:pPr>
            <w:r>
              <w:rPr>
                <w:noProof/>
                <w:lang w:eastAsia="zh-CN"/>
              </w:rPr>
              <w:t>2) GMLC-Nmuber, which is same as used in EPS LCS:</w:t>
            </w:r>
          </w:p>
          <w:p w14:paraId="21003F77" w14:textId="2CC61C73" w:rsidR="000F043F" w:rsidRDefault="000133B5" w:rsidP="002C22B4">
            <w:pPr>
              <w:pStyle w:val="CRCoverPage"/>
              <w:spacing w:after="0"/>
              <w:ind w:left="100"/>
              <w:rPr>
                <w:noProof/>
                <w:lang w:eastAsia="zh-CN"/>
              </w:rPr>
            </w:pPr>
            <w:r>
              <w:rPr>
                <w:noProof/>
                <w:lang w:eastAsia="zh-CN"/>
              </w:rPr>
              <w:t>As specified in TS24.171, in EPS MO-LR procedure, the UE provides mlc-number (which is actually the GMLC-Number configured in the UE) to the MME, so that the MME can use this GMLC-Number to find correct H-GMLC.</w:t>
            </w:r>
          </w:p>
          <w:p w14:paraId="56C255F2" w14:textId="4914946C" w:rsidR="0044301C" w:rsidRDefault="000133B5" w:rsidP="00957797">
            <w:pPr>
              <w:pStyle w:val="CRCoverPage"/>
              <w:spacing w:after="0"/>
              <w:ind w:left="100"/>
              <w:rPr>
                <w:lang w:eastAsia="zh-CN"/>
              </w:rPr>
            </w:pPr>
            <w:r>
              <w:rPr>
                <w:noProof/>
                <w:lang w:eastAsia="zh-CN"/>
              </w:rPr>
              <w:t xml:space="preserve">Furthermore, in TS29.572, </w:t>
            </w:r>
            <w:r w:rsidR="0044301C">
              <w:rPr>
                <w:lang w:eastAsia="zh-CN"/>
              </w:rPr>
              <w:t xml:space="preserve">the MME </w:t>
            </w:r>
            <w:r>
              <w:rPr>
                <w:lang w:eastAsia="zh-CN"/>
              </w:rPr>
              <w:t>can also get the GMLC-</w:t>
            </w:r>
            <w:proofErr w:type="spellStart"/>
            <w:r>
              <w:rPr>
                <w:lang w:eastAsia="zh-CN"/>
              </w:rPr>
              <w:t>Nmuber</w:t>
            </w:r>
            <w:proofErr w:type="spellEnd"/>
            <w:r>
              <w:rPr>
                <w:lang w:eastAsia="zh-CN"/>
              </w:rPr>
              <w:t xml:space="preserve"> from the </w:t>
            </w:r>
            <w:r w:rsidR="0044301C">
              <w:rPr>
                <w:lang w:eastAsia="zh-CN"/>
              </w:rPr>
              <w:t xml:space="preserve">UE subscription </w:t>
            </w:r>
            <w:r>
              <w:rPr>
                <w:lang w:eastAsia="zh-CN"/>
              </w:rPr>
              <w:t>during an Location-Update procedure with</w:t>
            </w:r>
            <w:r w:rsidR="0044301C">
              <w:rPr>
                <w:lang w:eastAsia="zh-CN"/>
              </w:rPr>
              <w:t xml:space="preserve"> the HSS</w:t>
            </w:r>
            <w:r w:rsidR="0010619A">
              <w:rPr>
                <w:lang w:eastAsia="zh-CN"/>
              </w:rPr>
              <w:t>.</w:t>
            </w:r>
          </w:p>
          <w:p w14:paraId="358EC1AF" w14:textId="6D9DF4DE" w:rsidR="0010619A" w:rsidRDefault="0010619A" w:rsidP="00957797">
            <w:pPr>
              <w:pStyle w:val="CRCoverPage"/>
              <w:spacing w:after="0"/>
              <w:ind w:left="100"/>
              <w:rPr>
                <w:lang w:eastAsia="zh-CN"/>
              </w:rPr>
            </w:pPr>
            <w:r>
              <w:rPr>
                <w:rFonts w:hint="eastAsia"/>
                <w:lang w:eastAsia="zh-CN"/>
              </w:rPr>
              <w:t xml:space="preserve">In 5G MO-LR procedure, such GMLC-Number (i.e. </w:t>
            </w:r>
            <w:proofErr w:type="spellStart"/>
            <w:r>
              <w:rPr>
                <w:rFonts w:hint="eastAsia"/>
                <w:lang w:eastAsia="zh-CN"/>
              </w:rPr>
              <w:t>mlc</w:t>
            </w:r>
            <w:proofErr w:type="spellEnd"/>
            <w:r>
              <w:rPr>
                <w:rFonts w:hint="eastAsia"/>
                <w:lang w:eastAsia="zh-CN"/>
              </w:rPr>
              <w:t xml:space="preserve">-number) can still be used by the UE to indicate the H-GMLC. Once the AMF gets the </w:t>
            </w:r>
            <w:r w:rsidR="002F6F2A">
              <w:rPr>
                <w:rFonts w:hint="eastAsia"/>
                <w:lang w:eastAsia="zh-CN"/>
              </w:rPr>
              <w:t xml:space="preserve">GMLC-Number from the UE, the AMF can retrieve the GMLC profile from the NRF </w:t>
            </w:r>
            <w:r w:rsidR="002F6F2A">
              <w:rPr>
                <w:rFonts w:hint="eastAsia"/>
                <w:lang w:eastAsia="zh-CN"/>
              </w:rPr>
              <w:lastRenderedPageBreak/>
              <w:t>by providing the GMLC-Number.</w:t>
            </w:r>
          </w:p>
          <w:p w14:paraId="02AE7671" w14:textId="77777777" w:rsidR="00C444E6" w:rsidRDefault="00C444E6" w:rsidP="00957797">
            <w:pPr>
              <w:pStyle w:val="CRCoverPage"/>
              <w:spacing w:after="0"/>
              <w:ind w:left="100"/>
              <w:rPr>
                <w:lang w:eastAsia="zh-CN"/>
              </w:rPr>
            </w:pPr>
          </w:p>
          <w:p w14:paraId="56E4BA24" w14:textId="7BB0EE77" w:rsidR="005B0BF4" w:rsidRDefault="00166A44" w:rsidP="00957797">
            <w:pPr>
              <w:pStyle w:val="CRCoverPage"/>
              <w:spacing w:after="0"/>
              <w:ind w:left="100"/>
              <w:rPr>
                <w:lang w:eastAsia="zh-CN"/>
              </w:rPr>
            </w:pPr>
            <w:r>
              <w:rPr>
                <w:rFonts w:hint="eastAsia"/>
                <w:lang w:eastAsia="zh-CN"/>
              </w:rPr>
              <w:t xml:space="preserve">Considering the backward </w:t>
            </w:r>
            <w:proofErr w:type="spellStart"/>
            <w:r>
              <w:rPr>
                <w:rFonts w:hint="eastAsia"/>
                <w:lang w:eastAsia="zh-CN"/>
              </w:rPr>
              <w:t>compatability</w:t>
            </w:r>
            <w:proofErr w:type="spellEnd"/>
            <w:r>
              <w:rPr>
                <w:rFonts w:hint="eastAsia"/>
                <w:lang w:eastAsia="zh-CN"/>
              </w:rPr>
              <w:t xml:space="preserve">, </w:t>
            </w:r>
            <w:r w:rsidR="00E85369">
              <w:rPr>
                <w:rFonts w:hint="eastAsia"/>
                <w:lang w:eastAsia="zh-CN"/>
              </w:rPr>
              <w:t xml:space="preserve">it is proposed </w:t>
            </w:r>
            <w:r w:rsidR="00A004EA">
              <w:rPr>
                <w:rFonts w:hint="eastAsia"/>
                <w:lang w:eastAsia="zh-CN"/>
              </w:rPr>
              <w:t>that the UE re-</w:t>
            </w:r>
            <w:r w:rsidR="00E85369">
              <w:rPr>
                <w:rFonts w:hint="eastAsia"/>
                <w:lang w:eastAsia="zh-CN"/>
              </w:rPr>
              <w:t>use</w:t>
            </w:r>
            <w:r w:rsidR="00A004EA">
              <w:rPr>
                <w:rFonts w:hint="eastAsia"/>
                <w:lang w:eastAsia="zh-CN"/>
              </w:rPr>
              <w:t>s</w:t>
            </w:r>
            <w:r w:rsidR="00D73A12">
              <w:rPr>
                <w:rFonts w:hint="eastAsia"/>
                <w:lang w:eastAsia="zh-CN"/>
              </w:rPr>
              <w:t xml:space="preserve"> </w:t>
            </w:r>
            <w:r w:rsidR="00E85369">
              <w:rPr>
                <w:rFonts w:hint="eastAsia"/>
                <w:lang w:eastAsia="zh-CN"/>
              </w:rPr>
              <w:t xml:space="preserve">the </w:t>
            </w:r>
            <w:r w:rsidR="00D73A12">
              <w:rPr>
                <w:rFonts w:hint="eastAsia"/>
                <w:lang w:eastAsia="zh-CN"/>
              </w:rPr>
              <w:t xml:space="preserve">GMLC-Number in </w:t>
            </w:r>
            <w:r>
              <w:rPr>
                <w:rFonts w:hint="eastAsia"/>
                <w:lang w:eastAsia="zh-CN"/>
              </w:rPr>
              <w:t>5G</w:t>
            </w:r>
            <w:r w:rsidR="00D73A12">
              <w:rPr>
                <w:rFonts w:hint="eastAsia"/>
                <w:lang w:eastAsia="zh-CN"/>
              </w:rPr>
              <w:t xml:space="preserve"> MO-LR procedure</w:t>
            </w:r>
            <w:r w:rsidR="00E85369">
              <w:rPr>
                <w:rFonts w:hint="eastAsia"/>
                <w:lang w:eastAsia="zh-CN"/>
              </w:rPr>
              <w:t xml:space="preserve"> to indicate the H-GMLC</w:t>
            </w:r>
            <w:r w:rsidR="00A004EA">
              <w:rPr>
                <w:rFonts w:hint="eastAsia"/>
                <w:lang w:eastAsia="zh-CN"/>
              </w:rPr>
              <w:t xml:space="preserve">. Such handling can </w:t>
            </w:r>
            <w:r w:rsidR="006116D6">
              <w:rPr>
                <w:rFonts w:hint="eastAsia"/>
                <w:lang w:eastAsia="zh-CN"/>
              </w:rPr>
              <w:t xml:space="preserve">minimize the </w:t>
            </w:r>
            <w:r w:rsidR="00886EFE">
              <w:rPr>
                <w:rFonts w:hint="eastAsia"/>
                <w:lang w:eastAsia="zh-CN"/>
              </w:rPr>
              <w:t>configuration gap between 5G LCS and EPS LCS.</w:t>
            </w:r>
          </w:p>
          <w:p w14:paraId="6BAE66A7" w14:textId="77777777" w:rsidR="006F4114" w:rsidRDefault="006F4114" w:rsidP="00957797">
            <w:pPr>
              <w:pStyle w:val="CRCoverPage"/>
              <w:spacing w:after="0"/>
              <w:ind w:left="100"/>
              <w:rPr>
                <w:lang w:eastAsia="zh-CN"/>
              </w:rPr>
            </w:pPr>
          </w:p>
          <w:p w14:paraId="1CA51420" w14:textId="1E590363" w:rsidR="006F4114" w:rsidRDefault="006F4114" w:rsidP="00957797">
            <w:pPr>
              <w:pStyle w:val="CRCoverPage"/>
              <w:spacing w:after="0"/>
              <w:ind w:left="100"/>
              <w:rPr>
                <w:lang w:eastAsia="zh-CN"/>
              </w:rPr>
            </w:pPr>
            <w:r>
              <w:rPr>
                <w:rFonts w:hint="eastAsia"/>
                <w:lang w:eastAsia="zh-CN"/>
              </w:rPr>
              <w:t>To support, configuring the GMLC-Number to GMLC profile is needed.</w:t>
            </w:r>
          </w:p>
          <w:p w14:paraId="708AA7DE" w14:textId="0DEC1B61" w:rsidR="00661DE7" w:rsidRPr="00661DE7" w:rsidRDefault="00661DE7" w:rsidP="00957797">
            <w:pPr>
              <w:pStyle w:val="CRCoverPage"/>
              <w:spacing w:after="0"/>
              <w:ind w:left="100"/>
              <w:rPr>
                <w:lang w:val="en-US" w:eastAsia="zh-CN"/>
              </w:rPr>
            </w:pPr>
          </w:p>
        </w:tc>
      </w:tr>
      <w:tr w:rsidR="001E41F3" w14:paraId="4CA74D09" w14:textId="77777777" w:rsidTr="00547111">
        <w:tc>
          <w:tcPr>
            <w:tcW w:w="2694" w:type="dxa"/>
            <w:gridSpan w:val="2"/>
            <w:tcBorders>
              <w:left w:val="single" w:sz="4" w:space="0" w:color="auto"/>
            </w:tcBorders>
          </w:tcPr>
          <w:p w14:paraId="2D0866D6" w14:textId="371FF270"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0765264" w14:textId="77777777" w:rsidR="001E41F3" w:rsidRDefault="00ED396F" w:rsidP="00ED396F">
            <w:pPr>
              <w:pStyle w:val="CRCoverPage"/>
              <w:spacing w:after="0"/>
              <w:ind w:left="100"/>
              <w:rPr>
                <w:noProof/>
              </w:rPr>
            </w:pPr>
            <w:r>
              <w:rPr>
                <w:noProof/>
              </w:rPr>
              <w:t>Following changes are made:</w:t>
            </w:r>
          </w:p>
          <w:p w14:paraId="0F0ED4CA" w14:textId="77777777" w:rsidR="00ED396F" w:rsidRDefault="00ED396F" w:rsidP="00ED396F">
            <w:pPr>
              <w:pStyle w:val="CRCoverPage"/>
              <w:spacing w:after="0"/>
              <w:ind w:left="100"/>
              <w:rPr>
                <w:noProof/>
              </w:rPr>
            </w:pPr>
            <w:r>
              <w:rPr>
                <w:noProof/>
              </w:rPr>
              <w:t>- Add gmlcNumers to GmlcInfo, to indicate the GMLC-Numer(s) configured to this GMLC;</w:t>
            </w:r>
          </w:p>
          <w:p w14:paraId="31C656EC" w14:textId="4DAAFF9C" w:rsidR="00ED396F" w:rsidRDefault="00ED396F" w:rsidP="00ED396F">
            <w:pPr>
              <w:pStyle w:val="CRCoverPage"/>
              <w:spacing w:after="0"/>
              <w:ind w:left="100"/>
              <w:rPr>
                <w:noProof/>
              </w:rPr>
            </w:pPr>
            <w:r>
              <w:rPr>
                <w:noProof/>
              </w:rPr>
              <w:t>- Update the OpenAPI accordingly.</w:t>
            </w:r>
          </w:p>
        </w:tc>
      </w:tr>
      <w:tr w:rsidR="001E41F3" w14:paraId="1F886379" w14:textId="77777777" w:rsidTr="00547111">
        <w:tc>
          <w:tcPr>
            <w:tcW w:w="2694" w:type="dxa"/>
            <w:gridSpan w:val="2"/>
            <w:tcBorders>
              <w:left w:val="single" w:sz="4" w:space="0" w:color="auto"/>
            </w:tcBorders>
          </w:tcPr>
          <w:p w14:paraId="4D989623" w14:textId="47060999"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233A25" w:rsidR="001E41F3" w:rsidRDefault="00A27E44">
            <w:pPr>
              <w:pStyle w:val="CRCoverPage"/>
              <w:spacing w:after="0"/>
              <w:ind w:left="100"/>
              <w:rPr>
                <w:noProof/>
              </w:rPr>
            </w:pPr>
            <w:r>
              <w:rPr>
                <w:noProof/>
              </w:rPr>
              <w:t>Necessary information is missing from the GMLC profile</w:t>
            </w:r>
            <w:r w:rsidR="00F42491">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DE77CF" w:rsidR="001E41F3" w:rsidRDefault="00081446" w:rsidP="00A27E44">
            <w:pPr>
              <w:pStyle w:val="CRCoverPage"/>
              <w:spacing w:after="0"/>
              <w:ind w:left="100"/>
              <w:rPr>
                <w:noProof/>
              </w:rPr>
            </w:pPr>
            <w:r>
              <w:rPr>
                <w:noProof/>
              </w:rPr>
              <w:t>6</w:t>
            </w:r>
            <w:r w:rsidR="00A106DE">
              <w:rPr>
                <w:noProof/>
              </w:rPr>
              <w:t>.</w:t>
            </w:r>
            <w:r w:rsidR="00A27E44">
              <w:rPr>
                <w:noProof/>
              </w:rPr>
              <w:t xml:space="preserve">1.6.2.47, </w:t>
            </w:r>
            <w:r w:rsidR="005E667A">
              <w:rPr>
                <w:noProof/>
              </w:rPr>
              <w:t xml:space="preserve">6.2.3.2.3.1, 6.2.9, </w:t>
            </w:r>
            <w:r w:rsidR="00A27E44">
              <w:rPr>
                <w:noProof/>
              </w:rPr>
              <w:t>A.2</w:t>
            </w:r>
            <w:r w:rsidR="005E667A">
              <w:rPr>
                <w:noProof/>
              </w:rPr>
              <w:t>,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22C9E9B" w:rsidR="001E41F3" w:rsidRDefault="004E7804" w:rsidP="004E7804">
            <w:pPr>
              <w:pStyle w:val="CRCoverPage"/>
              <w:spacing w:after="0"/>
              <w:ind w:left="100"/>
              <w:rPr>
                <w:noProof/>
              </w:rPr>
            </w:pPr>
            <w:r>
              <w:rPr>
                <w:noProof/>
              </w:rPr>
              <w:t xml:space="preserve">This CR </w:t>
            </w:r>
            <w:r>
              <w:rPr>
                <w:bCs/>
              </w:rPr>
              <w:t xml:space="preserve">introduces backward compatible corrections to </w:t>
            </w:r>
            <w:r w:rsidRPr="00930CC2">
              <w:rPr>
                <w:bCs/>
              </w:rPr>
              <w:t xml:space="preserve">the </w:t>
            </w:r>
            <w:proofErr w:type="spellStart"/>
            <w:r w:rsidRPr="00930CC2">
              <w:rPr>
                <w:bCs/>
              </w:rPr>
              <w:t>OpenAPI</w:t>
            </w:r>
            <w:proofErr w:type="spellEnd"/>
            <w:r>
              <w:rPr>
                <w:bCs/>
              </w:rPr>
              <w:t xml:space="preserve"> file</w:t>
            </w:r>
            <w:r w:rsidR="001C1086">
              <w:rPr>
                <w:bCs/>
              </w:rPr>
              <w:t>s:</w:t>
            </w:r>
            <w:r>
              <w:rPr>
                <w:rFonts w:hint="eastAsia"/>
                <w:bCs/>
                <w:lang w:eastAsia="zh-CN"/>
              </w:rPr>
              <w:t xml:space="preserve"> TS295</w:t>
            </w:r>
            <w:r>
              <w:rPr>
                <w:bCs/>
                <w:lang w:eastAsia="zh-CN"/>
              </w:rPr>
              <w:t>10</w:t>
            </w:r>
            <w:r>
              <w:rPr>
                <w:rFonts w:hint="eastAsia"/>
                <w:bCs/>
                <w:lang w:eastAsia="zh-CN"/>
              </w:rPr>
              <w:t>_N</w:t>
            </w:r>
            <w:r>
              <w:rPr>
                <w:bCs/>
                <w:lang w:eastAsia="zh-CN"/>
              </w:rPr>
              <w:t>nrf</w:t>
            </w:r>
            <w:r>
              <w:rPr>
                <w:rFonts w:hint="eastAsia"/>
                <w:bCs/>
                <w:lang w:eastAsia="zh-CN"/>
              </w:rPr>
              <w:t>_</w:t>
            </w:r>
            <w:r>
              <w:rPr>
                <w:bCs/>
                <w:lang w:eastAsia="zh-CN"/>
              </w:rPr>
              <w:t>NFManagement</w:t>
            </w:r>
            <w:r w:rsidR="001C1086">
              <w:rPr>
                <w:bCs/>
                <w:lang w:eastAsia="zh-CN"/>
              </w:rPr>
              <w:t>, TS29510_Nnrf_NFDiscovery</w:t>
            </w:r>
            <w:r w:rsidR="001C1086">
              <w:rPr>
                <w:bCs/>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A5771F" w14:textId="77777777" w:rsidR="00BD253E" w:rsidRDefault="00BD253E" w:rsidP="00BD253E">
            <w:pPr>
              <w:pStyle w:val="CRCoverPage"/>
              <w:spacing w:after="0"/>
              <w:ind w:left="100"/>
              <w:rPr>
                <w:noProof/>
              </w:rPr>
            </w:pPr>
            <w:r>
              <w:rPr>
                <w:noProof/>
              </w:rPr>
              <w:t>Rev#2:</w:t>
            </w:r>
          </w:p>
          <w:p w14:paraId="04D7AC18" w14:textId="77777777" w:rsidR="00BD253E" w:rsidRDefault="00BD253E" w:rsidP="00BD253E">
            <w:pPr>
              <w:pStyle w:val="CRCoverPage"/>
              <w:spacing w:after="0"/>
              <w:ind w:left="100"/>
              <w:rPr>
                <w:noProof/>
              </w:rPr>
            </w:pPr>
            <w:r>
              <w:rPr>
                <w:noProof/>
              </w:rPr>
              <w:t>Correct the typo in CR title and OpenAPI.</w:t>
            </w:r>
          </w:p>
          <w:p w14:paraId="60F1C14D" w14:textId="77777777" w:rsidR="00BD253E" w:rsidRDefault="00BD253E" w:rsidP="00147506">
            <w:pPr>
              <w:pStyle w:val="CRCoverPage"/>
              <w:spacing w:after="0"/>
              <w:ind w:left="100"/>
              <w:rPr>
                <w:noProof/>
              </w:rPr>
            </w:pPr>
          </w:p>
          <w:p w14:paraId="408BE222" w14:textId="77777777" w:rsidR="00147506" w:rsidRDefault="00147506" w:rsidP="00147506">
            <w:pPr>
              <w:pStyle w:val="CRCoverPage"/>
              <w:spacing w:after="0"/>
              <w:ind w:left="100"/>
              <w:rPr>
                <w:noProof/>
                <w:lang w:eastAsia="zh-CN"/>
              </w:rPr>
            </w:pPr>
            <w:r>
              <w:rPr>
                <w:noProof/>
              </w:rPr>
              <w:t>Rev#1</w:t>
            </w:r>
            <w:r>
              <w:rPr>
                <w:rFonts w:hint="eastAsia"/>
                <w:noProof/>
                <w:lang w:eastAsia="zh-CN"/>
              </w:rPr>
              <w:t>:</w:t>
            </w:r>
          </w:p>
          <w:p w14:paraId="58EBEB36" w14:textId="27B9C006" w:rsidR="003A1046" w:rsidRDefault="00147506" w:rsidP="00147506">
            <w:pPr>
              <w:pStyle w:val="CRCoverPage"/>
              <w:spacing w:after="0"/>
              <w:ind w:left="100"/>
              <w:rPr>
                <w:noProof/>
                <w:lang w:eastAsia="zh-CN"/>
              </w:rPr>
            </w:pPr>
            <w:r>
              <w:rPr>
                <w:rFonts w:hint="eastAsia"/>
                <w:noProof/>
                <w:lang w:eastAsia="zh-CN"/>
              </w:rPr>
              <w:t>Add patern to the new attribute</w:t>
            </w:r>
            <w:r w:rsidR="003A1046">
              <w:rPr>
                <w:noProof/>
                <w:lang w:eastAsia="zh-CN"/>
              </w:rPr>
              <w:t>, and correct WID Code in the coversheet</w:t>
            </w:r>
            <w:r>
              <w:rPr>
                <w:rFonts w:hint="eastAsia"/>
                <w:noProof/>
                <w:lang w:eastAsia="zh-CN"/>
              </w:rPr>
              <w:t xml:space="preserve">. </w:t>
            </w:r>
          </w:p>
          <w:p w14:paraId="6ACA4173" w14:textId="5CB1AFFF" w:rsidR="001D1745" w:rsidRDefault="003A1046" w:rsidP="00147506">
            <w:pPr>
              <w:pStyle w:val="CRCoverPage"/>
              <w:spacing w:after="0"/>
              <w:ind w:left="100"/>
              <w:rPr>
                <w:noProof/>
              </w:rPr>
            </w:pPr>
            <w:r>
              <w:rPr>
                <w:noProof/>
                <w:lang w:eastAsia="zh-CN"/>
              </w:rPr>
              <w:t>A</w:t>
            </w:r>
            <w:r w:rsidR="00147506">
              <w:rPr>
                <w:rFonts w:hint="eastAsia"/>
                <w:noProof/>
                <w:lang w:eastAsia="zh-CN"/>
              </w:rPr>
              <w:t>dd Ericsson as co-source company.</w:t>
            </w:r>
          </w:p>
        </w:tc>
      </w:tr>
    </w:tbl>
    <w:p w14:paraId="17759814" w14:textId="14EF9F42"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BCF86CE" w14:textId="5CD18FA1" w:rsidR="00F15DE3" w:rsidRPr="006B5418" w:rsidRDefault="00F15DE3" w:rsidP="00F15DE3">
      <w:pPr>
        <w:rPr>
          <w:rFonts w:ascii="Arial" w:hAnsi="Arial" w:cs="Arial"/>
          <w:b/>
          <w:sz w:val="28"/>
          <w:szCs w:val="28"/>
          <w:lang w:val="en-US"/>
        </w:r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DD4B1BF" w14:textId="77777777" w:rsidR="00746302" w:rsidRPr="00690A26" w:rsidRDefault="00746302" w:rsidP="00746302">
      <w:pPr>
        <w:pStyle w:val="1"/>
      </w:pPr>
      <w:bookmarkStart w:id="2" w:name="_Toc24937539"/>
      <w:bookmarkStart w:id="3" w:name="_Toc33962354"/>
      <w:bookmarkStart w:id="4" w:name="_Toc42883116"/>
      <w:bookmarkStart w:id="5" w:name="_Toc49732984"/>
      <w:bookmarkStart w:id="6" w:name="_Toc56684841"/>
      <w:bookmarkStart w:id="7" w:name="_Toc74948213"/>
      <w:bookmarkStart w:id="8" w:name="_Toc24937698"/>
      <w:bookmarkStart w:id="9" w:name="_Toc33962513"/>
      <w:bookmarkStart w:id="10" w:name="_Toc42883275"/>
      <w:bookmarkStart w:id="11" w:name="_Toc49733143"/>
      <w:bookmarkStart w:id="12" w:name="_Toc56685000"/>
      <w:bookmarkStart w:id="13" w:name="_Toc74948374"/>
      <w:bookmarkStart w:id="14" w:name="_Toc19709716"/>
      <w:bookmarkStart w:id="15" w:name="_Toc27252991"/>
      <w:bookmarkStart w:id="16" w:name="_Toc44856079"/>
      <w:bookmarkStart w:id="17" w:name="_Toc44857967"/>
      <w:bookmarkStart w:id="18" w:name="_Toc51840292"/>
      <w:bookmarkStart w:id="19" w:name="_Toc57026754"/>
      <w:r w:rsidRPr="00690A26">
        <w:t>2</w:t>
      </w:r>
      <w:r w:rsidRPr="00690A26">
        <w:tab/>
        <w:t>References</w:t>
      </w:r>
      <w:bookmarkEnd w:id="2"/>
      <w:bookmarkEnd w:id="3"/>
      <w:bookmarkEnd w:id="4"/>
      <w:bookmarkEnd w:id="5"/>
      <w:bookmarkEnd w:id="6"/>
      <w:bookmarkEnd w:id="7"/>
    </w:p>
    <w:p w14:paraId="53B3A6E8" w14:textId="77777777" w:rsidR="00746302" w:rsidRPr="00690A26" w:rsidRDefault="00746302" w:rsidP="00746302">
      <w:r w:rsidRPr="00690A26">
        <w:t>The following documents contain provisions which, through reference in this text, constitute provisions of the present document.</w:t>
      </w:r>
    </w:p>
    <w:p w14:paraId="2E16E6CD" w14:textId="77777777" w:rsidR="00746302" w:rsidRPr="00690A26" w:rsidRDefault="00746302" w:rsidP="00746302">
      <w:pPr>
        <w:pStyle w:val="B1"/>
      </w:pPr>
      <w:r w:rsidRPr="00690A26">
        <w:t>-</w:t>
      </w:r>
      <w:r w:rsidRPr="00690A26">
        <w:tab/>
        <w:t>References are either specific (identified by date of publication, edition number, version number, etc.) or non</w:t>
      </w:r>
      <w:r w:rsidRPr="00690A26">
        <w:noBreakHyphen/>
        <w:t>specific.</w:t>
      </w:r>
    </w:p>
    <w:p w14:paraId="3FA11C1E" w14:textId="77777777" w:rsidR="00746302" w:rsidRPr="00690A26" w:rsidRDefault="00746302" w:rsidP="00746302">
      <w:pPr>
        <w:pStyle w:val="B1"/>
      </w:pPr>
      <w:r w:rsidRPr="00690A26">
        <w:t>-</w:t>
      </w:r>
      <w:r w:rsidRPr="00690A26">
        <w:tab/>
        <w:t>For a specific reference, subsequent revisions do not apply.</w:t>
      </w:r>
    </w:p>
    <w:p w14:paraId="22C075FB" w14:textId="77777777" w:rsidR="00746302" w:rsidRPr="00690A26" w:rsidRDefault="00746302" w:rsidP="00746302">
      <w:pPr>
        <w:pStyle w:val="B1"/>
      </w:pPr>
      <w:r w:rsidRPr="00690A26">
        <w:t>-</w:t>
      </w:r>
      <w:r w:rsidRPr="00690A26">
        <w:tab/>
        <w:t>For a non-specific reference, the latest version applies. In the case of a reference to a 3GPP document (including a GSM document), a non-specific reference implicitly refers to the latest version of that document</w:t>
      </w:r>
      <w:r w:rsidRPr="00690A26">
        <w:rPr>
          <w:i/>
        </w:rPr>
        <w:t xml:space="preserve"> in the same Release as the present document</w:t>
      </w:r>
      <w:r w:rsidRPr="00690A26">
        <w:t>.</w:t>
      </w:r>
    </w:p>
    <w:p w14:paraId="4C7AD1CF" w14:textId="77777777" w:rsidR="00746302" w:rsidRPr="00690A26" w:rsidRDefault="00746302" w:rsidP="00746302">
      <w:pPr>
        <w:pStyle w:val="EX"/>
      </w:pPr>
      <w:r w:rsidRPr="00690A26">
        <w:t>[1]</w:t>
      </w:r>
      <w:r w:rsidRPr="00690A26">
        <w:tab/>
        <w:t>3GPP TR 21.905: "Vocabulary for 3GPP Specifications".</w:t>
      </w:r>
    </w:p>
    <w:p w14:paraId="1ECFD1CF" w14:textId="77777777" w:rsidR="00746302" w:rsidRPr="00690A26" w:rsidRDefault="00746302" w:rsidP="00746302">
      <w:pPr>
        <w:pStyle w:val="EX"/>
      </w:pPr>
      <w:r w:rsidRPr="00690A26">
        <w:t>[2]</w:t>
      </w:r>
      <w:r w:rsidRPr="00690A26">
        <w:tab/>
        <w:t>3GPP TS 23.501: "System Architecture for the 5G System; Stage 2".</w:t>
      </w:r>
    </w:p>
    <w:p w14:paraId="25B0C359" w14:textId="77777777" w:rsidR="00746302" w:rsidRPr="00690A26" w:rsidRDefault="00746302" w:rsidP="00746302">
      <w:pPr>
        <w:pStyle w:val="EX"/>
      </w:pPr>
      <w:r w:rsidRPr="00690A26">
        <w:t>[3]</w:t>
      </w:r>
      <w:r w:rsidRPr="00690A26">
        <w:tab/>
        <w:t>3GPP TS 23.502: "Procedures for the 5G System; Stage 2".</w:t>
      </w:r>
    </w:p>
    <w:p w14:paraId="0942FC4F" w14:textId="77777777" w:rsidR="00746302" w:rsidRPr="00690A26" w:rsidRDefault="00746302" w:rsidP="00746302">
      <w:pPr>
        <w:pStyle w:val="EX"/>
      </w:pPr>
      <w:r w:rsidRPr="00690A26">
        <w:t>[4]</w:t>
      </w:r>
      <w:r w:rsidRPr="00690A26">
        <w:tab/>
        <w:t>3GPP TS 29.500: "5G System; Technical Realization of Service Based Architecture; Stage 3".</w:t>
      </w:r>
    </w:p>
    <w:p w14:paraId="69D62768" w14:textId="77777777" w:rsidR="00746302" w:rsidRPr="00690A26" w:rsidRDefault="00746302" w:rsidP="00746302">
      <w:pPr>
        <w:pStyle w:val="EX"/>
      </w:pPr>
      <w:r w:rsidRPr="00690A26">
        <w:t>[5]</w:t>
      </w:r>
      <w:r w:rsidRPr="00690A26">
        <w:tab/>
        <w:t>3GPP TS 29.501: "5G System; Principles and Guidelines for Services Definition; Stage 3".</w:t>
      </w:r>
    </w:p>
    <w:p w14:paraId="57B2B046" w14:textId="77777777" w:rsidR="00746302" w:rsidRPr="00690A26" w:rsidRDefault="00746302" w:rsidP="00746302">
      <w:pPr>
        <w:pStyle w:val="EX"/>
      </w:pPr>
      <w:r w:rsidRPr="00690A26">
        <w:t>[6]</w:t>
      </w:r>
      <w:r w:rsidRPr="00690A26">
        <w:tab/>
        <w:t>3GPP TS 29.518: "5G System; Access and Mobility Management Services; Stage 3".</w:t>
      </w:r>
    </w:p>
    <w:p w14:paraId="7D21520E" w14:textId="77777777" w:rsidR="00746302" w:rsidRPr="00690A26" w:rsidRDefault="00746302" w:rsidP="00746302">
      <w:pPr>
        <w:pStyle w:val="EX"/>
      </w:pPr>
      <w:r w:rsidRPr="00690A26">
        <w:t>[7]</w:t>
      </w:r>
      <w:r w:rsidRPr="00690A26">
        <w:tab/>
        <w:t>3GPP TS 29.571: "5G System; Common Data Types for Service Based Interfaces; Stage 3".</w:t>
      </w:r>
    </w:p>
    <w:p w14:paraId="0255E11F" w14:textId="77777777" w:rsidR="00746302" w:rsidRPr="00690A26" w:rsidRDefault="00746302" w:rsidP="00746302">
      <w:pPr>
        <w:pStyle w:val="EX"/>
      </w:pPr>
      <w:r w:rsidRPr="00690A26">
        <w:t>[8]</w:t>
      </w:r>
      <w:r w:rsidRPr="00690A26">
        <w:tab/>
        <w:t>ECMA-262: "</w:t>
      </w:r>
      <w:proofErr w:type="spellStart"/>
      <w:r w:rsidRPr="00690A26">
        <w:t>ECMAScript</w:t>
      </w:r>
      <w:proofErr w:type="spellEnd"/>
      <w:r w:rsidRPr="00690A26">
        <w:t xml:space="preserve">® Language Specification", </w:t>
      </w:r>
      <w:hyperlink r:id="rId14" w:history="1">
        <w:r w:rsidRPr="00690A26">
          <w:rPr>
            <w:rStyle w:val="aa"/>
          </w:rPr>
          <w:t>https://www.ecma-international.org/ecma-262/5.1/</w:t>
        </w:r>
      </w:hyperlink>
      <w:r w:rsidRPr="00690A26">
        <w:t>.</w:t>
      </w:r>
    </w:p>
    <w:p w14:paraId="33AA034E" w14:textId="77777777" w:rsidR="00746302" w:rsidRPr="00690A26" w:rsidRDefault="00746302" w:rsidP="00746302">
      <w:pPr>
        <w:pStyle w:val="EX"/>
        <w:rPr>
          <w:noProof/>
          <w:lang w:eastAsia="zh-CN"/>
        </w:rPr>
      </w:pPr>
      <w:r w:rsidRPr="00690A26">
        <w:rPr>
          <w:noProof/>
        </w:rPr>
        <w:t>[</w:t>
      </w:r>
      <w:r w:rsidRPr="00690A26">
        <w:rPr>
          <w:noProof/>
          <w:lang w:eastAsia="zh-CN"/>
        </w:rPr>
        <w:t>9</w:t>
      </w:r>
      <w:r w:rsidRPr="00690A26">
        <w:rPr>
          <w:noProof/>
        </w:rPr>
        <w:t>]</w:t>
      </w:r>
      <w:r w:rsidRPr="00690A26">
        <w:rPr>
          <w:noProof/>
        </w:rPr>
        <w:tab/>
        <w:t>IETF RFC 7540: "Hypertext Transfer Protocol Version 2 (HTTP/2)".</w:t>
      </w:r>
    </w:p>
    <w:p w14:paraId="1C4DA527" w14:textId="77777777" w:rsidR="00746302" w:rsidRPr="00690A26" w:rsidRDefault="00746302" w:rsidP="00746302">
      <w:pPr>
        <w:pStyle w:val="EX"/>
        <w:rPr>
          <w:noProof/>
        </w:rPr>
      </w:pPr>
      <w:r w:rsidRPr="00690A26">
        <w:rPr>
          <w:noProof/>
          <w:snapToGrid w:val="0"/>
        </w:rPr>
        <w:t>[10]</w:t>
      </w:r>
      <w:r w:rsidRPr="00690A26">
        <w:rPr>
          <w:noProof/>
          <w:snapToGrid w:val="0"/>
        </w:rPr>
        <w:tab/>
      </w:r>
      <w:r w:rsidRPr="00690A26">
        <w:rPr>
          <w:noProof/>
        </w:rPr>
        <w:t xml:space="preserve">OpenAPI Initiative, "OpenAPI 3.0.0 Specification", </w:t>
      </w:r>
      <w:hyperlink r:id="rId15" w:history="1">
        <w:r w:rsidRPr="00690A26">
          <w:rPr>
            <w:rStyle w:val="aa"/>
            <w:noProof/>
          </w:rPr>
          <w:t>https://github.com/OAI/OpenAPI-Specification/blob/master/versions/3.0.0.md</w:t>
        </w:r>
      </w:hyperlink>
      <w:r w:rsidRPr="00690A26">
        <w:rPr>
          <w:noProof/>
        </w:rPr>
        <w:t>.</w:t>
      </w:r>
    </w:p>
    <w:p w14:paraId="69C57D2A" w14:textId="77777777" w:rsidR="00746302" w:rsidRPr="00690A26" w:rsidRDefault="00746302" w:rsidP="00746302">
      <w:pPr>
        <w:pStyle w:val="EX"/>
        <w:rPr>
          <w:lang w:eastAsia="zh-CN"/>
        </w:rPr>
      </w:pPr>
      <w:r w:rsidRPr="00690A26">
        <w:rPr>
          <w:noProof/>
          <w:snapToGrid w:val="0"/>
        </w:rPr>
        <w:t>[11]</w:t>
      </w:r>
      <w:r w:rsidRPr="00690A26">
        <w:rPr>
          <w:noProof/>
          <w:snapToGrid w:val="0"/>
        </w:rPr>
        <w:tab/>
        <w:t>IETF RFC 7807</w:t>
      </w:r>
      <w:r w:rsidRPr="00690A26">
        <w:rPr>
          <w:lang w:eastAsia="zh-CN"/>
        </w:rPr>
        <w:t>: "Problem Details for HTTP APIs".</w:t>
      </w:r>
    </w:p>
    <w:p w14:paraId="585FB6B5" w14:textId="77777777" w:rsidR="00746302" w:rsidRPr="00690A26" w:rsidRDefault="00746302" w:rsidP="00746302">
      <w:pPr>
        <w:pStyle w:val="EX"/>
      </w:pPr>
      <w:r w:rsidRPr="00690A26">
        <w:t>[12]</w:t>
      </w:r>
      <w:r w:rsidRPr="00690A26">
        <w:tab/>
        <w:t>3GPP TS 23.003: "Numbering, Addressing and Identification".</w:t>
      </w:r>
    </w:p>
    <w:p w14:paraId="6AF120A8" w14:textId="77777777" w:rsidR="00746302" w:rsidRPr="00690A26" w:rsidRDefault="00746302" w:rsidP="00746302">
      <w:pPr>
        <w:pStyle w:val="EX"/>
        <w:rPr>
          <w:lang w:eastAsia="zh-CN"/>
        </w:rPr>
      </w:pPr>
      <w:r w:rsidRPr="00690A26">
        <w:rPr>
          <w:lang w:eastAsia="zh-CN"/>
        </w:rPr>
        <w:t>[13]</w:t>
      </w:r>
      <w:r w:rsidRPr="00690A26">
        <w:rPr>
          <w:lang w:eastAsia="zh-CN"/>
        </w:rPr>
        <w:tab/>
        <w:t>IETF RFC 6902: "JavaScript Object Notation (JSON) Patch".</w:t>
      </w:r>
    </w:p>
    <w:p w14:paraId="3F7EC43E" w14:textId="77777777" w:rsidR="00746302" w:rsidRPr="00690A26" w:rsidRDefault="00746302" w:rsidP="00746302">
      <w:pPr>
        <w:pStyle w:val="EX"/>
        <w:rPr>
          <w:lang w:eastAsia="zh-CN"/>
        </w:rPr>
      </w:pPr>
      <w:r w:rsidRPr="00690A26">
        <w:rPr>
          <w:lang w:eastAsia="zh-CN"/>
        </w:rPr>
        <w:t>[14]</w:t>
      </w:r>
      <w:r w:rsidRPr="00690A26">
        <w:rPr>
          <w:lang w:eastAsia="zh-CN"/>
        </w:rPr>
        <w:tab/>
        <w:t>IETF RFC 6901: "JavaScript Object Notation (JSON) Pointer".</w:t>
      </w:r>
    </w:p>
    <w:p w14:paraId="7D3B580F" w14:textId="77777777" w:rsidR="00746302" w:rsidRPr="00690A26" w:rsidRDefault="00746302" w:rsidP="00746302">
      <w:pPr>
        <w:pStyle w:val="EX"/>
        <w:rPr>
          <w:lang w:eastAsia="zh-CN"/>
        </w:rPr>
      </w:pPr>
      <w:r w:rsidRPr="00690A26">
        <w:rPr>
          <w:lang w:eastAsia="zh-CN"/>
        </w:rPr>
        <w:t>[15]</w:t>
      </w:r>
      <w:r w:rsidRPr="00690A26">
        <w:rPr>
          <w:lang w:eastAsia="zh-CN"/>
        </w:rPr>
        <w:tab/>
        <w:t>3GPP TS 33.501: "Security architecture and procedures for 5G system".</w:t>
      </w:r>
    </w:p>
    <w:p w14:paraId="68AE39F9" w14:textId="77777777" w:rsidR="00746302" w:rsidRPr="00690A26" w:rsidRDefault="00746302" w:rsidP="00746302">
      <w:pPr>
        <w:pStyle w:val="EX"/>
        <w:rPr>
          <w:lang w:val="en-US"/>
        </w:rPr>
      </w:pPr>
      <w:r w:rsidRPr="00690A26">
        <w:rPr>
          <w:lang w:eastAsia="zh-CN"/>
        </w:rPr>
        <w:t>[16]</w:t>
      </w:r>
      <w:r w:rsidRPr="00690A26">
        <w:rPr>
          <w:lang w:eastAsia="zh-CN"/>
        </w:rPr>
        <w:tab/>
      </w:r>
      <w:r w:rsidRPr="00690A26">
        <w:rPr>
          <w:lang w:val="en-US"/>
        </w:rPr>
        <w:t xml:space="preserve">IETF RFC 6749: "The </w:t>
      </w:r>
      <w:proofErr w:type="spellStart"/>
      <w:r w:rsidRPr="00690A26">
        <w:rPr>
          <w:lang w:val="en-US"/>
        </w:rPr>
        <w:t>OAuth</w:t>
      </w:r>
      <w:proofErr w:type="spellEnd"/>
      <w:r w:rsidRPr="00690A26">
        <w:rPr>
          <w:lang w:val="en-US"/>
        </w:rPr>
        <w:t xml:space="preserve"> 2.0 Authorization Framework".</w:t>
      </w:r>
    </w:p>
    <w:p w14:paraId="7EF2EF54" w14:textId="77777777" w:rsidR="00746302" w:rsidRPr="00690A26" w:rsidRDefault="00746302" w:rsidP="00746302">
      <w:pPr>
        <w:pStyle w:val="EX"/>
        <w:rPr>
          <w:lang w:val="en-US"/>
        </w:rPr>
      </w:pPr>
      <w:r w:rsidRPr="00690A26">
        <w:rPr>
          <w:lang w:eastAsia="zh-CN"/>
        </w:rPr>
        <w:t>[17]</w:t>
      </w:r>
      <w:r w:rsidRPr="00690A26">
        <w:rPr>
          <w:lang w:eastAsia="zh-CN"/>
        </w:rPr>
        <w:tab/>
      </w:r>
      <w:r w:rsidRPr="00690A26">
        <w:rPr>
          <w:lang w:val="en-US"/>
        </w:rPr>
        <w:t>IETF RFC 3986: "Uniform Resource Identifier (URI): Generic Syntax".</w:t>
      </w:r>
    </w:p>
    <w:p w14:paraId="48D45C9B" w14:textId="77777777" w:rsidR="00746302" w:rsidRPr="00690A26" w:rsidRDefault="00746302" w:rsidP="00746302">
      <w:pPr>
        <w:pStyle w:val="EX"/>
        <w:rPr>
          <w:lang w:eastAsia="zh-CN"/>
        </w:rPr>
      </w:pPr>
      <w:r w:rsidRPr="00690A26">
        <w:rPr>
          <w:lang w:eastAsia="zh-CN"/>
        </w:rPr>
        <w:t>[18]</w:t>
      </w:r>
      <w:r w:rsidRPr="00690A26">
        <w:rPr>
          <w:lang w:eastAsia="zh-CN"/>
        </w:rPr>
        <w:tab/>
        <w:t xml:space="preserve">IETF RFC 4122: "A Universally Unique </w:t>
      </w:r>
      <w:proofErr w:type="spellStart"/>
      <w:r w:rsidRPr="00690A26">
        <w:rPr>
          <w:lang w:eastAsia="zh-CN"/>
        </w:rPr>
        <w:t>IDentifier</w:t>
      </w:r>
      <w:proofErr w:type="spellEnd"/>
      <w:r w:rsidRPr="00690A26">
        <w:rPr>
          <w:lang w:eastAsia="zh-CN"/>
        </w:rPr>
        <w:t xml:space="preserve"> (UUID) URN Namespace".</w:t>
      </w:r>
    </w:p>
    <w:p w14:paraId="15F18027" w14:textId="77777777" w:rsidR="00746302" w:rsidRPr="00690A26" w:rsidRDefault="00746302" w:rsidP="00746302">
      <w:pPr>
        <w:pStyle w:val="EX"/>
        <w:rPr>
          <w:lang w:eastAsia="zh-CN"/>
        </w:rPr>
      </w:pPr>
      <w:r w:rsidRPr="00690A26">
        <w:rPr>
          <w:lang w:eastAsia="zh-CN"/>
        </w:rPr>
        <w:t>[19]</w:t>
      </w:r>
      <w:r w:rsidRPr="00690A26">
        <w:rPr>
          <w:lang w:eastAsia="zh-CN"/>
        </w:rPr>
        <w:tab/>
        <w:t>IETF RFC 7232: "Hypertext Transfer Protocol (HTTP/1.1): Conditional Requests".</w:t>
      </w:r>
    </w:p>
    <w:p w14:paraId="6CCE0379" w14:textId="77777777" w:rsidR="00746302" w:rsidRPr="00690A26" w:rsidRDefault="00746302" w:rsidP="00746302">
      <w:pPr>
        <w:pStyle w:val="EX"/>
        <w:rPr>
          <w:lang w:eastAsia="zh-CN"/>
        </w:rPr>
      </w:pPr>
      <w:r w:rsidRPr="00690A26">
        <w:rPr>
          <w:lang w:eastAsia="zh-CN"/>
        </w:rPr>
        <w:t>[20]</w:t>
      </w:r>
      <w:r w:rsidRPr="00690A26">
        <w:rPr>
          <w:lang w:eastAsia="zh-CN"/>
        </w:rPr>
        <w:tab/>
        <w:t>IETF RFC 7234: "Hypertext Transfer Protocol (HTTP/1.1): Caching".</w:t>
      </w:r>
    </w:p>
    <w:p w14:paraId="366838B6" w14:textId="77777777" w:rsidR="00746302" w:rsidRPr="00690A26" w:rsidRDefault="00746302" w:rsidP="00746302">
      <w:pPr>
        <w:pStyle w:val="EX"/>
        <w:rPr>
          <w:lang w:eastAsia="zh-CN"/>
        </w:rPr>
      </w:pPr>
      <w:r w:rsidRPr="00690A26">
        <w:rPr>
          <w:lang w:eastAsia="zh-CN"/>
        </w:rPr>
        <w:t>[21]</w:t>
      </w:r>
      <w:r w:rsidRPr="00690A26">
        <w:rPr>
          <w:lang w:eastAsia="zh-CN"/>
        </w:rPr>
        <w:tab/>
        <w:t xml:space="preserve">3GPP TS 29.244: </w:t>
      </w:r>
      <w:r w:rsidRPr="00690A26">
        <w:t>"Interface between the Control Plane and the User Plane Nodes; Stage 3".</w:t>
      </w:r>
    </w:p>
    <w:p w14:paraId="57546C6B" w14:textId="77777777" w:rsidR="00746302" w:rsidRPr="00690A26" w:rsidRDefault="00746302" w:rsidP="00746302">
      <w:pPr>
        <w:pStyle w:val="EX"/>
      </w:pPr>
      <w:r w:rsidRPr="00690A26">
        <w:t>[22]</w:t>
      </w:r>
      <w:r w:rsidRPr="00690A26">
        <w:tab/>
        <w:t>IETF RFC 8259: "The JavaScript Object Notation (JSON) Data Interchange Format".</w:t>
      </w:r>
    </w:p>
    <w:p w14:paraId="5CD01797" w14:textId="77777777" w:rsidR="00746302" w:rsidRPr="00690A26" w:rsidRDefault="00746302" w:rsidP="00746302">
      <w:pPr>
        <w:pStyle w:val="EX"/>
        <w:rPr>
          <w:lang w:eastAsia="zh-CN"/>
        </w:rPr>
      </w:pPr>
      <w:r w:rsidRPr="00690A26">
        <w:rPr>
          <w:lang w:eastAsia="zh-CN"/>
        </w:rPr>
        <w:t>[23]</w:t>
      </w:r>
      <w:r w:rsidRPr="00690A26">
        <w:rPr>
          <w:lang w:eastAsia="zh-CN"/>
        </w:rPr>
        <w:tab/>
      </w:r>
      <w:r w:rsidRPr="00690A26">
        <w:rPr>
          <w:noProof/>
          <w:snapToGrid w:val="0"/>
        </w:rPr>
        <w:t>IETF RFC 2782</w:t>
      </w:r>
      <w:r w:rsidRPr="00690A26">
        <w:rPr>
          <w:lang w:eastAsia="zh-CN"/>
        </w:rPr>
        <w:t>: "A DNS RR for specifying the location of services (DNS SRV)".</w:t>
      </w:r>
    </w:p>
    <w:p w14:paraId="3625EA13" w14:textId="77777777" w:rsidR="00746302" w:rsidRPr="00690A26" w:rsidRDefault="00746302" w:rsidP="00746302">
      <w:pPr>
        <w:pStyle w:val="EX"/>
      </w:pPr>
      <w:r w:rsidRPr="00690A26">
        <w:lastRenderedPageBreak/>
        <w:t>[24]</w:t>
      </w:r>
      <w:r w:rsidRPr="00690A26">
        <w:tab/>
        <w:t>IETF RFC 7515: "JSON Web Signature (JWS)".</w:t>
      </w:r>
    </w:p>
    <w:p w14:paraId="6791BC28" w14:textId="77777777" w:rsidR="00746302" w:rsidRPr="00690A26" w:rsidRDefault="00746302" w:rsidP="00746302">
      <w:pPr>
        <w:pStyle w:val="EX"/>
      </w:pPr>
      <w:r w:rsidRPr="00690A26">
        <w:t>[25]</w:t>
      </w:r>
      <w:r w:rsidRPr="00690A26">
        <w:tab/>
        <w:t>IETF RFC 7519: "JSON Web Token (JWT)".</w:t>
      </w:r>
    </w:p>
    <w:p w14:paraId="5CEC41E4" w14:textId="77777777" w:rsidR="00746302" w:rsidRPr="00690A26" w:rsidRDefault="00746302" w:rsidP="00746302">
      <w:pPr>
        <w:pStyle w:val="EX"/>
      </w:pPr>
      <w:r w:rsidRPr="00690A26">
        <w:t>[26]</w:t>
      </w:r>
      <w:r w:rsidRPr="00690A26">
        <w:tab/>
        <w:t xml:space="preserve">W3C HTML 4.01 Specification, </w:t>
      </w:r>
      <w:hyperlink r:id="rId16" w:history="1">
        <w:r w:rsidRPr="00690A26">
          <w:rPr>
            <w:rStyle w:val="aa"/>
          </w:rPr>
          <w:t>https://www.w3.org/TR/2018/SPSD-html401-20180327/</w:t>
        </w:r>
      </w:hyperlink>
      <w:r w:rsidRPr="00690A26">
        <w:t>.</w:t>
      </w:r>
    </w:p>
    <w:p w14:paraId="6EA8AF3A" w14:textId="77777777" w:rsidR="00746302" w:rsidRPr="00690A26" w:rsidRDefault="00746302" w:rsidP="00746302">
      <w:pPr>
        <w:pStyle w:val="EX"/>
      </w:pPr>
      <w:r w:rsidRPr="00690A26">
        <w:t>[27]</w:t>
      </w:r>
      <w:r w:rsidRPr="00690A26">
        <w:tab/>
        <w:t>3GPP TS 23.527: "5G System; Restoration Procedures; Stage 2".</w:t>
      </w:r>
    </w:p>
    <w:p w14:paraId="58573762" w14:textId="77777777" w:rsidR="00746302" w:rsidRPr="00690A26" w:rsidRDefault="00746302" w:rsidP="00746302">
      <w:pPr>
        <w:pStyle w:val="EX"/>
        <w:rPr>
          <w:lang w:eastAsia="zh-CN"/>
        </w:rPr>
      </w:pPr>
      <w:r w:rsidRPr="00690A26">
        <w:rPr>
          <w:lang w:eastAsia="zh-CN"/>
        </w:rPr>
        <w:t>[28]</w:t>
      </w:r>
      <w:r w:rsidRPr="00690A26">
        <w:rPr>
          <w:lang w:eastAsia="zh-CN"/>
        </w:rPr>
        <w:tab/>
        <w:t xml:space="preserve">3GPP TS 29.513: "5G System; Policy and Charging Control signalling flows and </w:t>
      </w:r>
      <w:proofErr w:type="spellStart"/>
      <w:r w:rsidRPr="00690A26">
        <w:rPr>
          <w:lang w:eastAsia="zh-CN"/>
        </w:rPr>
        <w:t>QoS</w:t>
      </w:r>
      <w:proofErr w:type="spellEnd"/>
      <w:r w:rsidRPr="00690A26">
        <w:rPr>
          <w:lang w:eastAsia="zh-CN"/>
        </w:rPr>
        <w:t xml:space="preserve"> parameter mapping; Stage 3".</w:t>
      </w:r>
    </w:p>
    <w:p w14:paraId="24F4996C" w14:textId="77777777" w:rsidR="00746302" w:rsidRPr="00690A26" w:rsidRDefault="00746302" w:rsidP="00746302">
      <w:pPr>
        <w:pStyle w:val="EX"/>
        <w:rPr>
          <w:lang w:eastAsia="zh-CN"/>
        </w:rPr>
      </w:pPr>
      <w:r w:rsidRPr="00690A26">
        <w:rPr>
          <w:lang w:eastAsia="zh-CN"/>
        </w:rPr>
        <w:t>[29]</w:t>
      </w:r>
      <w:r w:rsidRPr="00690A26">
        <w:rPr>
          <w:lang w:eastAsia="zh-CN"/>
        </w:rPr>
        <w:tab/>
        <w:t>3GPP TS 38.413: "NG-RAN; NG Application Protocol (NGAP)".</w:t>
      </w:r>
    </w:p>
    <w:p w14:paraId="56AE9083" w14:textId="77777777" w:rsidR="00746302" w:rsidRPr="00690A26" w:rsidRDefault="00746302" w:rsidP="00746302">
      <w:pPr>
        <w:pStyle w:val="EX"/>
      </w:pPr>
      <w:r w:rsidRPr="00690A26">
        <w:t>[30]</w:t>
      </w:r>
      <w:r w:rsidRPr="00690A26">
        <w:tab/>
        <w:t>IETF RFC 1952: "GZIP file format specification version 4.3".</w:t>
      </w:r>
    </w:p>
    <w:p w14:paraId="01EAC7FC" w14:textId="77777777" w:rsidR="00746302" w:rsidRPr="00690A26" w:rsidRDefault="00746302" w:rsidP="00746302">
      <w:pPr>
        <w:pStyle w:val="EX"/>
      </w:pPr>
      <w:r w:rsidRPr="00690A26">
        <w:t>[31]</w:t>
      </w:r>
      <w:r w:rsidRPr="00690A26">
        <w:tab/>
        <w:t>3GPP TR 21.900: "Technical Specification Group working methods".</w:t>
      </w:r>
    </w:p>
    <w:p w14:paraId="2706D295" w14:textId="77777777" w:rsidR="00746302" w:rsidRPr="00690A26" w:rsidRDefault="00746302" w:rsidP="00746302">
      <w:pPr>
        <w:pStyle w:val="EX"/>
        <w:rPr>
          <w:lang w:eastAsia="zh-CN"/>
        </w:rPr>
      </w:pPr>
      <w:r w:rsidRPr="00690A26">
        <w:rPr>
          <w:lang w:eastAsia="zh-CN"/>
        </w:rPr>
        <w:t>[32]</w:t>
      </w:r>
      <w:r w:rsidRPr="00690A26">
        <w:rPr>
          <w:lang w:eastAsia="zh-CN"/>
        </w:rPr>
        <w:tab/>
        <w:t xml:space="preserve">3GPP TS 29.520: "5G System; </w:t>
      </w:r>
      <w:r w:rsidRPr="00690A26">
        <w:t>Network Data Analytics Services</w:t>
      </w:r>
      <w:r w:rsidRPr="00690A26">
        <w:rPr>
          <w:lang w:eastAsia="zh-CN"/>
        </w:rPr>
        <w:t>; Stage 3".</w:t>
      </w:r>
    </w:p>
    <w:p w14:paraId="4BC97546" w14:textId="77777777" w:rsidR="00746302" w:rsidRPr="00690A26" w:rsidRDefault="00746302" w:rsidP="00746302">
      <w:pPr>
        <w:pStyle w:val="EX"/>
        <w:rPr>
          <w:lang w:eastAsia="zh-CN"/>
        </w:rPr>
      </w:pPr>
      <w:r w:rsidRPr="00690A26">
        <w:rPr>
          <w:lang w:eastAsia="zh-CN"/>
        </w:rPr>
        <w:t>[33]</w:t>
      </w:r>
      <w:r w:rsidRPr="00690A26">
        <w:rPr>
          <w:lang w:eastAsia="zh-CN"/>
        </w:rPr>
        <w:tab/>
        <w:t xml:space="preserve">3GPP TS 29.572: "5G System; </w:t>
      </w:r>
      <w:r w:rsidRPr="00690A26">
        <w:t>Location Management Services;</w:t>
      </w:r>
      <w:r w:rsidRPr="00690A26">
        <w:rPr>
          <w:lang w:eastAsia="zh-CN"/>
        </w:rPr>
        <w:t xml:space="preserve"> Stage 3".</w:t>
      </w:r>
    </w:p>
    <w:p w14:paraId="0AA4D26E" w14:textId="77777777" w:rsidR="00746302" w:rsidRPr="00690A26" w:rsidRDefault="00746302" w:rsidP="00746302">
      <w:pPr>
        <w:pStyle w:val="EX"/>
      </w:pPr>
      <w:r w:rsidRPr="00690A26">
        <w:rPr>
          <w:lang w:val="fr-FR" w:eastAsia="zh-CN"/>
        </w:rPr>
        <w:t>[34]</w:t>
      </w:r>
      <w:r w:rsidRPr="00690A26">
        <w:rPr>
          <w:lang w:val="fr-FR" w:eastAsia="zh-CN"/>
        </w:rPr>
        <w:tab/>
      </w:r>
      <w:r w:rsidRPr="00690A26">
        <w:t>3GPP TS 23.288: "Architecture enhancements for 5G System (5GS) to support network data analytics services".</w:t>
      </w:r>
    </w:p>
    <w:p w14:paraId="70296AD3" w14:textId="77777777" w:rsidR="00746302" w:rsidRPr="00690A26" w:rsidRDefault="00746302" w:rsidP="00746302">
      <w:pPr>
        <w:pStyle w:val="EX"/>
        <w:rPr>
          <w:lang w:eastAsia="zh-CN"/>
        </w:rPr>
      </w:pPr>
      <w:r w:rsidRPr="00690A26">
        <w:rPr>
          <w:lang w:eastAsia="zh-CN"/>
        </w:rPr>
        <w:t>[35]</w:t>
      </w:r>
      <w:r w:rsidRPr="00690A26">
        <w:rPr>
          <w:lang w:eastAsia="zh-CN"/>
        </w:rPr>
        <w:tab/>
        <w:t>3GPP TS 29.517: "Application Function Event Exposure Service".</w:t>
      </w:r>
    </w:p>
    <w:p w14:paraId="7FF40893" w14:textId="77777777" w:rsidR="00746302" w:rsidRPr="00690A26" w:rsidRDefault="00746302" w:rsidP="00746302">
      <w:pPr>
        <w:pStyle w:val="EX"/>
        <w:rPr>
          <w:lang w:eastAsia="zh-CN"/>
        </w:rPr>
      </w:pPr>
      <w:r w:rsidRPr="00690A26">
        <w:rPr>
          <w:lang w:eastAsia="zh-CN"/>
        </w:rPr>
        <w:t>[36]</w:t>
      </w:r>
      <w:r w:rsidRPr="00690A26">
        <w:rPr>
          <w:lang w:eastAsia="zh-CN"/>
        </w:rPr>
        <w:tab/>
        <w:t>3GPP TS 29.503: "Unified Data Management Services".</w:t>
      </w:r>
    </w:p>
    <w:p w14:paraId="4FF9ED35" w14:textId="77777777" w:rsidR="00746302" w:rsidRDefault="00746302" w:rsidP="00746302">
      <w:pPr>
        <w:pStyle w:val="EX"/>
        <w:rPr>
          <w:lang w:eastAsia="zh-CN"/>
        </w:rPr>
      </w:pPr>
      <w:r w:rsidRPr="00690A26">
        <w:rPr>
          <w:lang w:eastAsia="zh-CN"/>
        </w:rPr>
        <w:t>[37]</w:t>
      </w:r>
      <w:r w:rsidRPr="00690A26">
        <w:rPr>
          <w:lang w:eastAsia="zh-CN"/>
        </w:rPr>
        <w:tab/>
        <w:t xml:space="preserve">3GPP TS 29.336: </w:t>
      </w:r>
      <w:r w:rsidRPr="00690A26">
        <w:t>"Home Subscriber Server (HSS) diameter interfaces for interworking with packet data networks and applications"</w:t>
      </w:r>
      <w:r w:rsidRPr="00690A26">
        <w:rPr>
          <w:lang w:eastAsia="zh-CN"/>
        </w:rPr>
        <w:t>.</w:t>
      </w:r>
    </w:p>
    <w:p w14:paraId="420DE332" w14:textId="77777777" w:rsidR="00746302" w:rsidRDefault="00746302" w:rsidP="00746302">
      <w:pPr>
        <w:pStyle w:val="EX"/>
        <w:rPr>
          <w:lang w:eastAsia="zh-CN"/>
        </w:rPr>
      </w:pPr>
      <w:r>
        <w:rPr>
          <w:lang w:eastAsia="zh-CN"/>
        </w:rPr>
        <w:t>[38]</w:t>
      </w:r>
      <w:r>
        <w:rPr>
          <w:lang w:eastAsia="zh-CN"/>
        </w:rPr>
        <w:tab/>
      </w:r>
      <w:r w:rsidRPr="000B63FD">
        <w:rPr>
          <w:snapToGrid w:val="0"/>
          <w:lang w:eastAsia="zh-CN"/>
        </w:rPr>
        <w:t xml:space="preserve">IANA: "SMI Network Management Private Enterprise Codes", </w:t>
      </w:r>
      <w:hyperlink r:id="rId17" w:history="1">
        <w:r w:rsidRPr="000B63FD">
          <w:rPr>
            <w:rStyle w:val="aa"/>
            <w:snapToGrid w:val="0"/>
            <w:lang w:eastAsia="zh-CN"/>
          </w:rPr>
          <w:t>http://www.iana.org/assignments/enterprise-numbers</w:t>
        </w:r>
      </w:hyperlink>
      <w:r w:rsidRPr="000B63FD">
        <w:rPr>
          <w:snapToGrid w:val="0"/>
          <w:lang w:eastAsia="zh-CN"/>
        </w:rPr>
        <w:t>.</w:t>
      </w:r>
    </w:p>
    <w:p w14:paraId="29D1BFF2" w14:textId="77777777" w:rsidR="00746302" w:rsidRDefault="00746302" w:rsidP="00746302">
      <w:pPr>
        <w:pStyle w:val="EX"/>
        <w:rPr>
          <w:rStyle w:val="aa"/>
          <w:rFonts w:eastAsia="Calibri"/>
        </w:rPr>
      </w:pPr>
      <w:r>
        <w:t>[39]</w:t>
      </w:r>
      <w:r>
        <w:tab/>
      </w:r>
      <w:r w:rsidRPr="00742832">
        <w:rPr>
          <w:rFonts w:eastAsia="Calibri"/>
        </w:rPr>
        <w:t xml:space="preserve">Semantic Versioning </w:t>
      </w:r>
      <w:r>
        <w:rPr>
          <w:rFonts w:eastAsia="Calibri"/>
        </w:rPr>
        <w:t xml:space="preserve">Specification: </w:t>
      </w:r>
      <w:hyperlink r:id="rId18" w:history="1">
        <w:r w:rsidRPr="00C56E29">
          <w:rPr>
            <w:rStyle w:val="aa"/>
            <w:rFonts w:eastAsia="Calibri"/>
          </w:rPr>
          <w:t>https://semver.org</w:t>
        </w:r>
      </w:hyperlink>
    </w:p>
    <w:p w14:paraId="6EBD6507" w14:textId="77777777" w:rsidR="00746302" w:rsidRPr="00821EFA" w:rsidRDefault="00746302" w:rsidP="00746302">
      <w:pPr>
        <w:pStyle w:val="EX"/>
      </w:pPr>
      <w:r w:rsidRPr="00821EFA">
        <w:t>[40]</w:t>
      </w:r>
      <w:r w:rsidRPr="00821EFA">
        <w:tab/>
        <w:t>IETF RFC 7231: "Hypertext Transfer Protocol (HTTP/1.1): Semantics and Content"</w:t>
      </w:r>
    </w:p>
    <w:p w14:paraId="72D9ADA2" w14:textId="77777777" w:rsidR="00746302" w:rsidRDefault="00746302" w:rsidP="00746302">
      <w:pPr>
        <w:pStyle w:val="EX"/>
        <w:rPr>
          <w:ins w:id="20" w:author="Zhijun" w:date="2021-07-28T11:20:00Z"/>
          <w:lang w:eastAsia="zh-CN"/>
        </w:rPr>
      </w:pPr>
      <w:r w:rsidRPr="00821EFA">
        <w:t>[41]</w:t>
      </w:r>
      <w:r w:rsidRPr="00821EFA">
        <w:tab/>
        <w:t>IETF RFC 7694: "Hypertext Transfer Protocol (HTTP) Client-Initiated Content-Encoding"</w:t>
      </w:r>
    </w:p>
    <w:p w14:paraId="5C019A30" w14:textId="26F5E300" w:rsidR="00746302" w:rsidRPr="00821EFA" w:rsidRDefault="00746302" w:rsidP="00746302">
      <w:pPr>
        <w:pStyle w:val="EX"/>
        <w:rPr>
          <w:lang w:eastAsia="zh-CN"/>
        </w:rPr>
      </w:pPr>
      <w:ins w:id="21" w:author="Zhijun" w:date="2021-07-28T11:20:00Z">
        <w:r>
          <w:rPr>
            <w:rFonts w:hint="eastAsia"/>
            <w:lang w:eastAsia="zh-CN"/>
          </w:rPr>
          <w:t>[</w:t>
        </w:r>
        <w:r w:rsidRPr="003457E8">
          <w:rPr>
            <w:rFonts w:hint="eastAsia"/>
            <w:highlight w:val="yellow"/>
            <w:lang w:eastAsia="zh-CN"/>
          </w:rPr>
          <w:t>xx</w:t>
        </w:r>
        <w:r>
          <w:rPr>
            <w:rFonts w:hint="eastAsia"/>
            <w:lang w:eastAsia="zh-CN"/>
          </w:rPr>
          <w:t>]</w:t>
        </w:r>
        <w:r>
          <w:rPr>
            <w:rFonts w:hint="eastAsia"/>
            <w:lang w:eastAsia="zh-CN"/>
          </w:rPr>
          <w:tab/>
        </w:r>
        <w:r w:rsidRPr="00B3056F">
          <w:t>ITU-T Recommendation E.164: "The international public telecommunication numbering plan".</w:t>
        </w:r>
      </w:ins>
    </w:p>
    <w:p w14:paraId="733E9C6B" w14:textId="77777777" w:rsidR="00746302" w:rsidRPr="00FC6980" w:rsidRDefault="00746302" w:rsidP="007463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E95ED94" w14:textId="77777777" w:rsidR="00F3400B" w:rsidRPr="00690A26" w:rsidRDefault="00F3400B" w:rsidP="00F3400B">
      <w:pPr>
        <w:pStyle w:val="5"/>
      </w:pPr>
      <w:r w:rsidRPr="00690A26">
        <w:lastRenderedPageBreak/>
        <w:t>6.1.6.2.47</w:t>
      </w:r>
      <w:r w:rsidRPr="00690A26">
        <w:tab/>
        <w:t xml:space="preserve">Type: </w:t>
      </w:r>
      <w:proofErr w:type="spellStart"/>
      <w:r w:rsidRPr="00690A26">
        <w:t>GmlcInfo</w:t>
      </w:r>
      <w:bookmarkEnd w:id="8"/>
      <w:bookmarkEnd w:id="9"/>
      <w:bookmarkEnd w:id="10"/>
      <w:bookmarkEnd w:id="11"/>
      <w:bookmarkEnd w:id="12"/>
      <w:bookmarkEnd w:id="13"/>
      <w:proofErr w:type="spellEnd"/>
    </w:p>
    <w:p w14:paraId="58C83BE1" w14:textId="77777777" w:rsidR="00F3400B" w:rsidRPr="00690A26" w:rsidRDefault="00F3400B" w:rsidP="00F3400B">
      <w:pPr>
        <w:pStyle w:val="TH"/>
      </w:pPr>
      <w:r w:rsidRPr="00690A26">
        <w:rPr>
          <w:noProof/>
        </w:rPr>
        <w:t>Table </w:t>
      </w:r>
      <w:r w:rsidRPr="00690A26">
        <w:t xml:space="preserve">6.1.6.2.47-1: </w:t>
      </w:r>
      <w:r w:rsidRPr="00690A26">
        <w:rPr>
          <w:noProof/>
        </w:rPr>
        <w:t xml:space="preserve">Definition of type </w:t>
      </w:r>
      <w:proofErr w:type="spellStart"/>
      <w:r w:rsidRPr="00690A26">
        <w:t>GmlcInfo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3400B" w:rsidRPr="00690A26" w14:paraId="1E910C67" w14:textId="77777777" w:rsidTr="00D238A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4ADFCFC" w14:textId="77777777" w:rsidR="00F3400B" w:rsidRPr="00690A26" w:rsidRDefault="00F3400B" w:rsidP="00D238A9">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1CF05A4" w14:textId="77777777" w:rsidR="00F3400B" w:rsidRPr="00690A26" w:rsidRDefault="00F3400B" w:rsidP="00D238A9">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186A54" w14:textId="77777777" w:rsidR="00F3400B" w:rsidRPr="00690A26" w:rsidRDefault="00F3400B" w:rsidP="00D238A9">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B3D4D4" w14:textId="77777777" w:rsidR="00F3400B" w:rsidRPr="00690A26" w:rsidRDefault="00F3400B" w:rsidP="00D238A9">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2F8D1B0" w14:textId="77777777" w:rsidR="00F3400B" w:rsidRPr="00690A26" w:rsidRDefault="00F3400B" w:rsidP="00D238A9">
            <w:pPr>
              <w:pStyle w:val="TAH"/>
              <w:rPr>
                <w:rFonts w:cs="Arial"/>
                <w:szCs w:val="18"/>
              </w:rPr>
            </w:pPr>
            <w:r w:rsidRPr="00690A26">
              <w:rPr>
                <w:rFonts w:cs="Arial"/>
                <w:szCs w:val="18"/>
              </w:rPr>
              <w:t>Description</w:t>
            </w:r>
          </w:p>
        </w:tc>
      </w:tr>
      <w:tr w:rsidR="00F3400B" w:rsidRPr="00690A26" w14:paraId="501AC24F" w14:textId="77777777" w:rsidTr="00D238A9">
        <w:trPr>
          <w:trHeight w:val="1371"/>
          <w:jc w:val="center"/>
        </w:trPr>
        <w:tc>
          <w:tcPr>
            <w:tcW w:w="2090" w:type="dxa"/>
            <w:tcBorders>
              <w:top w:val="single" w:sz="4" w:space="0" w:color="auto"/>
              <w:left w:val="single" w:sz="4" w:space="0" w:color="auto"/>
              <w:bottom w:val="single" w:sz="4" w:space="0" w:color="auto"/>
              <w:right w:val="single" w:sz="4" w:space="0" w:color="auto"/>
            </w:tcBorders>
          </w:tcPr>
          <w:p w14:paraId="3D959F7E" w14:textId="77777777" w:rsidR="00F3400B" w:rsidRPr="00690A26" w:rsidRDefault="00F3400B" w:rsidP="00D238A9">
            <w:pPr>
              <w:pStyle w:val="TAL"/>
            </w:pPr>
            <w:proofErr w:type="spellStart"/>
            <w:r w:rsidRPr="00690A26">
              <w:t>servingClientTypes</w:t>
            </w:r>
            <w:proofErr w:type="spellEnd"/>
          </w:p>
        </w:tc>
        <w:tc>
          <w:tcPr>
            <w:tcW w:w="1559" w:type="dxa"/>
            <w:tcBorders>
              <w:top w:val="single" w:sz="4" w:space="0" w:color="auto"/>
              <w:left w:val="single" w:sz="4" w:space="0" w:color="auto"/>
              <w:bottom w:val="single" w:sz="4" w:space="0" w:color="auto"/>
              <w:right w:val="single" w:sz="4" w:space="0" w:color="auto"/>
            </w:tcBorders>
          </w:tcPr>
          <w:p w14:paraId="3014679C" w14:textId="77777777" w:rsidR="00F3400B" w:rsidRPr="00690A26" w:rsidRDefault="00F3400B" w:rsidP="00D238A9">
            <w:pPr>
              <w:pStyle w:val="TAL"/>
            </w:pPr>
            <w:r w:rsidRPr="00690A26">
              <w:t>array(</w:t>
            </w:r>
            <w:proofErr w:type="spellStart"/>
            <w:r w:rsidRPr="00690A26">
              <w:t>ExternalClientType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9D7A66A" w14:textId="77777777" w:rsidR="00F3400B" w:rsidRPr="00690A26" w:rsidRDefault="00F3400B" w:rsidP="00D238A9">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0117E2B7" w14:textId="77777777" w:rsidR="00F3400B" w:rsidRPr="00690A26" w:rsidRDefault="00F3400B" w:rsidP="00D238A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C612E6C" w14:textId="77777777" w:rsidR="00F3400B" w:rsidRPr="00690A26" w:rsidRDefault="00F3400B" w:rsidP="00D238A9">
            <w:pPr>
              <w:pStyle w:val="TAL"/>
              <w:rPr>
                <w:rFonts w:cs="Arial"/>
                <w:szCs w:val="18"/>
              </w:rPr>
            </w:pPr>
            <w:r w:rsidRPr="00690A26">
              <w:rPr>
                <w:rFonts w:cs="Arial"/>
                <w:szCs w:val="18"/>
              </w:rPr>
              <w:t>This IE shall be present if the GMLC is dedicated to serve the listed external client type(s), e.g. emergency client. The NRF should only include this GMLC instance to NF discovery with "client-type" query parameter indicating one of the external client types in the list.</w:t>
            </w:r>
          </w:p>
          <w:p w14:paraId="073E9199" w14:textId="77777777" w:rsidR="00F3400B" w:rsidRPr="00690A26" w:rsidRDefault="00F3400B" w:rsidP="00D238A9">
            <w:pPr>
              <w:pStyle w:val="TAL"/>
              <w:rPr>
                <w:rFonts w:cs="Arial"/>
                <w:szCs w:val="18"/>
              </w:rPr>
            </w:pPr>
          </w:p>
          <w:p w14:paraId="06644795" w14:textId="77777777" w:rsidR="00F3400B" w:rsidRPr="00690A26" w:rsidRDefault="00F3400B" w:rsidP="00D238A9">
            <w:pPr>
              <w:pStyle w:val="TAL"/>
              <w:rPr>
                <w:rFonts w:cs="Arial"/>
                <w:szCs w:val="18"/>
              </w:rPr>
            </w:pPr>
            <w:r w:rsidRPr="00690A26">
              <w:rPr>
                <w:rFonts w:cs="Arial"/>
                <w:szCs w:val="18"/>
              </w:rPr>
              <w:t>Absence of this IE means the GMLC is not dedicated to serve specific client types.</w:t>
            </w:r>
          </w:p>
        </w:tc>
      </w:tr>
      <w:tr w:rsidR="00C6769C" w:rsidRPr="00690A26" w14:paraId="7FE32AF1" w14:textId="77777777" w:rsidTr="00D238A9">
        <w:trPr>
          <w:trHeight w:val="1371"/>
          <w:jc w:val="center"/>
          <w:ins w:id="22" w:author="Zhijun" w:date="2021-07-27T15:20:00Z"/>
        </w:trPr>
        <w:tc>
          <w:tcPr>
            <w:tcW w:w="2090" w:type="dxa"/>
            <w:tcBorders>
              <w:top w:val="single" w:sz="4" w:space="0" w:color="auto"/>
              <w:left w:val="single" w:sz="4" w:space="0" w:color="auto"/>
              <w:bottom w:val="single" w:sz="4" w:space="0" w:color="auto"/>
              <w:right w:val="single" w:sz="4" w:space="0" w:color="auto"/>
            </w:tcBorders>
          </w:tcPr>
          <w:p w14:paraId="6AC51361" w14:textId="62A4BA5F" w:rsidR="00C6769C" w:rsidRPr="00690A26" w:rsidRDefault="00C6769C" w:rsidP="00464A5D">
            <w:pPr>
              <w:pStyle w:val="TAL"/>
              <w:rPr>
                <w:ins w:id="23" w:author="Zhijun" w:date="2021-07-27T15:20:00Z"/>
                <w:lang w:eastAsia="zh-CN"/>
              </w:rPr>
            </w:pPr>
            <w:proofErr w:type="spellStart"/>
            <w:ins w:id="24" w:author="Zhijun" w:date="2021-07-27T15:21:00Z">
              <w:r>
                <w:t>gmlc</w:t>
              </w:r>
            </w:ins>
            <w:ins w:id="25" w:author="Zhijun" w:date="2021-07-27T15:58:00Z">
              <w:r w:rsidR="00464A5D">
                <w:t>Number</w:t>
              </w:r>
            </w:ins>
            <w:ins w:id="26" w:author="Zhijun" w:date="2021-07-27T16:40:00Z">
              <w:r w:rsidR="005253BD">
                <w:rPr>
                  <w:rFonts w:hint="eastAsia"/>
                  <w:lang w:eastAsia="zh-CN"/>
                </w:rPr>
                <w:t>s</w:t>
              </w:r>
            </w:ins>
            <w:proofErr w:type="spellEnd"/>
          </w:p>
        </w:tc>
        <w:tc>
          <w:tcPr>
            <w:tcW w:w="1559" w:type="dxa"/>
            <w:tcBorders>
              <w:top w:val="single" w:sz="4" w:space="0" w:color="auto"/>
              <w:left w:val="single" w:sz="4" w:space="0" w:color="auto"/>
              <w:bottom w:val="single" w:sz="4" w:space="0" w:color="auto"/>
              <w:right w:val="single" w:sz="4" w:space="0" w:color="auto"/>
            </w:tcBorders>
          </w:tcPr>
          <w:p w14:paraId="258569B3" w14:textId="3DF0C7FD" w:rsidR="00C6769C" w:rsidRPr="00690A26" w:rsidRDefault="005253BD" w:rsidP="00D238A9">
            <w:pPr>
              <w:pStyle w:val="TAL"/>
              <w:rPr>
                <w:ins w:id="27" w:author="Zhijun" w:date="2021-07-27T15:20:00Z"/>
                <w:lang w:eastAsia="zh-CN"/>
              </w:rPr>
            </w:pPr>
            <w:ins w:id="28" w:author="Zhijun" w:date="2021-07-27T16:40:00Z">
              <w:r>
                <w:rPr>
                  <w:rFonts w:hint="eastAsia"/>
                  <w:lang w:eastAsia="zh-CN"/>
                </w:rPr>
                <w:t>array(string)</w:t>
              </w:r>
            </w:ins>
          </w:p>
        </w:tc>
        <w:tc>
          <w:tcPr>
            <w:tcW w:w="425" w:type="dxa"/>
            <w:tcBorders>
              <w:top w:val="single" w:sz="4" w:space="0" w:color="auto"/>
              <w:left w:val="single" w:sz="4" w:space="0" w:color="auto"/>
              <w:bottom w:val="single" w:sz="4" w:space="0" w:color="auto"/>
              <w:right w:val="single" w:sz="4" w:space="0" w:color="auto"/>
            </w:tcBorders>
          </w:tcPr>
          <w:p w14:paraId="0A34BC71" w14:textId="3B06885D" w:rsidR="00C6769C" w:rsidRPr="00690A26" w:rsidRDefault="00C6769C" w:rsidP="00D238A9">
            <w:pPr>
              <w:pStyle w:val="TAC"/>
              <w:rPr>
                <w:ins w:id="29" w:author="Zhijun" w:date="2021-07-27T15:20:00Z"/>
              </w:rPr>
            </w:pPr>
            <w:ins w:id="30" w:author="Zhijun" w:date="2021-07-27T15:21:00Z">
              <w:r>
                <w:t>O</w:t>
              </w:r>
            </w:ins>
          </w:p>
        </w:tc>
        <w:tc>
          <w:tcPr>
            <w:tcW w:w="1134" w:type="dxa"/>
            <w:tcBorders>
              <w:top w:val="single" w:sz="4" w:space="0" w:color="auto"/>
              <w:left w:val="single" w:sz="4" w:space="0" w:color="auto"/>
              <w:bottom w:val="single" w:sz="4" w:space="0" w:color="auto"/>
              <w:right w:val="single" w:sz="4" w:space="0" w:color="auto"/>
            </w:tcBorders>
          </w:tcPr>
          <w:p w14:paraId="242DE84F" w14:textId="60A9C7D2" w:rsidR="00C6769C" w:rsidRPr="00690A26" w:rsidRDefault="005253BD" w:rsidP="005253BD">
            <w:pPr>
              <w:pStyle w:val="TAL"/>
              <w:rPr>
                <w:ins w:id="31" w:author="Zhijun" w:date="2021-07-27T15:20:00Z"/>
                <w:lang w:eastAsia="zh-CN"/>
              </w:rPr>
            </w:pPr>
            <w:ins w:id="32" w:author="Zhijun" w:date="2021-07-27T16:40:00Z">
              <w:r>
                <w:rPr>
                  <w:rFonts w:hint="eastAsia"/>
                  <w:lang w:eastAsia="zh-CN"/>
                </w:rPr>
                <w:t>1</w:t>
              </w:r>
            </w:ins>
            <w:ins w:id="33" w:author="Zhijun" w:date="2021-07-27T15:21:00Z">
              <w:r w:rsidR="00C6769C">
                <w:t>..</w:t>
              </w:r>
            </w:ins>
            <w:ins w:id="34" w:author="Zhijun" w:date="2021-07-27T16:40:00Z">
              <w:r>
                <w:rPr>
                  <w:rFonts w:hint="eastAsia"/>
                  <w:lang w:eastAsia="zh-CN"/>
                </w:rPr>
                <w:t>N</w:t>
              </w:r>
            </w:ins>
          </w:p>
        </w:tc>
        <w:tc>
          <w:tcPr>
            <w:tcW w:w="4359" w:type="dxa"/>
            <w:tcBorders>
              <w:top w:val="single" w:sz="4" w:space="0" w:color="auto"/>
              <w:left w:val="single" w:sz="4" w:space="0" w:color="auto"/>
              <w:bottom w:val="single" w:sz="4" w:space="0" w:color="auto"/>
              <w:right w:val="single" w:sz="4" w:space="0" w:color="auto"/>
            </w:tcBorders>
          </w:tcPr>
          <w:p w14:paraId="1CC202B2" w14:textId="77777777" w:rsidR="00C6769C" w:rsidRDefault="005253BD" w:rsidP="00D238A9">
            <w:pPr>
              <w:pStyle w:val="TAL"/>
              <w:rPr>
                <w:ins w:id="35" w:author="Zhijun" w:date="2021-07-27T16:41:00Z"/>
                <w:rFonts w:cs="Arial"/>
                <w:szCs w:val="18"/>
                <w:lang w:eastAsia="zh-CN"/>
              </w:rPr>
            </w:pPr>
            <w:ins w:id="36" w:author="Zhijun" w:date="2021-07-27T16:41:00Z">
              <w:r>
                <w:rPr>
                  <w:rFonts w:cs="Arial" w:hint="eastAsia"/>
                  <w:szCs w:val="18"/>
                  <w:lang w:eastAsia="zh-CN"/>
                </w:rPr>
                <w:t>This IE shall be present if the GMLC is configured with a number of GMLC Numbers.</w:t>
              </w:r>
            </w:ins>
          </w:p>
          <w:p w14:paraId="4BBB2832" w14:textId="77777777" w:rsidR="005253BD" w:rsidRDefault="005253BD" w:rsidP="005253BD">
            <w:pPr>
              <w:pStyle w:val="TAL"/>
              <w:rPr>
                <w:ins w:id="37" w:author="Zhijun v1" w:date="2021-11-18T16:04:00Z"/>
                <w:rFonts w:cs="Arial"/>
                <w:szCs w:val="18"/>
                <w:lang w:val="en-US" w:eastAsia="zh-CN"/>
              </w:rPr>
            </w:pPr>
            <w:ins w:id="38" w:author="Zhijun" w:date="2021-07-27T16:41:00Z">
              <w:r>
                <w:rPr>
                  <w:rFonts w:cs="Arial" w:hint="eastAsia"/>
                  <w:szCs w:val="18"/>
                  <w:lang w:eastAsia="zh-CN"/>
                </w:rPr>
                <w:t xml:space="preserve">When present, each item of the array shall carry an </w:t>
              </w:r>
              <w:proofErr w:type="spellStart"/>
              <w:r>
                <w:rPr>
                  <w:rFonts w:cs="Arial" w:hint="eastAsia"/>
                  <w:szCs w:val="18"/>
                  <w:lang w:eastAsia="zh-CN"/>
                </w:rPr>
                <w:t>OctetString</w:t>
              </w:r>
              <w:proofErr w:type="spellEnd"/>
              <w:r>
                <w:rPr>
                  <w:rFonts w:cs="Arial" w:hint="eastAsia"/>
                  <w:szCs w:val="18"/>
                  <w:lang w:eastAsia="zh-CN"/>
                </w:rPr>
                <w:t xml:space="preserve"> indicating the ISDN number of the GMLC in international number format as described in ITU-</w:t>
              </w:r>
              <w:proofErr w:type="spellStart"/>
              <w:r>
                <w:rPr>
                  <w:rFonts w:cs="Arial" w:hint="eastAsia"/>
                  <w:szCs w:val="18"/>
                  <w:lang w:eastAsia="zh-CN"/>
                </w:rPr>
                <w:t>TRec</w:t>
              </w:r>
              <w:proofErr w:type="spellEnd"/>
              <w:r>
                <w:rPr>
                  <w:rFonts w:cs="Arial" w:hint="eastAsia"/>
                  <w:szCs w:val="18"/>
                  <w:lang w:eastAsia="zh-CN"/>
                </w:rPr>
                <w:t xml:space="preserve"> E.164</w:t>
              </w:r>
            </w:ins>
            <w:ins w:id="39" w:author="Zhijun" w:date="2021-07-27T16:42:00Z">
              <w:r>
                <w:rPr>
                  <w:rFonts w:cs="Arial"/>
                  <w:szCs w:val="18"/>
                  <w:lang w:val="en-US" w:eastAsia="zh-CN"/>
                </w:rPr>
                <w:t> </w:t>
              </w:r>
              <w:r>
                <w:rPr>
                  <w:rFonts w:cs="Arial" w:hint="eastAsia"/>
                  <w:szCs w:val="18"/>
                  <w:lang w:val="en-US" w:eastAsia="zh-CN"/>
                </w:rPr>
                <w:t>[</w:t>
              </w:r>
            </w:ins>
            <w:ins w:id="40" w:author="Zhijun" w:date="2021-07-28T11:20:00Z">
              <w:r w:rsidR="008E1EFE" w:rsidRPr="008E1EFE">
                <w:rPr>
                  <w:rFonts w:cs="Arial" w:hint="eastAsia"/>
                  <w:szCs w:val="18"/>
                  <w:highlight w:val="yellow"/>
                  <w:lang w:val="en-US" w:eastAsia="zh-CN"/>
                </w:rPr>
                <w:t>x</w:t>
              </w:r>
            </w:ins>
            <w:ins w:id="41" w:author="Zhijun" w:date="2021-07-27T16:42:00Z">
              <w:r w:rsidRPr="008E1EFE">
                <w:rPr>
                  <w:rFonts w:cs="Arial" w:hint="eastAsia"/>
                  <w:szCs w:val="18"/>
                  <w:highlight w:val="yellow"/>
                  <w:lang w:val="en-US" w:eastAsia="zh-CN"/>
                </w:rPr>
                <w:t>x</w:t>
              </w:r>
              <w:r>
                <w:rPr>
                  <w:rFonts w:cs="Arial" w:hint="eastAsia"/>
                  <w:szCs w:val="18"/>
                  <w:lang w:val="en-US" w:eastAsia="zh-CN"/>
                </w:rPr>
                <w:t>] and shall be encoded as a TBCD-string.</w:t>
              </w:r>
            </w:ins>
          </w:p>
          <w:p w14:paraId="6601D98F" w14:textId="77777777" w:rsidR="00730E92" w:rsidRDefault="00730E92" w:rsidP="005253BD">
            <w:pPr>
              <w:pStyle w:val="TAL"/>
              <w:rPr>
                <w:ins w:id="42" w:author="Zhijun v1" w:date="2021-11-18T16:04:00Z"/>
                <w:rFonts w:cs="Arial"/>
                <w:szCs w:val="18"/>
                <w:lang w:val="en-US" w:eastAsia="zh-CN"/>
              </w:rPr>
            </w:pPr>
          </w:p>
          <w:p w14:paraId="1035ED74" w14:textId="69C5980F" w:rsidR="00730E92" w:rsidRPr="005253BD" w:rsidRDefault="00730E92" w:rsidP="005253BD">
            <w:pPr>
              <w:pStyle w:val="TAL"/>
              <w:rPr>
                <w:ins w:id="43" w:author="Zhijun" w:date="2021-07-27T15:20:00Z"/>
                <w:rFonts w:cs="Arial"/>
                <w:szCs w:val="18"/>
                <w:lang w:val="en-US" w:eastAsia="zh-CN"/>
              </w:rPr>
            </w:pPr>
            <w:ins w:id="44" w:author="Zhijun v1" w:date="2021-11-18T16:04:00Z">
              <w:r>
                <w:rPr>
                  <w:rFonts w:cs="Arial"/>
                  <w:szCs w:val="18"/>
                  <w:lang w:val="en-US" w:eastAsia="zh-CN"/>
                </w:rPr>
                <w:t xml:space="preserve">Pattern for each </w:t>
              </w:r>
              <w:proofErr w:type="spellStart"/>
              <w:r>
                <w:rPr>
                  <w:rFonts w:cs="Arial"/>
                  <w:szCs w:val="18"/>
                  <w:lang w:val="en-US" w:eastAsia="zh-CN"/>
                </w:rPr>
                <w:t>iterm</w:t>
              </w:r>
              <w:proofErr w:type="spellEnd"/>
              <w:r>
                <w:rPr>
                  <w:rFonts w:cs="Arial"/>
                  <w:szCs w:val="18"/>
                  <w:lang w:val="en-US" w:eastAsia="zh-CN"/>
                </w:rPr>
                <w:t xml:space="preserve"> of the array: "^[0-9]{5,15}$"</w:t>
              </w:r>
            </w:ins>
          </w:p>
        </w:tc>
      </w:tr>
    </w:tbl>
    <w:p w14:paraId="2D9D221C" w14:textId="77777777" w:rsidR="00F3400B" w:rsidRDefault="00F3400B" w:rsidP="00F3400B">
      <w:pPr>
        <w:rPr>
          <w:noProof/>
          <w:lang w:eastAsia="zh-CN"/>
        </w:rPr>
      </w:pPr>
    </w:p>
    <w:p w14:paraId="5DBCC174" w14:textId="77777777" w:rsidR="00DA76ED" w:rsidRPr="00FC6980" w:rsidRDefault="00DA76ED" w:rsidP="00DA76E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8D1FA4E" w14:textId="77777777" w:rsidR="00EF7E61" w:rsidRPr="00690A26" w:rsidRDefault="00EF7E61" w:rsidP="00EF7E61">
      <w:pPr>
        <w:pStyle w:val="6"/>
      </w:pPr>
      <w:bookmarkStart w:id="45" w:name="_Toc24937748"/>
      <w:bookmarkStart w:id="46" w:name="_Toc33962568"/>
      <w:bookmarkStart w:id="47" w:name="_Toc42883337"/>
      <w:bookmarkStart w:id="48" w:name="_Toc49733205"/>
      <w:bookmarkStart w:id="49" w:name="_Toc56690832"/>
      <w:bookmarkStart w:id="50" w:name="_Toc82688777"/>
      <w:r w:rsidRPr="00690A26">
        <w:t>6.2.3.2.3.1</w:t>
      </w:r>
      <w:r w:rsidRPr="00690A26">
        <w:tab/>
        <w:t>GET</w:t>
      </w:r>
      <w:bookmarkEnd w:id="45"/>
      <w:bookmarkEnd w:id="46"/>
      <w:bookmarkEnd w:id="47"/>
      <w:bookmarkEnd w:id="48"/>
      <w:bookmarkEnd w:id="49"/>
      <w:bookmarkEnd w:id="50"/>
    </w:p>
    <w:p w14:paraId="3A7C5236" w14:textId="77777777" w:rsidR="00EF7E61" w:rsidRPr="00690A26" w:rsidRDefault="00EF7E61" w:rsidP="00EF7E61">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4E6AAD38" w14:textId="77777777" w:rsidR="00EF7E61" w:rsidRPr="00690A26" w:rsidRDefault="00EF7E61" w:rsidP="00EF7E61">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55"/>
        <w:gridCol w:w="1441"/>
        <w:gridCol w:w="313"/>
        <w:gridCol w:w="626"/>
        <w:gridCol w:w="5327"/>
        <w:gridCol w:w="913"/>
      </w:tblGrid>
      <w:tr w:rsidR="00EF7E61" w:rsidRPr="00690A26" w14:paraId="691E7241" w14:textId="77777777" w:rsidTr="00A53F8D">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6D8421BF" w14:textId="77777777" w:rsidR="00EF7E61" w:rsidRPr="00690A26" w:rsidRDefault="00EF7E61" w:rsidP="00A53F8D">
            <w:pPr>
              <w:pStyle w:val="TAH"/>
            </w:pPr>
            <w:r w:rsidRPr="00690A26">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010F8584" w14:textId="77777777" w:rsidR="00EF7E61" w:rsidRPr="00690A26" w:rsidRDefault="00EF7E61" w:rsidP="00A53F8D">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4B81C66F" w14:textId="77777777" w:rsidR="00EF7E61" w:rsidRPr="00690A26" w:rsidRDefault="00EF7E61" w:rsidP="00A53F8D">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4CA673FB" w14:textId="77777777" w:rsidR="00EF7E61" w:rsidRPr="00690A26" w:rsidRDefault="00EF7E61" w:rsidP="00A53F8D">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28BC3974" w14:textId="77777777" w:rsidR="00EF7E61" w:rsidRPr="00690A26" w:rsidRDefault="00EF7E61" w:rsidP="00A53F8D">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57F4E5BD" w14:textId="77777777" w:rsidR="00EF7E61" w:rsidRPr="00690A26" w:rsidRDefault="00EF7E61" w:rsidP="00A53F8D">
            <w:pPr>
              <w:pStyle w:val="TAH"/>
            </w:pPr>
            <w:r w:rsidRPr="00690A26">
              <w:t>Applicability</w:t>
            </w:r>
          </w:p>
        </w:tc>
      </w:tr>
      <w:tr w:rsidR="00EF7E61" w:rsidRPr="00690A26" w14:paraId="503E749B"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120559" w14:textId="77777777" w:rsidR="00EF7E61" w:rsidRPr="00690A26" w:rsidRDefault="00EF7E61" w:rsidP="00A53F8D">
            <w:pPr>
              <w:pStyle w:val="TAL"/>
            </w:pPr>
            <w:r w:rsidRPr="00690A26">
              <w:t>target-</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5E640A16" w14:textId="77777777" w:rsidR="00EF7E61" w:rsidRPr="00690A26" w:rsidRDefault="00EF7E61" w:rsidP="00A53F8D">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3EE3D744" w14:textId="77777777" w:rsidR="00EF7E61" w:rsidRPr="00690A26" w:rsidRDefault="00EF7E61" w:rsidP="00A53F8D">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45C62D69" w14:textId="77777777" w:rsidR="00EF7E61" w:rsidRPr="00690A26" w:rsidRDefault="00EF7E61" w:rsidP="00A53F8D">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EC8E996" w14:textId="77777777" w:rsidR="00EF7E61" w:rsidRPr="00690A26" w:rsidRDefault="00EF7E61" w:rsidP="00A53F8D">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5CB61487" w14:textId="77777777" w:rsidR="00EF7E61" w:rsidRPr="00690A26" w:rsidRDefault="00EF7E61" w:rsidP="00A53F8D">
            <w:pPr>
              <w:pStyle w:val="TAL"/>
            </w:pPr>
          </w:p>
        </w:tc>
      </w:tr>
      <w:tr w:rsidR="00EF7E61" w:rsidRPr="00690A26" w14:paraId="4C23237E"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0C37ED" w14:textId="77777777" w:rsidR="00EF7E61" w:rsidRPr="00690A26" w:rsidRDefault="00EF7E61" w:rsidP="00A53F8D">
            <w:pPr>
              <w:pStyle w:val="TAL"/>
            </w:pPr>
            <w:r w:rsidRPr="00690A26">
              <w:t>requester-</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7ACA3BDC" w14:textId="77777777" w:rsidR="00EF7E61" w:rsidRPr="00690A26" w:rsidRDefault="00EF7E61" w:rsidP="00A53F8D">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3B67730A" w14:textId="77777777" w:rsidR="00EF7E61" w:rsidRPr="00690A26" w:rsidRDefault="00EF7E61" w:rsidP="00A53F8D">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0AB513BD" w14:textId="77777777" w:rsidR="00EF7E61" w:rsidRPr="00690A26" w:rsidRDefault="00EF7E61" w:rsidP="00A53F8D">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FC2E99D" w14:textId="77777777" w:rsidR="00EF7E61" w:rsidRPr="00690A26" w:rsidRDefault="00EF7E61" w:rsidP="00A53F8D">
            <w:pPr>
              <w:pStyle w:val="TAL"/>
            </w:pPr>
            <w:r w:rsidRPr="00690A26">
              <w:t xml:space="preserve">This IE shall contain the NF type of the </w:t>
            </w:r>
            <w:r>
              <w:t xml:space="preserve">Requester NF </w:t>
            </w:r>
            <w:r w:rsidRPr="00690A26">
              <w:t xml:space="preserve">that is invoking the </w:t>
            </w:r>
            <w:proofErr w:type="spellStart"/>
            <w:r w:rsidRPr="00690A26">
              <w:t>Nnrf_NFDiscovery</w:t>
            </w:r>
            <w:proofErr w:type="spellEnd"/>
            <w:r w:rsidRPr="00690A26">
              <w:t xml:space="preserve"> service.</w:t>
            </w:r>
          </w:p>
        </w:tc>
        <w:tc>
          <w:tcPr>
            <w:tcW w:w="467" w:type="pct"/>
            <w:tcBorders>
              <w:top w:val="single" w:sz="4" w:space="0" w:color="auto"/>
              <w:left w:val="single" w:sz="6" w:space="0" w:color="000000"/>
              <w:bottom w:val="single" w:sz="4" w:space="0" w:color="auto"/>
              <w:right w:val="single" w:sz="6" w:space="0" w:color="000000"/>
            </w:tcBorders>
          </w:tcPr>
          <w:p w14:paraId="53890F77" w14:textId="77777777" w:rsidR="00EF7E61" w:rsidRPr="00690A26" w:rsidRDefault="00EF7E61" w:rsidP="00A53F8D">
            <w:pPr>
              <w:pStyle w:val="TAL"/>
            </w:pPr>
          </w:p>
        </w:tc>
      </w:tr>
      <w:tr w:rsidR="00EF7E61" w:rsidRPr="00690A26" w14:paraId="3DA9EEF7"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157BC0" w14:textId="77777777" w:rsidR="00EF7E61" w:rsidRPr="00690A26" w:rsidRDefault="00EF7E61" w:rsidP="00A53F8D">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023972EF" w14:textId="77777777" w:rsidR="00EF7E61" w:rsidRPr="00690A26" w:rsidRDefault="00EF7E61" w:rsidP="00A53F8D">
            <w:pPr>
              <w:pStyle w:val="TAL"/>
            </w:pPr>
            <w:proofErr w:type="spellStart"/>
            <w:r w:rsidRPr="00690A26">
              <w:rPr>
                <w:rFonts w:hint="eastAsia"/>
              </w:rPr>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0FAE9CD" w14:textId="77777777" w:rsidR="00EF7E61" w:rsidRPr="00690A26" w:rsidRDefault="00EF7E61" w:rsidP="00A53F8D">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64E85968" w14:textId="77777777" w:rsidR="00EF7E61" w:rsidRPr="00690A26" w:rsidRDefault="00EF7E61" w:rsidP="00A53F8D">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0BAC5D2" w14:textId="77777777" w:rsidR="00EF7E61" w:rsidRPr="00690A26" w:rsidRDefault="00EF7E61" w:rsidP="00A53F8D">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5843D75D" w14:textId="77777777" w:rsidR="00EF7E61" w:rsidRPr="00690A26" w:rsidRDefault="00EF7E61" w:rsidP="00A53F8D">
            <w:pPr>
              <w:pStyle w:val="TAL"/>
            </w:pPr>
            <w:r w:rsidRPr="00690A26">
              <w:rPr>
                <w:noProof/>
                <w:lang w:eastAsia="zh-CN"/>
              </w:rPr>
              <w:t>Query-Params-Ext2</w:t>
            </w:r>
          </w:p>
        </w:tc>
      </w:tr>
      <w:tr w:rsidR="00EF7E61" w:rsidRPr="00690A26" w14:paraId="28090284"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414DF3" w14:textId="77777777" w:rsidR="00EF7E61" w:rsidRPr="00690A26" w:rsidRDefault="00EF7E61" w:rsidP="00A53F8D">
            <w:pPr>
              <w:pStyle w:val="TAL"/>
            </w:pPr>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53584369" w14:textId="77777777" w:rsidR="00EF7E61" w:rsidRPr="00690A26" w:rsidRDefault="00EF7E61" w:rsidP="00A53F8D">
            <w:pPr>
              <w:pStyle w:val="TAL"/>
            </w:pPr>
            <w:r w:rsidRPr="00690A26">
              <w:t>array(</w:t>
            </w:r>
            <w:proofErr w:type="spellStart"/>
            <w:r w:rsidRPr="00690A26">
              <w:t>ServiceName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C1EEEB4" w14:textId="77777777" w:rsidR="00EF7E61" w:rsidRPr="00690A26" w:rsidRDefault="00EF7E61" w:rsidP="00A53F8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9B86E3E" w14:textId="77777777" w:rsidR="00EF7E61" w:rsidRPr="00690A26" w:rsidRDefault="00EF7E61" w:rsidP="00A53F8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6A2E4B" w14:textId="77777777" w:rsidR="00EF7E61" w:rsidRDefault="00EF7E61" w:rsidP="00A53F8D">
            <w:pPr>
              <w:pStyle w:val="TAL"/>
            </w:pPr>
            <w:r w:rsidRPr="00690A26">
              <w:t>If included, this IE shall contain an array of service names for which the NRF is queried to provide the list of NF profiles.</w:t>
            </w:r>
          </w:p>
          <w:p w14:paraId="5B7ED10E" w14:textId="77777777" w:rsidR="00EF7E61" w:rsidRDefault="00EF7E61" w:rsidP="00A53F8D">
            <w:pPr>
              <w:pStyle w:val="TAL"/>
            </w:pPr>
          </w:p>
          <w:p w14:paraId="2B26EFD0" w14:textId="77777777" w:rsidR="00EF7E61" w:rsidRDefault="00EF7E61" w:rsidP="00A53F8D">
            <w:pPr>
              <w:pStyle w:val="TAL"/>
            </w:pPr>
            <w:r w:rsidRPr="00690A26">
              <w:t>The NRF shall return the NF profiles that have at least one NF service matching the NF service names in this list.</w:t>
            </w:r>
          </w:p>
          <w:p w14:paraId="0FCABD5B" w14:textId="77777777" w:rsidR="00EF7E61" w:rsidRDefault="00EF7E61" w:rsidP="00A53F8D">
            <w:pPr>
              <w:pStyle w:val="TAL"/>
            </w:pPr>
          </w:p>
          <w:p w14:paraId="6FCF07C6" w14:textId="77777777" w:rsidR="00EF7E61" w:rsidRPr="00690A26" w:rsidRDefault="00EF7E61" w:rsidP="00A53F8D">
            <w:pPr>
              <w:pStyle w:val="TAL"/>
            </w:pPr>
            <w:r w:rsidRPr="00690A26">
              <w:t>The NF service</w:t>
            </w:r>
            <w:r>
              <w:t>s</w:t>
            </w:r>
            <w:r w:rsidRPr="00690A26">
              <w:t xml:space="preserve"> returned by the NRF</w:t>
            </w:r>
            <w:r>
              <w:t xml:space="preserve"> (inside the </w:t>
            </w:r>
            <w:proofErr w:type="spellStart"/>
            <w:r>
              <w:t>nfServices</w:t>
            </w:r>
            <w:proofErr w:type="spellEnd"/>
            <w:r>
              <w:t xml:space="preserve"> or </w:t>
            </w:r>
            <w:proofErr w:type="spellStart"/>
            <w:r>
              <w:t>nfServiceList</w:t>
            </w:r>
            <w:proofErr w:type="spellEnd"/>
            <w:r>
              <w:t xml:space="preserve"> attributes) in each matching </w:t>
            </w:r>
            <w:proofErr w:type="spellStart"/>
            <w:r>
              <w:t>NFProfile</w:t>
            </w:r>
            <w:proofErr w:type="spellEnd"/>
            <w:r w:rsidRPr="00690A26">
              <w:t xml:space="preserve"> shall be </w:t>
            </w:r>
            <w:r>
              <w:t>those services whose service name matches one of the service names included in this list</w:t>
            </w:r>
            <w:r w:rsidRPr="00690A26">
              <w:t>.</w:t>
            </w:r>
          </w:p>
          <w:p w14:paraId="746A2E36" w14:textId="77777777" w:rsidR="00EF7E61" w:rsidRDefault="00EF7E61" w:rsidP="00A53F8D">
            <w:pPr>
              <w:pStyle w:val="TAL"/>
            </w:pPr>
          </w:p>
          <w:p w14:paraId="287BD46A" w14:textId="77777777" w:rsidR="00EF7E61" w:rsidRDefault="00EF7E61" w:rsidP="00A53F8D">
            <w:pPr>
              <w:pStyle w:val="TAL"/>
            </w:pPr>
            <w:r w:rsidRPr="00690A26">
              <w:t xml:space="preserve">If not included, the NRF shall </w:t>
            </w:r>
            <w:r>
              <w:t>not filter based on service name</w:t>
            </w:r>
            <w:r w:rsidRPr="00690A26">
              <w:t>.</w:t>
            </w:r>
          </w:p>
          <w:p w14:paraId="3190B7A8" w14:textId="77777777" w:rsidR="00EF7E61" w:rsidRDefault="00EF7E61" w:rsidP="00A53F8D">
            <w:pPr>
              <w:pStyle w:val="TAL"/>
            </w:pPr>
          </w:p>
          <w:p w14:paraId="17E27702" w14:textId="77777777" w:rsidR="00EF7E61" w:rsidRDefault="00EF7E61" w:rsidP="00A53F8D">
            <w:pPr>
              <w:pStyle w:val="TAL"/>
            </w:pPr>
            <w:r>
              <w:t>This array shall contain unique items.</w:t>
            </w:r>
          </w:p>
          <w:p w14:paraId="65FC4C6F" w14:textId="77777777" w:rsidR="00EF7E61" w:rsidRDefault="00EF7E61" w:rsidP="00A53F8D">
            <w:pPr>
              <w:pStyle w:val="TAL"/>
            </w:pPr>
          </w:p>
          <w:p w14:paraId="1B0D2DD2" w14:textId="77777777" w:rsidR="00EF7E61" w:rsidRDefault="00EF7E61" w:rsidP="00A53F8D">
            <w:pPr>
              <w:pStyle w:val="TAL"/>
            </w:pPr>
            <w:r>
              <w:t>Example:</w:t>
            </w:r>
          </w:p>
          <w:p w14:paraId="63A38F8D" w14:textId="77777777" w:rsidR="00EF7E61" w:rsidRDefault="00EF7E61" w:rsidP="00A53F8D">
            <w:pPr>
              <w:pStyle w:val="TAL"/>
            </w:pPr>
          </w:p>
          <w:p w14:paraId="14C71241" w14:textId="77777777" w:rsidR="00EF7E61" w:rsidRDefault="00EF7E61" w:rsidP="00A53F8D">
            <w:pPr>
              <w:pStyle w:val="PL"/>
              <w:ind w:left="284"/>
            </w:pPr>
            <w:r>
              <w:t>NF1 supports services: A, B, C</w:t>
            </w:r>
          </w:p>
          <w:p w14:paraId="34140F05" w14:textId="77777777" w:rsidR="00EF7E61" w:rsidRDefault="00EF7E61" w:rsidP="00A53F8D">
            <w:pPr>
              <w:pStyle w:val="PL"/>
              <w:ind w:left="284"/>
            </w:pPr>
            <w:r>
              <w:t>NF2 supports services:       C, D, E</w:t>
            </w:r>
          </w:p>
          <w:p w14:paraId="009110A1" w14:textId="77777777" w:rsidR="00EF7E61" w:rsidRDefault="00EF7E61" w:rsidP="00A53F8D">
            <w:pPr>
              <w:pStyle w:val="PL"/>
              <w:ind w:left="284"/>
            </w:pPr>
            <w:r>
              <w:t>NF3 supports services: A,    C,    E</w:t>
            </w:r>
          </w:p>
          <w:p w14:paraId="5837B3D9" w14:textId="77777777" w:rsidR="00EF7E61" w:rsidRDefault="00EF7E61" w:rsidP="00A53F8D">
            <w:pPr>
              <w:pStyle w:val="PL"/>
              <w:ind w:left="284"/>
            </w:pPr>
            <w:r>
              <w:t>NF4 supports services:    B, C, D</w:t>
            </w:r>
          </w:p>
          <w:p w14:paraId="6BFB70FC" w14:textId="77777777" w:rsidR="00EF7E61" w:rsidRDefault="00EF7E61" w:rsidP="00A53F8D">
            <w:pPr>
              <w:pStyle w:val="PL"/>
              <w:ind w:left="284"/>
            </w:pPr>
          </w:p>
          <w:p w14:paraId="282A6118" w14:textId="77777777" w:rsidR="00EF7E61" w:rsidRDefault="00EF7E61" w:rsidP="00A53F8D">
            <w:pPr>
              <w:pStyle w:val="PL"/>
              <w:ind w:left="284"/>
            </w:pPr>
            <w:r>
              <w:t>Consumer asks for service-names = [A, E]</w:t>
            </w:r>
          </w:p>
          <w:p w14:paraId="7CDB9E9F" w14:textId="77777777" w:rsidR="00EF7E61" w:rsidRDefault="00EF7E61" w:rsidP="00A53F8D">
            <w:pPr>
              <w:pStyle w:val="PL"/>
              <w:ind w:left="284"/>
            </w:pPr>
          </w:p>
          <w:p w14:paraId="10612FDA" w14:textId="77777777" w:rsidR="00EF7E61" w:rsidRDefault="00EF7E61" w:rsidP="00A53F8D">
            <w:pPr>
              <w:pStyle w:val="PL"/>
              <w:ind w:left="284"/>
            </w:pPr>
            <w:r>
              <w:t>NRF returns:</w:t>
            </w:r>
          </w:p>
          <w:p w14:paraId="7B757BDC" w14:textId="77777777" w:rsidR="00EF7E61" w:rsidRDefault="00EF7E61" w:rsidP="00A53F8D">
            <w:pPr>
              <w:pStyle w:val="PL"/>
              <w:ind w:left="284"/>
            </w:pPr>
          </w:p>
          <w:p w14:paraId="651D9391" w14:textId="77777777" w:rsidR="00EF7E61" w:rsidRDefault="00EF7E61" w:rsidP="00A53F8D">
            <w:pPr>
              <w:pStyle w:val="PL"/>
              <w:ind w:left="284"/>
            </w:pPr>
            <w:r>
              <w:t>NF1 containing service A</w:t>
            </w:r>
          </w:p>
          <w:p w14:paraId="3AB30A0D" w14:textId="77777777" w:rsidR="00EF7E61" w:rsidRDefault="00EF7E61" w:rsidP="00A53F8D">
            <w:pPr>
              <w:pStyle w:val="PL"/>
              <w:ind w:left="284"/>
            </w:pPr>
            <w:r>
              <w:t>NF2 containing service E</w:t>
            </w:r>
          </w:p>
          <w:p w14:paraId="01956F8A" w14:textId="77777777" w:rsidR="00EF7E61" w:rsidRDefault="00EF7E61" w:rsidP="00A53F8D">
            <w:pPr>
              <w:pStyle w:val="PL"/>
              <w:ind w:left="284"/>
            </w:pPr>
            <w:r>
              <w:t>NF3 containing services A, E</w:t>
            </w:r>
          </w:p>
          <w:p w14:paraId="5CE4BA4D" w14:textId="77777777" w:rsidR="00EF7E61" w:rsidRPr="00690A26" w:rsidRDefault="00EF7E61" w:rsidP="00A53F8D">
            <w:pPr>
              <w:pStyle w:val="PL"/>
              <w:ind w:left="284"/>
            </w:pPr>
            <w:r>
              <w:t>NF4 is not returned</w:t>
            </w:r>
          </w:p>
        </w:tc>
        <w:tc>
          <w:tcPr>
            <w:tcW w:w="467" w:type="pct"/>
            <w:tcBorders>
              <w:top w:val="single" w:sz="4" w:space="0" w:color="auto"/>
              <w:left w:val="single" w:sz="6" w:space="0" w:color="000000"/>
              <w:bottom w:val="single" w:sz="4" w:space="0" w:color="auto"/>
              <w:right w:val="single" w:sz="6" w:space="0" w:color="000000"/>
            </w:tcBorders>
          </w:tcPr>
          <w:p w14:paraId="4DCC0C84" w14:textId="77777777" w:rsidR="00EF7E61" w:rsidRPr="00690A26" w:rsidRDefault="00EF7E61" w:rsidP="00A53F8D">
            <w:pPr>
              <w:pStyle w:val="TAL"/>
            </w:pPr>
          </w:p>
        </w:tc>
      </w:tr>
      <w:tr w:rsidR="00EF7E61" w:rsidRPr="00690A26" w14:paraId="176DB125"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B23E44" w14:textId="77777777" w:rsidR="00EF7E61" w:rsidRPr="00690A26" w:rsidRDefault="00EF7E61" w:rsidP="00A53F8D">
            <w:pPr>
              <w:pStyle w:val="TAL"/>
            </w:pPr>
            <w:r w:rsidRPr="00690A26">
              <w:t>requester-</w:t>
            </w:r>
            <w:proofErr w:type="spellStart"/>
            <w:r w:rsidRPr="00690A26">
              <w:t>nf</w:t>
            </w:r>
            <w:proofErr w:type="spellEnd"/>
            <w:r w:rsidRPr="00690A26">
              <w:t>-instance-</w:t>
            </w:r>
            <w:proofErr w:type="spellStart"/>
            <w:r w:rsidRPr="00690A26">
              <w:t>fqdn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5D0BBF5F" w14:textId="77777777" w:rsidR="00EF7E61" w:rsidRPr="00690A26" w:rsidRDefault="00EF7E61" w:rsidP="00A53F8D">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26B98557" w14:textId="77777777" w:rsidR="00EF7E61" w:rsidRPr="00690A26" w:rsidRDefault="00EF7E61" w:rsidP="00A53F8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63D2EAD" w14:textId="77777777" w:rsidR="00EF7E61" w:rsidRPr="00690A26" w:rsidRDefault="00EF7E61" w:rsidP="00A53F8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34750B" w14:textId="77777777" w:rsidR="00EF7E61" w:rsidRDefault="00EF7E61" w:rsidP="00A53F8D">
            <w:pPr>
              <w:pStyle w:val="TAL"/>
            </w:pPr>
            <w:r>
              <w:t>This IE may be present for an NF discovery request within the same PLMN as the NRF.</w:t>
            </w:r>
          </w:p>
          <w:p w14:paraId="4B7B0ACD" w14:textId="77777777" w:rsidR="00EF7E61" w:rsidRPr="00690A26" w:rsidRDefault="00EF7E61" w:rsidP="00A53F8D">
            <w:pPr>
              <w:pStyle w:val="TAL"/>
            </w:pPr>
            <w:r w:rsidRPr="00690A26">
              <w:t xml:space="preserve">If included, this IE shall contain the FQDN of the </w:t>
            </w:r>
            <w:r>
              <w:t>Requester NF</w:t>
            </w:r>
            <w:r w:rsidRPr="00690A26">
              <w:t xml:space="preserve"> that is invoking the </w:t>
            </w:r>
            <w:proofErr w:type="spellStart"/>
            <w:r w:rsidRPr="00690A26">
              <w:t>Nnrf_NFDiscovery</w:t>
            </w:r>
            <w:proofErr w:type="spellEnd"/>
            <w:r w:rsidRPr="00690A26">
              <w:t xml:space="preserve"> service.</w:t>
            </w:r>
          </w:p>
          <w:p w14:paraId="4A5A3237" w14:textId="77777777" w:rsidR="00EF7E61" w:rsidRDefault="00EF7E61" w:rsidP="00A53F8D">
            <w:pPr>
              <w:pStyle w:val="TAL"/>
            </w:pPr>
            <w:r w:rsidRPr="00690A26">
              <w:t>The NRF shall use this to return only those NF profiles that include at least one NF service containing an entry in the "</w:t>
            </w:r>
            <w:proofErr w:type="spellStart"/>
            <w:r w:rsidRPr="00690A26">
              <w:t>allowedNfDomains</w:t>
            </w:r>
            <w:proofErr w:type="spellEnd"/>
            <w:r w:rsidRPr="00690A26">
              <w:t>" list (see clause 6.1.6.2.3) that matches the domain of the requester NF.</w:t>
            </w:r>
          </w:p>
          <w:p w14:paraId="0145365C" w14:textId="77777777" w:rsidR="00EF7E61" w:rsidRDefault="00EF7E61" w:rsidP="00A53F8D">
            <w:pPr>
              <w:pStyle w:val="TAL"/>
            </w:pPr>
            <w:r>
              <w:t>This IE shall be ignored by the NRF if it is received from a requester NF belonging to a different PLMN.</w:t>
            </w:r>
          </w:p>
          <w:p w14:paraId="57431ABF" w14:textId="77777777" w:rsidR="00EF7E61" w:rsidRPr="00690A26" w:rsidRDefault="00EF7E61" w:rsidP="00A53F8D">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4465FB7D" w14:textId="77777777" w:rsidR="00EF7E61" w:rsidRPr="00690A26" w:rsidRDefault="00EF7E61" w:rsidP="00A53F8D">
            <w:pPr>
              <w:pStyle w:val="TAL"/>
            </w:pPr>
          </w:p>
        </w:tc>
      </w:tr>
      <w:tr w:rsidR="00EF7E61" w:rsidRPr="00690A26" w14:paraId="6C24842D"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319DE6" w14:textId="77777777" w:rsidR="00EF7E61" w:rsidRPr="00690A26" w:rsidRDefault="00EF7E61" w:rsidP="00A53F8D">
            <w:pPr>
              <w:pStyle w:val="TAL"/>
            </w:pPr>
            <w:r w:rsidRPr="00690A26">
              <w:t>target-</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18836902" w14:textId="77777777" w:rsidR="00EF7E61" w:rsidRPr="00690A26" w:rsidRDefault="00EF7E61" w:rsidP="00A53F8D">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4602D26" w14:textId="77777777" w:rsidR="00EF7E61" w:rsidRPr="00690A26" w:rsidRDefault="00EF7E61" w:rsidP="00A53F8D">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78B0BFDA" w14:textId="77777777" w:rsidR="00EF7E61" w:rsidRPr="00690A26" w:rsidRDefault="00EF7E61" w:rsidP="00A53F8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BCFF1D" w14:textId="77777777" w:rsidR="00EF7E61" w:rsidRPr="00690A26" w:rsidRDefault="00EF7E61" w:rsidP="00A53F8D">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0093CB30" w14:textId="77777777" w:rsidR="00EF7E61" w:rsidRDefault="00EF7E61" w:rsidP="00A53F8D">
            <w:pPr>
              <w:pStyle w:val="TAL"/>
            </w:pPr>
            <w:r>
              <w:t>This IE shall also be included in SNPN scenarios, when the entity owning the subscription, the Credentials Holder (see clause 5.30.2.9</w:t>
            </w:r>
            <w:r w:rsidRPr="00286AF9">
              <w:t xml:space="preserve"> </w:t>
            </w:r>
            <w:r>
              <w:t>in 3GPP TS 23.501 [2]) is a PLMN.</w:t>
            </w:r>
          </w:p>
          <w:p w14:paraId="40E6A723" w14:textId="77777777" w:rsidR="00EF7E61" w:rsidRPr="00690A26" w:rsidRDefault="00EF7E61" w:rsidP="00A53F8D">
            <w:pPr>
              <w:pStyle w:val="TAL"/>
            </w:pPr>
          </w:p>
          <w:p w14:paraId="6BA6B41E" w14:textId="77777777" w:rsidR="00EF7E61" w:rsidRPr="00690A26" w:rsidRDefault="00EF7E61" w:rsidP="00A53F8D">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7558D65C" w14:textId="77777777" w:rsidR="00EF7E61" w:rsidRPr="00690A26" w:rsidRDefault="00EF7E61" w:rsidP="00A53F8D">
            <w:pPr>
              <w:pStyle w:val="TAL"/>
            </w:pPr>
          </w:p>
        </w:tc>
      </w:tr>
      <w:tr w:rsidR="00EF7E61" w:rsidRPr="00690A26" w14:paraId="35739E21"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EF9CD2" w14:textId="77777777" w:rsidR="00EF7E61" w:rsidRPr="00690A26" w:rsidRDefault="00EF7E61" w:rsidP="00A53F8D">
            <w:pPr>
              <w:pStyle w:val="TAL"/>
            </w:pPr>
            <w:r w:rsidRPr="00690A26">
              <w:t>requester-</w:t>
            </w:r>
            <w:proofErr w:type="spellStart"/>
            <w:r w:rsidRPr="00690A26">
              <w:lastRenderedPageBreak/>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3660027A" w14:textId="77777777" w:rsidR="00EF7E61" w:rsidRPr="00690A26" w:rsidRDefault="00EF7E61" w:rsidP="00A53F8D">
            <w:pPr>
              <w:pStyle w:val="TAL"/>
            </w:pPr>
            <w:r w:rsidRPr="00690A26">
              <w:lastRenderedPageBreak/>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C4BC229" w14:textId="77777777" w:rsidR="00EF7E61" w:rsidRPr="00690A26" w:rsidRDefault="00EF7E61" w:rsidP="00A53F8D">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21646F72" w14:textId="77777777" w:rsidR="00EF7E61" w:rsidRPr="00690A26" w:rsidRDefault="00EF7E61" w:rsidP="00A53F8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142602" w14:textId="77777777" w:rsidR="00EF7E61" w:rsidRPr="00690A26" w:rsidRDefault="00EF7E61" w:rsidP="00A53F8D">
            <w:pPr>
              <w:pStyle w:val="TAL"/>
            </w:pPr>
            <w:r w:rsidRPr="00690A26">
              <w:t xml:space="preserve">This IE shall be included when NF services in a different PLMN </w:t>
            </w:r>
            <w:r w:rsidRPr="00690A26">
              <w:lastRenderedPageBreak/>
              <w:t>need to be discovered. 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1102DA0B" w14:textId="77777777" w:rsidR="00EF7E61" w:rsidRPr="00690A26" w:rsidRDefault="00EF7E61" w:rsidP="00A53F8D">
            <w:pPr>
              <w:pStyle w:val="TAL"/>
            </w:pPr>
          </w:p>
        </w:tc>
      </w:tr>
      <w:tr w:rsidR="00EF7E61" w:rsidRPr="00690A26" w14:paraId="4D162922"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86326E" w14:textId="77777777" w:rsidR="00EF7E61" w:rsidRPr="00690A26" w:rsidRDefault="00EF7E61" w:rsidP="00A53F8D">
            <w:pPr>
              <w:pStyle w:val="TAL"/>
            </w:pPr>
            <w:r>
              <w:lastRenderedPageBreak/>
              <w:t>requester-</w:t>
            </w:r>
            <w:proofErr w:type="spellStart"/>
            <w:r>
              <w:t>snpn</w:t>
            </w:r>
            <w:proofErr w:type="spellEnd"/>
            <w:r>
              <w:t>-list</w:t>
            </w:r>
          </w:p>
        </w:tc>
        <w:tc>
          <w:tcPr>
            <w:tcW w:w="737" w:type="pct"/>
            <w:tcBorders>
              <w:top w:val="single" w:sz="4" w:space="0" w:color="auto"/>
              <w:left w:val="single" w:sz="6" w:space="0" w:color="000000"/>
              <w:bottom w:val="single" w:sz="4" w:space="0" w:color="auto"/>
              <w:right w:val="single" w:sz="6" w:space="0" w:color="000000"/>
            </w:tcBorders>
          </w:tcPr>
          <w:p w14:paraId="4A4962A7" w14:textId="77777777" w:rsidR="00EF7E61" w:rsidRPr="00690A26" w:rsidRDefault="00EF7E61" w:rsidP="00A53F8D">
            <w:pPr>
              <w:pStyle w:val="TAL"/>
            </w:pPr>
            <w:r>
              <w:t>array(</w:t>
            </w:r>
            <w:proofErr w:type="spellStart"/>
            <w:r>
              <w:t>PlmnIdNid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7C5A7F73" w14:textId="77777777" w:rsidR="00EF7E61" w:rsidRPr="00690A26" w:rsidRDefault="00EF7E61" w:rsidP="00A53F8D">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36D8565D" w14:textId="77777777" w:rsidR="00EF7E61" w:rsidRPr="00690A26" w:rsidRDefault="00EF7E61" w:rsidP="00A53F8D">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7603BB" w14:textId="77777777" w:rsidR="00EF7E61" w:rsidRDefault="00EF7E61" w:rsidP="00A53F8D">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 need to be discovered.</w:t>
            </w:r>
          </w:p>
          <w:p w14:paraId="5E79DD85" w14:textId="77777777" w:rsidR="00EF7E61" w:rsidRDefault="00EF7E61" w:rsidP="00A53F8D">
            <w:pPr>
              <w:pStyle w:val="TAL"/>
            </w:pPr>
            <w:r w:rsidRPr="00690A26">
              <w:t xml:space="preserve">When </w:t>
            </w:r>
            <w:r>
              <w:t>present</w:t>
            </w:r>
            <w:r w:rsidRPr="00690A26">
              <w:t xml:space="preserve">, this IE shall contain the </w:t>
            </w:r>
            <w:r>
              <w:t>SNPN</w:t>
            </w:r>
            <w:r w:rsidRPr="00690A26">
              <w:t xml:space="preserve"> ID(s) of the requester NF.</w:t>
            </w:r>
          </w:p>
          <w:p w14:paraId="04342730" w14:textId="77777777" w:rsidR="00EF7E61" w:rsidRPr="00690A26" w:rsidRDefault="00EF7E61" w:rsidP="00A53F8D">
            <w:pPr>
              <w:pStyle w:val="TAL"/>
            </w:pPr>
            <w:r w:rsidRPr="00690A26">
              <w:t xml:space="preserve">The NRF shall use this to return only those NF profiles of NF Instances allowing to be discovered from the </w:t>
            </w:r>
            <w:r>
              <w:t>SNPNs</w:t>
            </w:r>
            <w:r w:rsidRPr="00690A26">
              <w:t xml:space="preserve"> identified by this IE, according to the "</w:t>
            </w:r>
            <w:proofErr w:type="spellStart"/>
            <w:r w:rsidRPr="00690A26">
              <w:t>allowed</w:t>
            </w:r>
            <w:r>
              <w:t>Snpns</w:t>
            </w:r>
            <w:proofErr w:type="spellEnd"/>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5FD0172E" w14:textId="77777777" w:rsidR="00EF7E61" w:rsidRPr="00690A26" w:rsidRDefault="00EF7E61" w:rsidP="00A53F8D">
            <w:pPr>
              <w:pStyle w:val="TAL"/>
            </w:pPr>
            <w:r w:rsidRPr="00A16735">
              <w:rPr>
                <w:color w:val="000000"/>
              </w:rPr>
              <w:t>Query-Params-Ext2</w:t>
            </w:r>
          </w:p>
        </w:tc>
      </w:tr>
      <w:tr w:rsidR="00EF7E61" w:rsidRPr="00690A26" w14:paraId="4525B2DE"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34ECFE" w14:textId="77777777" w:rsidR="00EF7E61" w:rsidRPr="00690A26" w:rsidRDefault="00EF7E61" w:rsidP="00A53F8D">
            <w:pPr>
              <w:pStyle w:val="TAL"/>
            </w:pPr>
            <w:r w:rsidRPr="00690A26">
              <w:t>target-</w:t>
            </w:r>
            <w:proofErr w:type="spellStart"/>
            <w:r w:rsidRPr="00690A26">
              <w:t>nf</w:t>
            </w:r>
            <w:proofErr w:type="spellEnd"/>
            <w:r w:rsidRPr="00690A26">
              <w:t>-instance-id</w:t>
            </w:r>
          </w:p>
        </w:tc>
        <w:tc>
          <w:tcPr>
            <w:tcW w:w="737" w:type="pct"/>
            <w:tcBorders>
              <w:top w:val="single" w:sz="4" w:space="0" w:color="auto"/>
              <w:left w:val="single" w:sz="6" w:space="0" w:color="000000"/>
              <w:bottom w:val="single" w:sz="4" w:space="0" w:color="auto"/>
              <w:right w:val="single" w:sz="6" w:space="0" w:color="000000"/>
            </w:tcBorders>
          </w:tcPr>
          <w:p w14:paraId="1774BED7" w14:textId="77777777" w:rsidR="00EF7E61" w:rsidRPr="00690A26" w:rsidRDefault="00EF7E61" w:rsidP="00A53F8D">
            <w:pPr>
              <w:pStyle w:val="TAL"/>
            </w:pPr>
            <w:proofErr w:type="spellStart"/>
            <w:r w:rsidRPr="00690A26">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4CA0D87" w14:textId="77777777" w:rsidR="00EF7E61" w:rsidRPr="00690A26" w:rsidRDefault="00EF7E61" w:rsidP="00A53F8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675E291" w14:textId="77777777" w:rsidR="00EF7E61" w:rsidRPr="00690A26" w:rsidRDefault="00EF7E61" w:rsidP="00A53F8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3818527" w14:textId="77777777" w:rsidR="00EF7E61" w:rsidRPr="00690A26" w:rsidRDefault="00EF7E61" w:rsidP="00A53F8D">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4ADE1703" w14:textId="77777777" w:rsidR="00EF7E61" w:rsidRPr="00690A26" w:rsidRDefault="00EF7E61" w:rsidP="00A53F8D">
            <w:pPr>
              <w:pStyle w:val="TAL"/>
            </w:pPr>
          </w:p>
        </w:tc>
      </w:tr>
      <w:tr w:rsidR="00EF7E61" w:rsidRPr="00690A26" w14:paraId="08CA04B5"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4BD440" w14:textId="77777777" w:rsidR="00EF7E61" w:rsidRPr="00690A26" w:rsidRDefault="00EF7E61" w:rsidP="00A53F8D">
            <w:pPr>
              <w:pStyle w:val="TAL"/>
            </w:pPr>
            <w:r w:rsidRPr="00690A26">
              <w:rPr>
                <w:rFonts w:hint="eastAsia"/>
              </w:rPr>
              <w:t>target-</w:t>
            </w:r>
            <w:proofErr w:type="spellStart"/>
            <w:r w:rsidRPr="00690A26">
              <w:rPr>
                <w:rFonts w:hint="eastAsia"/>
              </w:rPr>
              <w:t>nf</w:t>
            </w:r>
            <w:proofErr w:type="spellEnd"/>
            <w:r w:rsidRPr="00690A26">
              <w:rPr>
                <w:rFonts w:hint="eastAsia"/>
              </w:rPr>
              <w:t>-</w:t>
            </w:r>
            <w:proofErr w:type="spellStart"/>
            <w:r w:rsidRPr="00690A26">
              <w:rPr>
                <w:rFonts w:hint="eastAsia"/>
              </w:rPr>
              <w:t>f</w:t>
            </w:r>
            <w:r w:rsidRPr="00690A26">
              <w:t>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421A80C7" w14:textId="77777777" w:rsidR="00EF7E61" w:rsidRPr="00690A26" w:rsidRDefault="00EF7E61" w:rsidP="00A53F8D">
            <w:pPr>
              <w:pStyle w:val="TAL"/>
            </w:pPr>
            <w:proofErr w:type="spellStart"/>
            <w:r w:rsidRPr="00690A26">
              <w:rPr>
                <w:rFonts w:hint="eastAsia"/>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0DCB30DB" w14:textId="77777777" w:rsidR="00EF7E61" w:rsidRPr="00690A26" w:rsidRDefault="00EF7E61" w:rsidP="00A53F8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71DFDE0" w14:textId="77777777" w:rsidR="00EF7E61" w:rsidRPr="00690A26" w:rsidRDefault="00EF7E61" w:rsidP="00A53F8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A15CAE" w14:textId="77777777" w:rsidR="00EF7E61" w:rsidRPr="00690A26" w:rsidRDefault="00EF7E61" w:rsidP="00A53F8D">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1D6D650A" w14:textId="77777777" w:rsidR="00EF7E61" w:rsidRPr="00690A26" w:rsidRDefault="00EF7E61" w:rsidP="00A53F8D">
            <w:pPr>
              <w:pStyle w:val="TAL"/>
            </w:pPr>
          </w:p>
        </w:tc>
      </w:tr>
      <w:tr w:rsidR="00EF7E61" w:rsidRPr="00690A26" w14:paraId="758A3D32"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233F96" w14:textId="77777777" w:rsidR="00EF7E61" w:rsidRPr="00690A26" w:rsidRDefault="00EF7E61" w:rsidP="00A53F8D">
            <w:pPr>
              <w:pStyle w:val="TAL"/>
            </w:pPr>
            <w:proofErr w:type="spellStart"/>
            <w:r w:rsidRPr="00690A26">
              <w:t>hnrf-uri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684B414B" w14:textId="77777777" w:rsidR="00EF7E61" w:rsidRPr="00690A26" w:rsidRDefault="00EF7E61" w:rsidP="00A53F8D">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2A14D85A" w14:textId="77777777" w:rsidR="00EF7E61" w:rsidRPr="00690A26" w:rsidRDefault="00EF7E61" w:rsidP="00A53F8D">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7CBCC311" w14:textId="77777777" w:rsidR="00EF7E61" w:rsidRPr="00690A26" w:rsidRDefault="00EF7E61" w:rsidP="00A53F8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94633A" w14:textId="77777777" w:rsidR="00EF7E61" w:rsidRPr="00690A26" w:rsidRDefault="00EF7E61" w:rsidP="00A53F8D">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the home NRF. It shall be included if the </w:t>
            </w:r>
            <w:r>
              <w:t>Requester NF</w:t>
            </w:r>
            <w:r w:rsidRPr="00690A26">
              <w:t xml:space="preserve"> has previously received such API URI to be used for service discovery (e.g., from the NSSF in the home PLMN</w:t>
            </w:r>
            <w:r>
              <w:t xml:space="preserve"> as specified in </w:t>
            </w:r>
            <w:r>
              <w:rPr>
                <w:lang w:val="en-US"/>
              </w:rPr>
              <w:t>clause </w:t>
            </w:r>
            <w:r w:rsidRPr="00630AB6">
              <w:t>6.1.6.2.11</w:t>
            </w:r>
            <w:r>
              <w:t xml:space="preserve"> of 3GPP TS 29.531 [42]</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07AF923F" w14:textId="77777777" w:rsidR="00EF7E61" w:rsidRPr="00690A26" w:rsidRDefault="00EF7E61" w:rsidP="00A53F8D">
            <w:pPr>
              <w:pStyle w:val="TAL"/>
            </w:pPr>
          </w:p>
        </w:tc>
      </w:tr>
      <w:tr w:rsidR="00EF7E61" w:rsidRPr="00690A26" w14:paraId="2BF6ED19"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35A9DDA" w14:textId="77777777" w:rsidR="00EF7E61" w:rsidRPr="00690A26" w:rsidRDefault="00EF7E61" w:rsidP="00A53F8D">
            <w:pPr>
              <w:pStyle w:val="TAL"/>
            </w:pP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5666833E" w14:textId="77777777" w:rsidR="00EF7E61" w:rsidRPr="00690A26" w:rsidRDefault="00EF7E61" w:rsidP="00A53F8D">
            <w:pPr>
              <w:pStyle w:val="TAL"/>
            </w:pPr>
            <w:r w:rsidRPr="00690A26">
              <w:t>array(</w:t>
            </w:r>
            <w:proofErr w:type="spellStart"/>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35C5D391" w14:textId="77777777" w:rsidR="00EF7E61" w:rsidRPr="00690A26" w:rsidRDefault="00EF7E61" w:rsidP="00A53F8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15226B0" w14:textId="77777777" w:rsidR="00EF7E61" w:rsidRPr="00690A26" w:rsidRDefault="00EF7E61" w:rsidP="00A53F8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A2EC94" w14:textId="77777777" w:rsidR="00EF7E61" w:rsidRDefault="00EF7E61" w:rsidP="00A53F8D">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NF </w:t>
            </w:r>
            <w:r>
              <w:t xml:space="preserve"> (Service) </w:t>
            </w:r>
            <w:r w:rsidRPr="00690A26">
              <w:t xml:space="preserve">Instances returned by the NRF shall be an </w:t>
            </w:r>
            <w:proofErr w:type="spellStart"/>
            <w:r w:rsidRPr="00690A26">
              <w:t>interclause</w:t>
            </w:r>
            <w:proofErr w:type="spellEnd"/>
            <w:r w:rsidRPr="00690A26">
              <w:t xml:space="preserve"> of the S-NSSAIs requested and the S-NSSAIs supported by those NF</w:t>
            </w:r>
            <w:r>
              <w:t xml:space="preserve"> (Service)</w:t>
            </w:r>
            <w:r w:rsidRPr="00690A26">
              <w:t xml:space="preserve"> Instances. (NOTE 10)</w:t>
            </w:r>
          </w:p>
          <w:p w14:paraId="505ABDE9" w14:textId="77777777" w:rsidR="00EF7E61" w:rsidRPr="00690A26" w:rsidRDefault="00EF7E61" w:rsidP="00A53F8D">
            <w:pPr>
              <w:pStyle w:val="TAL"/>
            </w:pPr>
            <w:r>
              <w:t>When the NF Profile of the NF Instances being discovered has defined the list of supported S-NSSAIs in the "</w:t>
            </w:r>
            <w:proofErr w:type="spellStart"/>
            <w:r>
              <w:t>perPlmnSnssaiList</w:t>
            </w:r>
            <w:proofErr w:type="spellEnd"/>
            <w:r>
              <w:t>", the discovered NF Instances shall be those having any of the S-NSSAIs included in this "</w:t>
            </w:r>
            <w:proofErr w:type="spellStart"/>
            <w:r>
              <w:t>snssais</w:t>
            </w:r>
            <w:proofErr w:type="spellEnd"/>
            <w:r>
              <w:t>" parameter in any of the PLMNs included in the "target-</w:t>
            </w:r>
            <w:proofErr w:type="spellStart"/>
            <w:r>
              <w:t>plmn</w:t>
            </w:r>
            <w:proofErr w:type="spellEnd"/>
            <w:r>
              <w:t>-list" attribute, if present; if the "target-</w:t>
            </w:r>
            <w:proofErr w:type="spellStart"/>
            <w:r>
              <w:t>plmn</w:t>
            </w:r>
            <w:proofErr w:type="spellEnd"/>
            <w:r>
              <w:t>-list"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44347846" w14:textId="77777777" w:rsidR="00EF7E61" w:rsidRPr="00690A26" w:rsidRDefault="00EF7E61" w:rsidP="00A53F8D">
            <w:pPr>
              <w:pStyle w:val="TAL"/>
            </w:pPr>
          </w:p>
        </w:tc>
      </w:tr>
      <w:tr w:rsidR="00EF7E61" w:rsidRPr="00690A26" w14:paraId="35B06EC2"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F29F7D" w14:textId="77777777" w:rsidR="00EF7E61" w:rsidRPr="00690A26" w:rsidRDefault="00EF7E61" w:rsidP="00A53F8D">
            <w:pPr>
              <w:pStyle w:val="TAL"/>
            </w:pPr>
            <w:r w:rsidRPr="00690A26">
              <w:t>requester-</w:t>
            </w: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08DD5C39" w14:textId="77777777" w:rsidR="00EF7E61" w:rsidRPr="00690A26" w:rsidRDefault="00EF7E61" w:rsidP="00A53F8D">
            <w:pPr>
              <w:pStyle w:val="TAL"/>
            </w:pPr>
            <w:r w:rsidRPr="00690A26">
              <w:t>array(</w:t>
            </w:r>
            <w:proofErr w:type="spellStart"/>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2F27BA12" w14:textId="77777777" w:rsidR="00EF7E61" w:rsidRPr="00690A26" w:rsidRDefault="00EF7E61" w:rsidP="00A53F8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21A0355" w14:textId="77777777" w:rsidR="00EF7E61" w:rsidRPr="00690A26" w:rsidRDefault="00EF7E61" w:rsidP="00A53F8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AFE8F98" w14:textId="77777777" w:rsidR="00EF7E61" w:rsidRDefault="00EF7E61" w:rsidP="00A53F8D">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72D7B180" w14:textId="77777777" w:rsidR="00EF7E61" w:rsidRPr="00690A26" w:rsidRDefault="00EF7E61" w:rsidP="00A53F8D">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rsidRPr="00690A26">
              <w:t>allowedNssais</w:t>
            </w:r>
            <w:proofErr w:type="spellEnd"/>
            <w:r w:rsidRPr="00690A26">
              <w:t>"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57C1824B" w14:textId="77777777" w:rsidR="00EF7E61" w:rsidRPr="00690A26" w:rsidRDefault="00EF7E61" w:rsidP="00A53F8D">
            <w:pPr>
              <w:pStyle w:val="TAL"/>
            </w:pPr>
          </w:p>
        </w:tc>
      </w:tr>
      <w:tr w:rsidR="00EF7E61" w:rsidRPr="00690A26" w14:paraId="57AC1BC2"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95D773" w14:textId="77777777" w:rsidR="00EF7E61" w:rsidRPr="00690A26" w:rsidRDefault="00EF7E61" w:rsidP="00A53F8D">
            <w:pPr>
              <w:pStyle w:val="TAL"/>
            </w:pP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2B7741DA" w14:textId="77777777" w:rsidR="00EF7E61" w:rsidRPr="00690A26" w:rsidRDefault="00EF7E61" w:rsidP="00A53F8D">
            <w:pPr>
              <w:pStyle w:val="TAL"/>
            </w:pPr>
            <w:r w:rsidRPr="00690A26">
              <w:rPr>
                <w:rFonts w:hint="eastAsia"/>
              </w:rPr>
              <w:t>array(</w:t>
            </w:r>
            <w:proofErr w:type="spellStart"/>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19261154" w14:textId="77777777" w:rsidR="00EF7E61" w:rsidRPr="00690A26" w:rsidRDefault="00EF7E61" w:rsidP="00A53F8D">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647381C7" w14:textId="77777777" w:rsidR="00EF7E61" w:rsidRPr="00690A26" w:rsidRDefault="00EF7E61" w:rsidP="00A53F8D">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46AD53" w14:textId="77777777" w:rsidR="00EF7E61" w:rsidRPr="00690A26" w:rsidRDefault="00EF7E61" w:rsidP="00A53F8D">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The per PLMN list of S-NSSAIs included in the NF profile returned by the NRF shall be an </w:t>
            </w:r>
            <w:proofErr w:type="spellStart"/>
            <w:r w:rsidRPr="00690A26">
              <w:t>interclause</w:t>
            </w:r>
            <w:proofErr w:type="spellEnd"/>
            <w:r w:rsidRPr="00690A26">
              <w:t xml:space="preserv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3874108F" w14:textId="77777777" w:rsidR="00EF7E61" w:rsidRPr="00690A26" w:rsidRDefault="00EF7E61" w:rsidP="00A53F8D">
            <w:pPr>
              <w:pStyle w:val="TAL"/>
            </w:pPr>
          </w:p>
        </w:tc>
      </w:tr>
      <w:tr w:rsidR="00EF7E61" w:rsidRPr="00690A26" w14:paraId="684032EC"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B1CB34" w14:textId="77777777" w:rsidR="00EF7E61" w:rsidRPr="00690A26" w:rsidRDefault="00EF7E61" w:rsidP="00A53F8D">
            <w:pPr>
              <w:pStyle w:val="TAL"/>
            </w:pPr>
            <w:r>
              <w:t>requester-</w:t>
            </w: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3FCD48AE" w14:textId="77777777" w:rsidR="00EF7E61" w:rsidRPr="00690A26" w:rsidRDefault="00EF7E61" w:rsidP="00A53F8D">
            <w:pPr>
              <w:pStyle w:val="TAL"/>
            </w:pPr>
            <w:r w:rsidRPr="00690A26">
              <w:rPr>
                <w:rFonts w:hint="eastAsia"/>
              </w:rPr>
              <w:t>array(</w:t>
            </w:r>
            <w:proofErr w:type="spellStart"/>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416A1D4B" w14:textId="77777777" w:rsidR="00EF7E61" w:rsidRPr="00690A26" w:rsidRDefault="00EF7E61" w:rsidP="00A53F8D">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1EF2A2A3" w14:textId="77777777" w:rsidR="00EF7E61" w:rsidRPr="00690A26" w:rsidRDefault="00EF7E61" w:rsidP="00A53F8D">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55F944" w14:textId="77777777" w:rsidR="00EF7E61" w:rsidRPr="00690A26" w:rsidRDefault="00EF7E61" w:rsidP="00A53F8D">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t>allowedN</w:t>
            </w:r>
            <w:r w:rsidRPr="00690A26">
              <w:t>ssai</w:t>
            </w:r>
            <w:r>
              <w:t>s</w:t>
            </w:r>
            <w:proofErr w:type="spellEnd"/>
            <w:r w:rsidRPr="00690A26">
              <w:t xml:space="preserve">" </w:t>
            </w:r>
            <w:r>
              <w:t>and "</w:t>
            </w:r>
            <w:proofErr w:type="spellStart"/>
            <w:r>
              <w:t>allowedPlmns</w:t>
            </w:r>
            <w:proofErr w:type="spellEnd"/>
            <w:r>
              <w:t>"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46488C6E" w14:textId="77777777" w:rsidR="00EF7E61" w:rsidRPr="00690A26" w:rsidRDefault="00EF7E61" w:rsidP="00A53F8D">
            <w:pPr>
              <w:pStyle w:val="TAL"/>
            </w:pPr>
            <w:r>
              <w:t>Query-Params-Ext3</w:t>
            </w:r>
          </w:p>
        </w:tc>
      </w:tr>
      <w:tr w:rsidR="00EF7E61" w:rsidRPr="00690A26" w14:paraId="4C81D651"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EE7535" w14:textId="77777777" w:rsidR="00EF7E61" w:rsidRPr="00690A26" w:rsidRDefault="00EF7E61" w:rsidP="00A53F8D">
            <w:pPr>
              <w:pStyle w:val="TAL"/>
            </w:pPr>
            <w:proofErr w:type="spellStart"/>
            <w:r w:rsidRPr="00690A26">
              <w:t>nsi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34133431" w14:textId="77777777" w:rsidR="00EF7E61" w:rsidRPr="00690A26" w:rsidRDefault="00EF7E61" w:rsidP="00A53F8D">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5FC60FA5" w14:textId="77777777" w:rsidR="00EF7E61" w:rsidRPr="00690A26" w:rsidRDefault="00EF7E61" w:rsidP="00A53F8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C532799" w14:textId="77777777" w:rsidR="00EF7E61" w:rsidRPr="00690A26" w:rsidRDefault="00EF7E61" w:rsidP="00A53F8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22FFAF" w14:textId="77777777" w:rsidR="00EF7E61" w:rsidRPr="00690A26" w:rsidRDefault="00EF7E61" w:rsidP="00A53F8D">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32B7B404" w14:textId="77777777" w:rsidR="00EF7E61" w:rsidRPr="00690A26" w:rsidRDefault="00EF7E61" w:rsidP="00A53F8D">
            <w:pPr>
              <w:pStyle w:val="TAL"/>
            </w:pPr>
          </w:p>
        </w:tc>
      </w:tr>
      <w:tr w:rsidR="00EF7E61" w:rsidRPr="00690A26" w14:paraId="3AA8A59E"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07CB9A" w14:textId="77777777" w:rsidR="00EF7E61" w:rsidRPr="00690A26" w:rsidRDefault="00EF7E61" w:rsidP="00A53F8D">
            <w:pPr>
              <w:pStyle w:val="TAL"/>
            </w:pPr>
            <w:proofErr w:type="spellStart"/>
            <w:r w:rsidRPr="00690A26">
              <w:t>dnn</w:t>
            </w:r>
            <w:proofErr w:type="spellEnd"/>
          </w:p>
        </w:tc>
        <w:tc>
          <w:tcPr>
            <w:tcW w:w="737" w:type="pct"/>
            <w:tcBorders>
              <w:top w:val="single" w:sz="4" w:space="0" w:color="auto"/>
              <w:left w:val="single" w:sz="6" w:space="0" w:color="000000"/>
              <w:bottom w:val="single" w:sz="4" w:space="0" w:color="auto"/>
              <w:right w:val="single" w:sz="6" w:space="0" w:color="000000"/>
            </w:tcBorders>
          </w:tcPr>
          <w:p w14:paraId="421A952F" w14:textId="77777777" w:rsidR="00EF7E61" w:rsidRPr="00690A26" w:rsidRDefault="00EF7E61" w:rsidP="00A53F8D">
            <w:pPr>
              <w:pStyle w:val="TAL"/>
            </w:pPr>
            <w:proofErr w:type="spellStart"/>
            <w:r w:rsidRPr="00690A26">
              <w:t>Dnn</w:t>
            </w:r>
            <w:proofErr w:type="spellEnd"/>
          </w:p>
        </w:tc>
        <w:tc>
          <w:tcPr>
            <w:tcW w:w="160" w:type="pct"/>
            <w:tcBorders>
              <w:top w:val="single" w:sz="4" w:space="0" w:color="auto"/>
              <w:left w:val="single" w:sz="6" w:space="0" w:color="000000"/>
              <w:bottom w:val="single" w:sz="4" w:space="0" w:color="auto"/>
              <w:right w:val="single" w:sz="6" w:space="0" w:color="000000"/>
            </w:tcBorders>
          </w:tcPr>
          <w:p w14:paraId="10D9F56F" w14:textId="77777777" w:rsidR="00EF7E61" w:rsidRPr="00690A26" w:rsidRDefault="00EF7E61" w:rsidP="00A53F8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4A95022" w14:textId="77777777" w:rsidR="00EF7E61" w:rsidRPr="00690A26" w:rsidRDefault="00EF7E61" w:rsidP="00A53F8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73F3A8" w14:textId="77777777" w:rsidR="00EF7E61" w:rsidRDefault="00EF7E61" w:rsidP="00A53F8D">
            <w:pPr>
              <w:pStyle w:val="TAL"/>
            </w:pPr>
            <w:r w:rsidRPr="00690A26">
              <w:t>If included, this IE shall contain the DNN for which NF services serving that DNN is discovered. DNN may be included if the target NF type is e.g. "BSF", "SMF", "PCF", "PCSCF"</w:t>
            </w:r>
            <w:r>
              <w:t>,</w:t>
            </w:r>
            <w:r w:rsidRPr="00690A26">
              <w:t xml:space="preserve"> "UPF"</w:t>
            </w:r>
            <w:r>
              <w:t xml:space="preserve">, </w:t>
            </w:r>
            <w:r>
              <w:lastRenderedPageBreak/>
              <w:t>"EASDF", "TSCTSF" or "MB-SMF"</w:t>
            </w:r>
            <w:r w:rsidRPr="00690A26">
              <w:t>.</w:t>
            </w:r>
          </w:p>
          <w:p w14:paraId="01573C91" w14:textId="77777777" w:rsidR="00EF7E61" w:rsidRPr="00690A26" w:rsidRDefault="00EF7E61" w:rsidP="00A53F8D">
            <w:pPr>
              <w:pStyle w:val="TAL"/>
            </w:pPr>
            <w:r>
              <w:rPr>
                <w:rFonts w:cs="Arial"/>
                <w:szCs w:val="18"/>
              </w:rPr>
              <w:t xml:space="preserve">The DNN shall contain the Network Identifier and it may additionally contain an Operator Identifier. </w:t>
            </w:r>
            <w:r>
              <w:t>(NOTE 11).</w:t>
            </w:r>
          </w:p>
          <w:p w14:paraId="0ABB3390" w14:textId="77777777" w:rsidR="00EF7E61" w:rsidRPr="00690A26" w:rsidRDefault="00EF7E61" w:rsidP="00A53F8D">
            <w:pPr>
              <w:pStyle w:val="TAL"/>
            </w:pPr>
            <w:r w:rsidRPr="00690A26">
              <w:t xml:space="preserve">If the </w:t>
            </w:r>
            <w:proofErr w:type="spellStart"/>
            <w:r w:rsidRPr="00690A26">
              <w:t>Snssai</w:t>
            </w:r>
            <w:proofErr w:type="spellEnd"/>
            <w:r w:rsidRPr="00690A26">
              <w:t xml:space="preserve">(s) are also included, the NF services serving the DNN shall be available in the network slice(s) identified by the </w:t>
            </w:r>
            <w:proofErr w:type="spellStart"/>
            <w:r w:rsidRPr="00690A26">
              <w:t>Snssai</w:t>
            </w:r>
            <w:proofErr w:type="spellEnd"/>
            <w:r w:rsidRPr="00690A26">
              <w:t>(s).</w:t>
            </w:r>
          </w:p>
        </w:tc>
        <w:tc>
          <w:tcPr>
            <w:tcW w:w="467" w:type="pct"/>
            <w:tcBorders>
              <w:top w:val="single" w:sz="4" w:space="0" w:color="auto"/>
              <w:left w:val="single" w:sz="6" w:space="0" w:color="000000"/>
              <w:bottom w:val="single" w:sz="4" w:space="0" w:color="auto"/>
              <w:right w:val="single" w:sz="6" w:space="0" w:color="000000"/>
            </w:tcBorders>
          </w:tcPr>
          <w:p w14:paraId="4AB5C739" w14:textId="77777777" w:rsidR="00EF7E61" w:rsidRPr="00690A26" w:rsidRDefault="00EF7E61" w:rsidP="00A53F8D">
            <w:pPr>
              <w:pStyle w:val="TAL"/>
            </w:pPr>
          </w:p>
        </w:tc>
      </w:tr>
      <w:tr w:rsidR="00EF7E61" w:rsidRPr="00690A26" w14:paraId="1480FF07"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E680B4" w14:textId="77777777" w:rsidR="00EF7E61" w:rsidRPr="00690A26" w:rsidRDefault="00EF7E61" w:rsidP="00A53F8D">
            <w:pPr>
              <w:pStyle w:val="TAL"/>
            </w:pPr>
            <w:proofErr w:type="spellStart"/>
            <w:r w:rsidRPr="00690A26">
              <w:lastRenderedPageBreak/>
              <w:t>smf</w:t>
            </w:r>
            <w:proofErr w:type="spellEnd"/>
            <w:r w:rsidRPr="00690A26">
              <w:t>-serving-area</w:t>
            </w:r>
          </w:p>
        </w:tc>
        <w:tc>
          <w:tcPr>
            <w:tcW w:w="737" w:type="pct"/>
            <w:tcBorders>
              <w:top w:val="single" w:sz="4" w:space="0" w:color="auto"/>
              <w:left w:val="single" w:sz="6" w:space="0" w:color="000000"/>
              <w:bottom w:val="single" w:sz="4" w:space="0" w:color="auto"/>
              <w:right w:val="single" w:sz="6" w:space="0" w:color="000000"/>
            </w:tcBorders>
          </w:tcPr>
          <w:p w14:paraId="0FE45F39" w14:textId="77777777" w:rsidR="00EF7E61" w:rsidRPr="00690A26" w:rsidRDefault="00EF7E61" w:rsidP="00A53F8D">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4725BB7D" w14:textId="77777777" w:rsidR="00EF7E61" w:rsidRPr="00690A26" w:rsidRDefault="00EF7E61" w:rsidP="00A53F8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D968394" w14:textId="77777777" w:rsidR="00EF7E61" w:rsidRPr="00690A26" w:rsidRDefault="00EF7E61" w:rsidP="00A53F8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2427E16" w14:textId="77777777" w:rsidR="00EF7E61" w:rsidRPr="00690A26" w:rsidRDefault="00EF7E61" w:rsidP="00A53F8D">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2BEBEA1C" w14:textId="77777777" w:rsidR="00EF7E61" w:rsidRPr="00690A26" w:rsidRDefault="00EF7E61" w:rsidP="00A53F8D">
            <w:pPr>
              <w:pStyle w:val="TAL"/>
            </w:pPr>
          </w:p>
        </w:tc>
      </w:tr>
      <w:tr w:rsidR="00EF7E61" w:rsidRPr="00690A26" w14:paraId="341A2808"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C474A1" w14:textId="77777777" w:rsidR="00EF7E61" w:rsidRPr="00690A26" w:rsidRDefault="00EF7E61" w:rsidP="00A53F8D">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12BB0A1A" w14:textId="77777777" w:rsidR="00EF7E61" w:rsidRPr="00690A26" w:rsidRDefault="00EF7E61" w:rsidP="00A53F8D">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2C7F311B" w14:textId="77777777" w:rsidR="00EF7E61" w:rsidRPr="00690A26" w:rsidRDefault="00EF7E61" w:rsidP="00A53F8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68BB25A" w14:textId="77777777" w:rsidR="00EF7E61" w:rsidRPr="00690A26" w:rsidRDefault="00EF7E61" w:rsidP="00A53F8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45DC7E" w14:textId="77777777" w:rsidR="00EF7E61" w:rsidRPr="00690A26" w:rsidRDefault="00EF7E61" w:rsidP="00A53F8D">
            <w:pPr>
              <w:pStyle w:val="TAL"/>
            </w:pPr>
            <w:r w:rsidRPr="00690A26">
              <w:t>Tracking Area Identity.</w:t>
            </w:r>
          </w:p>
        </w:tc>
        <w:tc>
          <w:tcPr>
            <w:tcW w:w="467" w:type="pct"/>
            <w:tcBorders>
              <w:top w:val="single" w:sz="4" w:space="0" w:color="auto"/>
              <w:left w:val="single" w:sz="6" w:space="0" w:color="000000"/>
              <w:bottom w:val="single" w:sz="4" w:space="0" w:color="auto"/>
              <w:right w:val="single" w:sz="6" w:space="0" w:color="000000"/>
            </w:tcBorders>
          </w:tcPr>
          <w:p w14:paraId="0B28B7A7" w14:textId="77777777" w:rsidR="00EF7E61" w:rsidRPr="00690A26" w:rsidRDefault="00EF7E61" w:rsidP="00A53F8D">
            <w:pPr>
              <w:pStyle w:val="TAL"/>
            </w:pPr>
          </w:p>
        </w:tc>
      </w:tr>
      <w:tr w:rsidR="00EF7E61" w:rsidRPr="00690A26" w14:paraId="6645BEE5"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A7E94BE" w14:textId="77777777" w:rsidR="00EF7E61" w:rsidRPr="00690A26" w:rsidRDefault="00EF7E61" w:rsidP="00A53F8D">
            <w:pPr>
              <w:pStyle w:val="TAL"/>
            </w:pPr>
            <w:proofErr w:type="spellStart"/>
            <w:r w:rsidRPr="00690A26">
              <w:t>amf</w:t>
            </w:r>
            <w:proofErr w:type="spellEnd"/>
            <w:r w:rsidRPr="00690A26">
              <w:t>-region-id</w:t>
            </w:r>
          </w:p>
        </w:tc>
        <w:tc>
          <w:tcPr>
            <w:tcW w:w="737" w:type="pct"/>
            <w:tcBorders>
              <w:top w:val="single" w:sz="4" w:space="0" w:color="auto"/>
              <w:left w:val="single" w:sz="6" w:space="0" w:color="000000"/>
              <w:bottom w:val="single" w:sz="4" w:space="0" w:color="auto"/>
              <w:right w:val="single" w:sz="6" w:space="0" w:color="000000"/>
            </w:tcBorders>
          </w:tcPr>
          <w:p w14:paraId="151D3510" w14:textId="77777777" w:rsidR="00EF7E61" w:rsidRPr="00690A26" w:rsidRDefault="00EF7E61" w:rsidP="00A53F8D">
            <w:pPr>
              <w:pStyle w:val="TAL"/>
            </w:pPr>
            <w:proofErr w:type="spellStart"/>
            <w:r w:rsidRPr="00690A26">
              <w:t>AmfRegionId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C8959D7" w14:textId="77777777" w:rsidR="00EF7E61" w:rsidRPr="00690A26" w:rsidRDefault="00EF7E61" w:rsidP="00A53F8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C485B54" w14:textId="77777777" w:rsidR="00EF7E61" w:rsidRPr="00690A26" w:rsidRDefault="00EF7E61" w:rsidP="00A53F8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EE497A1" w14:textId="77777777" w:rsidR="00EF7E61" w:rsidRPr="00690A26" w:rsidRDefault="00EF7E61" w:rsidP="00A53F8D">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0299EDD5" w14:textId="77777777" w:rsidR="00EF7E61" w:rsidRPr="00690A26" w:rsidRDefault="00EF7E61" w:rsidP="00A53F8D">
            <w:pPr>
              <w:pStyle w:val="TAL"/>
            </w:pPr>
          </w:p>
        </w:tc>
      </w:tr>
      <w:tr w:rsidR="00EF7E61" w:rsidRPr="00690A26" w14:paraId="2448926C"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B95214" w14:textId="77777777" w:rsidR="00EF7E61" w:rsidRPr="00690A26" w:rsidRDefault="00EF7E61" w:rsidP="00A53F8D">
            <w:pPr>
              <w:pStyle w:val="TAL"/>
            </w:pPr>
            <w:proofErr w:type="spellStart"/>
            <w:r w:rsidRPr="00690A26">
              <w:t>amf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0C8E8F8D" w14:textId="77777777" w:rsidR="00EF7E61" w:rsidRPr="00690A26" w:rsidRDefault="00EF7E61" w:rsidP="00A53F8D">
            <w:pPr>
              <w:pStyle w:val="TAL"/>
            </w:pPr>
            <w:proofErr w:type="spellStart"/>
            <w:r w:rsidRPr="00690A26">
              <w:t>AmfSetId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425D63C" w14:textId="77777777" w:rsidR="00EF7E61" w:rsidRPr="00690A26" w:rsidRDefault="00EF7E61" w:rsidP="00A53F8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A98969C" w14:textId="77777777" w:rsidR="00EF7E61" w:rsidRPr="00690A26" w:rsidRDefault="00EF7E61" w:rsidP="00A53F8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AD6BE34" w14:textId="77777777" w:rsidR="00EF7E61" w:rsidRPr="00690A26" w:rsidRDefault="00EF7E61" w:rsidP="00A53F8D">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7B4BC16E" w14:textId="77777777" w:rsidR="00EF7E61" w:rsidRPr="00690A26" w:rsidRDefault="00EF7E61" w:rsidP="00A53F8D">
            <w:pPr>
              <w:pStyle w:val="TAL"/>
            </w:pPr>
          </w:p>
        </w:tc>
      </w:tr>
      <w:tr w:rsidR="00EF7E61" w:rsidRPr="00690A26" w14:paraId="10EF6AF6"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25FDA6" w14:textId="77777777" w:rsidR="00EF7E61" w:rsidRPr="00690A26" w:rsidRDefault="00EF7E61" w:rsidP="00A53F8D">
            <w:pPr>
              <w:pStyle w:val="TAL"/>
            </w:pPr>
            <w:proofErr w:type="spellStart"/>
            <w:r w:rsidRPr="00690A26">
              <w:t>guami</w:t>
            </w:r>
            <w:proofErr w:type="spellEnd"/>
          </w:p>
        </w:tc>
        <w:tc>
          <w:tcPr>
            <w:tcW w:w="737" w:type="pct"/>
            <w:tcBorders>
              <w:top w:val="single" w:sz="4" w:space="0" w:color="auto"/>
              <w:left w:val="single" w:sz="6" w:space="0" w:color="000000"/>
              <w:bottom w:val="single" w:sz="4" w:space="0" w:color="auto"/>
              <w:right w:val="single" w:sz="6" w:space="0" w:color="000000"/>
            </w:tcBorders>
          </w:tcPr>
          <w:p w14:paraId="3F807690" w14:textId="77777777" w:rsidR="00EF7E61" w:rsidRPr="00690A26" w:rsidRDefault="00EF7E61" w:rsidP="00A53F8D">
            <w:pPr>
              <w:pStyle w:val="TAL"/>
            </w:pPr>
            <w:proofErr w:type="spellStart"/>
            <w:r w:rsidRPr="00690A26">
              <w:t>Guami</w:t>
            </w:r>
            <w:proofErr w:type="spellEnd"/>
          </w:p>
        </w:tc>
        <w:tc>
          <w:tcPr>
            <w:tcW w:w="160" w:type="pct"/>
            <w:tcBorders>
              <w:top w:val="single" w:sz="4" w:space="0" w:color="auto"/>
              <w:left w:val="single" w:sz="6" w:space="0" w:color="000000"/>
              <w:bottom w:val="single" w:sz="4" w:space="0" w:color="auto"/>
              <w:right w:val="single" w:sz="6" w:space="0" w:color="000000"/>
            </w:tcBorders>
          </w:tcPr>
          <w:p w14:paraId="3E514110" w14:textId="77777777" w:rsidR="00EF7E61" w:rsidRPr="00690A26" w:rsidRDefault="00EF7E61" w:rsidP="00A53F8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E39D8FB" w14:textId="77777777" w:rsidR="00EF7E61" w:rsidRPr="00690A26" w:rsidRDefault="00EF7E61" w:rsidP="00A53F8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45EAAE" w14:textId="77777777" w:rsidR="00EF7E61" w:rsidRPr="00690A26" w:rsidRDefault="00EF7E61" w:rsidP="00A53F8D">
            <w:pPr>
              <w:pStyle w:val="TAL"/>
            </w:pPr>
            <w:proofErr w:type="spellStart"/>
            <w:r w:rsidRPr="00690A26">
              <w:t>Guami</w:t>
            </w:r>
            <w:proofErr w:type="spellEnd"/>
            <w:r w:rsidRPr="00690A26">
              <w:t xml:space="preserve"> used to search for an appropriate AMF.</w:t>
            </w:r>
          </w:p>
          <w:p w14:paraId="4148D25A" w14:textId="77777777" w:rsidR="00EF7E61" w:rsidRPr="00690A26" w:rsidRDefault="00EF7E61" w:rsidP="00A53F8D">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21BAA8EE" w14:textId="77777777" w:rsidR="00EF7E61" w:rsidRPr="00690A26" w:rsidRDefault="00EF7E61" w:rsidP="00A53F8D">
            <w:pPr>
              <w:pStyle w:val="TAL"/>
            </w:pPr>
          </w:p>
        </w:tc>
      </w:tr>
      <w:tr w:rsidR="00EF7E61" w:rsidRPr="00690A26" w14:paraId="2E6F2C25"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E71132" w14:textId="77777777" w:rsidR="00EF7E61" w:rsidRPr="00690A26" w:rsidRDefault="00EF7E61" w:rsidP="00A53F8D">
            <w:pPr>
              <w:pStyle w:val="TAL"/>
            </w:pPr>
            <w:proofErr w:type="spellStart"/>
            <w:r w:rsidRPr="00690A26">
              <w:t>supi</w:t>
            </w:r>
            <w:proofErr w:type="spellEnd"/>
          </w:p>
        </w:tc>
        <w:tc>
          <w:tcPr>
            <w:tcW w:w="737" w:type="pct"/>
            <w:tcBorders>
              <w:top w:val="single" w:sz="4" w:space="0" w:color="auto"/>
              <w:left w:val="single" w:sz="6" w:space="0" w:color="000000"/>
              <w:bottom w:val="single" w:sz="4" w:space="0" w:color="auto"/>
              <w:right w:val="single" w:sz="6" w:space="0" w:color="000000"/>
            </w:tcBorders>
          </w:tcPr>
          <w:p w14:paraId="7A8B7CFC" w14:textId="77777777" w:rsidR="00EF7E61" w:rsidRPr="00690A26" w:rsidRDefault="00EF7E61" w:rsidP="00A53F8D">
            <w:pPr>
              <w:pStyle w:val="TAL"/>
            </w:pPr>
            <w:proofErr w:type="spellStart"/>
            <w:r w:rsidRPr="00690A26">
              <w:t>Supi</w:t>
            </w:r>
            <w:proofErr w:type="spellEnd"/>
          </w:p>
        </w:tc>
        <w:tc>
          <w:tcPr>
            <w:tcW w:w="160" w:type="pct"/>
            <w:tcBorders>
              <w:top w:val="single" w:sz="4" w:space="0" w:color="auto"/>
              <w:left w:val="single" w:sz="6" w:space="0" w:color="000000"/>
              <w:bottom w:val="single" w:sz="4" w:space="0" w:color="auto"/>
              <w:right w:val="single" w:sz="6" w:space="0" w:color="000000"/>
            </w:tcBorders>
          </w:tcPr>
          <w:p w14:paraId="5446B6DF" w14:textId="77777777" w:rsidR="00EF7E61" w:rsidRPr="00690A26" w:rsidRDefault="00EF7E61" w:rsidP="00A53F8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7E2756F" w14:textId="77777777" w:rsidR="00EF7E61" w:rsidRPr="00690A26" w:rsidRDefault="00EF7E61" w:rsidP="00A53F8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5BFF6CC" w14:textId="77777777" w:rsidR="00EF7E61" w:rsidRPr="00690A26" w:rsidRDefault="00EF7E61" w:rsidP="00A53F8D">
            <w:pPr>
              <w:pStyle w:val="TAL"/>
            </w:pPr>
            <w:r w:rsidRPr="00690A26">
              <w:t>If included, this IE shall contain the SUPI of the requester UE to search for an appropriate NF. SUPI may be included if the target NF type is e.g. "PCF", "CHF", "AUSF", "UDM" or "UDR".</w:t>
            </w:r>
          </w:p>
        </w:tc>
        <w:tc>
          <w:tcPr>
            <w:tcW w:w="467" w:type="pct"/>
            <w:tcBorders>
              <w:top w:val="single" w:sz="4" w:space="0" w:color="auto"/>
              <w:left w:val="single" w:sz="6" w:space="0" w:color="000000"/>
              <w:bottom w:val="single" w:sz="4" w:space="0" w:color="auto"/>
              <w:right w:val="single" w:sz="6" w:space="0" w:color="000000"/>
            </w:tcBorders>
          </w:tcPr>
          <w:p w14:paraId="306BB0EC" w14:textId="77777777" w:rsidR="00EF7E61" w:rsidRPr="00690A26" w:rsidRDefault="00EF7E61" w:rsidP="00A53F8D">
            <w:pPr>
              <w:pStyle w:val="TAL"/>
            </w:pPr>
          </w:p>
        </w:tc>
      </w:tr>
      <w:tr w:rsidR="00EF7E61" w:rsidRPr="00690A26" w14:paraId="2D80FDC6"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FD5C2F" w14:textId="77777777" w:rsidR="00EF7E61" w:rsidRPr="00690A26" w:rsidRDefault="00EF7E61" w:rsidP="00A53F8D">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07C661A0" w14:textId="77777777" w:rsidR="00EF7E61" w:rsidRPr="00690A26" w:rsidRDefault="00EF7E61" w:rsidP="00A53F8D">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609BF5D7" w14:textId="77777777" w:rsidR="00EF7E61" w:rsidRPr="00690A26" w:rsidRDefault="00EF7E61" w:rsidP="00A53F8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A331438" w14:textId="77777777" w:rsidR="00EF7E61" w:rsidRPr="00690A26" w:rsidRDefault="00EF7E61" w:rsidP="00A53F8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49B7D62" w14:textId="77777777" w:rsidR="00EF7E61" w:rsidRPr="00690A26" w:rsidRDefault="00EF7E61" w:rsidP="00A53F8D">
            <w:pPr>
              <w:pStyle w:val="TAL"/>
            </w:pPr>
            <w:r w:rsidRPr="00690A26">
              <w:t xml:space="preserve">The IPv4 address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0C261F07" w14:textId="77777777" w:rsidR="00EF7E61" w:rsidRPr="00690A26" w:rsidRDefault="00EF7E61" w:rsidP="00A53F8D">
            <w:pPr>
              <w:pStyle w:val="TAL"/>
            </w:pPr>
          </w:p>
        </w:tc>
      </w:tr>
      <w:tr w:rsidR="00EF7E61" w:rsidRPr="00690A26" w14:paraId="6D1BABA1"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94718A" w14:textId="77777777" w:rsidR="00EF7E61" w:rsidRPr="00690A26" w:rsidRDefault="00EF7E61" w:rsidP="00A53F8D">
            <w:pPr>
              <w:pStyle w:val="TAL"/>
            </w:pPr>
            <w:proofErr w:type="spellStart"/>
            <w:r w:rsidRPr="00690A26">
              <w:t>ip</w:t>
            </w:r>
            <w:proofErr w:type="spellEnd"/>
            <w:r w:rsidRPr="00690A26">
              <w:t>-domain</w:t>
            </w:r>
          </w:p>
        </w:tc>
        <w:tc>
          <w:tcPr>
            <w:tcW w:w="737" w:type="pct"/>
            <w:tcBorders>
              <w:top w:val="single" w:sz="4" w:space="0" w:color="auto"/>
              <w:left w:val="single" w:sz="6" w:space="0" w:color="000000"/>
              <w:bottom w:val="single" w:sz="4" w:space="0" w:color="auto"/>
              <w:right w:val="single" w:sz="6" w:space="0" w:color="000000"/>
            </w:tcBorders>
          </w:tcPr>
          <w:p w14:paraId="01D4A875" w14:textId="77777777" w:rsidR="00EF7E61" w:rsidRPr="00690A26" w:rsidRDefault="00EF7E61" w:rsidP="00A53F8D">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564F4481" w14:textId="77777777" w:rsidR="00EF7E61" w:rsidRPr="00690A26" w:rsidRDefault="00EF7E61" w:rsidP="00A53F8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A03E4F4" w14:textId="77777777" w:rsidR="00EF7E61" w:rsidRPr="00690A26" w:rsidRDefault="00EF7E61" w:rsidP="00A53F8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2733830" w14:textId="77777777" w:rsidR="00EF7E61" w:rsidRPr="00690A26" w:rsidRDefault="00EF7E61" w:rsidP="00A53F8D">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593F5138" w14:textId="77777777" w:rsidR="00EF7E61" w:rsidRPr="00690A26" w:rsidRDefault="00EF7E61" w:rsidP="00A53F8D">
            <w:pPr>
              <w:pStyle w:val="TAL"/>
            </w:pPr>
          </w:p>
        </w:tc>
      </w:tr>
      <w:tr w:rsidR="00EF7E61" w:rsidRPr="00690A26" w14:paraId="262D30B1"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943AF8" w14:textId="77777777" w:rsidR="00EF7E61" w:rsidRPr="00690A26" w:rsidRDefault="00EF7E61" w:rsidP="00A53F8D">
            <w:pPr>
              <w:pStyle w:val="TAL"/>
            </w:pPr>
            <w:r w:rsidRPr="00690A26">
              <w:t>ue-ipv6-prefix</w:t>
            </w:r>
          </w:p>
        </w:tc>
        <w:tc>
          <w:tcPr>
            <w:tcW w:w="737" w:type="pct"/>
            <w:tcBorders>
              <w:top w:val="single" w:sz="4" w:space="0" w:color="auto"/>
              <w:left w:val="single" w:sz="6" w:space="0" w:color="000000"/>
              <w:bottom w:val="single" w:sz="4" w:space="0" w:color="auto"/>
              <w:right w:val="single" w:sz="6" w:space="0" w:color="000000"/>
            </w:tcBorders>
          </w:tcPr>
          <w:p w14:paraId="26A7231F" w14:textId="77777777" w:rsidR="00EF7E61" w:rsidRPr="00690A26" w:rsidRDefault="00EF7E61" w:rsidP="00A53F8D">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74FB2CBB" w14:textId="77777777" w:rsidR="00EF7E61" w:rsidRPr="00690A26" w:rsidRDefault="00EF7E61" w:rsidP="00A53F8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2F00548" w14:textId="77777777" w:rsidR="00EF7E61" w:rsidRPr="00690A26" w:rsidRDefault="00EF7E61" w:rsidP="00A53F8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078508" w14:textId="77777777" w:rsidR="00EF7E61" w:rsidRPr="00690A26" w:rsidRDefault="00EF7E61" w:rsidP="00A53F8D">
            <w:pPr>
              <w:pStyle w:val="TAL"/>
            </w:pPr>
            <w:r w:rsidRPr="00690A26">
              <w:t xml:space="preserve">The IPv6 prefix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148750A3" w14:textId="77777777" w:rsidR="00EF7E61" w:rsidRPr="00690A26" w:rsidRDefault="00EF7E61" w:rsidP="00A53F8D">
            <w:pPr>
              <w:pStyle w:val="TAL"/>
            </w:pPr>
          </w:p>
        </w:tc>
      </w:tr>
      <w:tr w:rsidR="00EF7E61" w:rsidRPr="00690A26" w14:paraId="148B5C3F"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B1C7F9" w14:textId="77777777" w:rsidR="00EF7E61" w:rsidRPr="00690A26" w:rsidRDefault="00EF7E61" w:rsidP="00A53F8D">
            <w:pPr>
              <w:pStyle w:val="TAL"/>
            </w:pPr>
            <w:proofErr w:type="spellStart"/>
            <w:r w:rsidRPr="00690A26">
              <w:t>pgw-ind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755174D8" w14:textId="77777777" w:rsidR="00EF7E61" w:rsidRPr="00690A26" w:rsidRDefault="00EF7E61" w:rsidP="00A53F8D">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0FC770E" w14:textId="77777777" w:rsidR="00EF7E61" w:rsidRPr="00690A26" w:rsidRDefault="00EF7E61" w:rsidP="00A53F8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0704635" w14:textId="77777777" w:rsidR="00EF7E61" w:rsidRPr="00690A26" w:rsidRDefault="00EF7E61" w:rsidP="00A53F8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4204DE" w14:textId="77777777" w:rsidR="00EF7E61" w:rsidRPr="00690A26" w:rsidRDefault="00EF7E61" w:rsidP="00A53F8D">
            <w:pPr>
              <w:pStyle w:val="TAL"/>
            </w:pPr>
            <w:r w:rsidRPr="00690A26">
              <w:t>When present, this IE indicates whether a combined SMF/PGW-C or a standalone SMF needs to be discovered.</w:t>
            </w:r>
          </w:p>
          <w:p w14:paraId="75C19987" w14:textId="77777777" w:rsidR="00EF7E61" w:rsidRPr="00690A26" w:rsidRDefault="00EF7E61" w:rsidP="00A53F8D">
            <w:pPr>
              <w:pStyle w:val="TAL"/>
            </w:pPr>
          </w:p>
          <w:p w14:paraId="1F2BD664" w14:textId="77777777" w:rsidR="00EF7E61" w:rsidRPr="00690A26" w:rsidRDefault="00EF7E61" w:rsidP="00A53F8D">
            <w:pPr>
              <w:pStyle w:val="TAL"/>
            </w:pPr>
            <w:r w:rsidRPr="00690A26">
              <w:rPr>
                <w:rFonts w:cs="Arial"/>
                <w:szCs w:val="18"/>
              </w:rPr>
              <w:t>true: A combined SMF/PGW-C is requested to be discovered;</w:t>
            </w:r>
            <w:r w:rsidRPr="00690A26">
              <w:rPr>
                <w:rFonts w:cs="Arial"/>
                <w:szCs w:val="18"/>
              </w:rPr>
              <w:br/>
              <w:t>false: A standalone SMF is requested to be discovered.</w:t>
            </w:r>
            <w:r w:rsidRPr="00690A26">
              <w:rPr>
                <w:rFonts w:cs="Arial"/>
                <w:szCs w:val="18"/>
              </w:rPr>
              <w:br/>
            </w:r>
            <w:r w:rsidRPr="00690A26">
              <w:t>(See NOTE 2)</w:t>
            </w:r>
          </w:p>
        </w:tc>
        <w:tc>
          <w:tcPr>
            <w:tcW w:w="467" w:type="pct"/>
            <w:tcBorders>
              <w:top w:val="single" w:sz="4" w:space="0" w:color="auto"/>
              <w:left w:val="single" w:sz="6" w:space="0" w:color="000000"/>
              <w:bottom w:val="single" w:sz="4" w:space="0" w:color="auto"/>
              <w:right w:val="single" w:sz="6" w:space="0" w:color="000000"/>
            </w:tcBorders>
          </w:tcPr>
          <w:p w14:paraId="6FCC8807" w14:textId="77777777" w:rsidR="00EF7E61" w:rsidRPr="00690A26" w:rsidRDefault="00EF7E61" w:rsidP="00A53F8D">
            <w:pPr>
              <w:pStyle w:val="TAL"/>
            </w:pPr>
          </w:p>
        </w:tc>
      </w:tr>
      <w:tr w:rsidR="00EF7E61" w:rsidRPr="00690A26" w14:paraId="27E1D039"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5E9F59" w14:textId="77777777" w:rsidR="00EF7E61" w:rsidRPr="00690A26" w:rsidRDefault="00EF7E61" w:rsidP="00A53F8D">
            <w:pPr>
              <w:pStyle w:val="TAL"/>
            </w:pPr>
            <w:proofErr w:type="spellStart"/>
            <w:r w:rsidRPr="00690A26">
              <w:rPr>
                <w:lang w:eastAsia="zh-CN"/>
              </w:rPr>
              <w:t>pgw</w:t>
            </w:r>
            <w:proofErr w:type="spellEnd"/>
          </w:p>
        </w:tc>
        <w:tc>
          <w:tcPr>
            <w:tcW w:w="737" w:type="pct"/>
            <w:tcBorders>
              <w:top w:val="single" w:sz="4" w:space="0" w:color="auto"/>
              <w:left w:val="single" w:sz="6" w:space="0" w:color="000000"/>
              <w:bottom w:val="single" w:sz="4" w:space="0" w:color="auto"/>
              <w:right w:val="single" w:sz="6" w:space="0" w:color="000000"/>
            </w:tcBorders>
          </w:tcPr>
          <w:p w14:paraId="6613F797" w14:textId="77777777" w:rsidR="00EF7E61" w:rsidRPr="00690A26" w:rsidRDefault="00EF7E61" w:rsidP="00A53F8D">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270E4907" w14:textId="77777777" w:rsidR="00EF7E61" w:rsidRPr="00690A26" w:rsidRDefault="00EF7E61" w:rsidP="00A53F8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A145DF8" w14:textId="77777777" w:rsidR="00EF7E61" w:rsidRPr="00690A26" w:rsidRDefault="00EF7E61" w:rsidP="00A53F8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A65D76D" w14:textId="77777777" w:rsidR="00EF7E61" w:rsidRPr="00690A26" w:rsidRDefault="00EF7E61" w:rsidP="00A53F8D">
            <w:pPr>
              <w:pStyle w:val="TAL"/>
            </w:pPr>
            <w:r w:rsidRPr="00690A26">
              <w:rPr>
                <w:rFonts w:cs="Arial"/>
                <w:szCs w:val="18"/>
              </w:rPr>
              <w:t xml:space="preserve">If included, this IE shall contain the PGW FQDN which is </w:t>
            </w:r>
            <w:r>
              <w:rPr>
                <w:rFonts w:cs="Arial"/>
                <w:szCs w:val="18"/>
              </w:rPr>
              <w:t>used</w:t>
            </w:r>
            <w:r w:rsidRPr="00690A26">
              <w:rPr>
                <w:rFonts w:cs="Arial"/>
                <w:szCs w:val="18"/>
              </w:rPr>
              <w:t xml:space="preserve"> by the AMF to find the combined SMF/PGW</w:t>
            </w:r>
            <w:r>
              <w:rPr>
                <w:rFonts w:cs="Arial"/>
                <w:szCs w:val="18"/>
              </w:rPr>
              <w:t>-C</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0062C65" w14:textId="77777777" w:rsidR="00EF7E61" w:rsidRPr="00690A26" w:rsidRDefault="00EF7E61" w:rsidP="00A53F8D">
            <w:pPr>
              <w:pStyle w:val="TAL"/>
              <w:rPr>
                <w:rFonts w:cs="Arial"/>
                <w:szCs w:val="18"/>
              </w:rPr>
            </w:pPr>
          </w:p>
        </w:tc>
      </w:tr>
      <w:tr w:rsidR="00EF7E61" w:rsidRPr="00690A26" w14:paraId="168089D3"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FDD0A8" w14:textId="77777777" w:rsidR="00EF7E61" w:rsidRPr="00690A26" w:rsidRDefault="00EF7E61" w:rsidP="00A53F8D">
            <w:pPr>
              <w:pStyle w:val="TAL"/>
              <w:rPr>
                <w:lang w:eastAsia="zh-CN"/>
              </w:rPr>
            </w:pPr>
            <w:proofErr w:type="spellStart"/>
            <w:r>
              <w:rPr>
                <w:lang w:eastAsia="zh-CN"/>
              </w:rPr>
              <w:t>pgw-ip</w:t>
            </w:r>
            <w:proofErr w:type="spellEnd"/>
          </w:p>
        </w:tc>
        <w:tc>
          <w:tcPr>
            <w:tcW w:w="737" w:type="pct"/>
            <w:tcBorders>
              <w:top w:val="single" w:sz="4" w:space="0" w:color="auto"/>
              <w:left w:val="single" w:sz="6" w:space="0" w:color="000000"/>
              <w:bottom w:val="single" w:sz="4" w:space="0" w:color="auto"/>
              <w:right w:val="single" w:sz="6" w:space="0" w:color="000000"/>
            </w:tcBorders>
          </w:tcPr>
          <w:p w14:paraId="503A8E7A" w14:textId="77777777" w:rsidR="00EF7E61" w:rsidRPr="00690A26" w:rsidRDefault="00EF7E61" w:rsidP="00A53F8D">
            <w:pPr>
              <w:pStyle w:val="TAL"/>
            </w:pPr>
            <w:proofErr w:type="spellStart"/>
            <w:r>
              <w:t>IpAddr</w:t>
            </w:r>
            <w:proofErr w:type="spellEnd"/>
          </w:p>
        </w:tc>
        <w:tc>
          <w:tcPr>
            <w:tcW w:w="160" w:type="pct"/>
            <w:tcBorders>
              <w:top w:val="single" w:sz="4" w:space="0" w:color="auto"/>
              <w:left w:val="single" w:sz="6" w:space="0" w:color="000000"/>
              <w:bottom w:val="single" w:sz="4" w:space="0" w:color="auto"/>
              <w:right w:val="single" w:sz="6" w:space="0" w:color="000000"/>
            </w:tcBorders>
          </w:tcPr>
          <w:p w14:paraId="7178C92A" w14:textId="77777777" w:rsidR="00EF7E61" w:rsidRPr="00690A26" w:rsidRDefault="00EF7E61" w:rsidP="00A53F8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1CA5136" w14:textId="77777777" w:rsidR="00EF7E61" w:rsidRPr="00690A26" w:rsidRDefault="00EF7E61" w:rsidP="00A53F8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99A4F53" w14:textId="77777777" w:rsidR="00EF7E61" w:rsidRPr="00690A26" w:rsidRDefault="00EF7E61" w:rsidP="00A53F8D">
            <w:pPr>
              <w:pStyle w:val="TAL"/>
              <w:rPr>
                <w:rFonts w:cs="Arial"/>
                <w:szCs w:val="18"/>
              </w:rPr>
            </w:pPr>
            <w:r>
              <w:rPr>
                <w:rFonts w:cs="Arial"/>
                <w:szCs w:val="18"/>
              </w:rPr>
              <w:t>If included, this IE shall contain the PGW IP Address used by the AMF to find the combined SMF/PGW-C.</w:t>
            </w:r>
          </w:p>
        </w:tc>
        <w:tc>
          <w:tcPr>
            <w:tcW w:w="467" w:type="pct"/>
            <w:tcBorders>
              <w:top w:val="single" w:sz="4" w:space="0" w:color="auto"/>
              <w:left w:val="single" w:sz="6" w:space="0" w:color="000000"/>
              <w:bottom w:val="single" w:sz="4" w:space="0" w:color="auto"/>
              <w:right w:val="single" w:sz="6" w:space="0" w:color="000000"/>
            </w:tcBorders>
          </w:tcPr>
          <w:p w14:paraId="7FE1DA4C" w14:textId="77777777" w:rsidR="00EF7E61" w:rsidRPr="00690A26" w:rsidRDefault="00EF7E61" w:rsidP="00A53F8D">
            <w:pPr>
              <w:pStyle w:val="TAL"/>
              <w:rPr>
                <w:rFonts w:cs="Arial"/>
                <w:szCs w:val="18"/>
              </w:rPr>
            </w:pPr>
            <w:r w:rsidRPr="005C262B">
              <w:rPr>
                <w:lang w:eastAsia="zh-CN"/>
              </w:rPr>
              <w:t>Query-SBIProtoc17</w:t>
            </w:r>
          </w:p>
        </w:tc>
      </w:tr>
      <w:tr w:rsidR="00EF7E61" w:rsidRPr="00690A26" w14:paraId="2A0053EE"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343300" w14:textId="77777777" w:rsidR="00EF7E61" w:rsidRPr="00690A26" w:rsidRDefault="00EF7E61" w:rsidP="00A53F8D">
            <w:pPr>
              <w:pStyle w:val="TAL"/>
              <w:rPr>
                <w:lang w:eastAsia="zh-CN"/>
              </w:rPr>
            </w:pPr>
            <w:proofErr w:type="spellStart"/>
            <w:r w:rsidRPr="00690A26">
              <w:t>gpsi</w:t>
            </w:r>
            <w:proofErr w:type="spellEnd"/>
          </w:p>
        </w:tc>
        <w:tc>
          <w:tcPr>
            <w:tcW w:w="737" w:type="pct"/>
            <w:tcBorders>
              <w:top w:val="single" w:sz="4" w:space="0" w:color="auto"/>
              <w:left w:val="single" w:sz="6" w:space="0" w:color="000000"/>
              <w:bottom w:val="single" w:sz="4" w:space="0" w:color="auto"/>
              <w:right w:val="single" w:sz="6" w:space="0" w:color="000000"/>
            </w:tcBorders>
          </w:tcPr>
          <w:p w14:paraId="59956E8D" w14:textId="77777777" w:rsidR="00EF7E61" w:rsidRPr="00690A26" w:rsidRDefault="00EF7E61" w:rsidP="00A53F8D">
            <w:pPr>
              <w:pStyle w:val="TAL"/>
            </w:pPr>
            <w:proofErr w:type="spellStart"/>
            <w:r w:rsidRPr="00690A26">
              <w:t>Gpsi</w:t>
            </w:r>
            <w:proofErr w:type="spellEnd"/>
          </w:p>
        </w:tc>
        <w:tc>
          <w:tcPr>
            <w:tcW w:w="160" w:type="pct"/>
            <w:tcBorders>
              <w:top w:val="single" w:sz="4" w:space="0" w:color="auto"/>
              <w:left w:val="single" w:sz="6" w:space="0" w:color="000000"/>
              <w:bottom w:val="single" w:sz="4" w:space="0" w:color="auto"/>
              <w:right w:val="single" w:sz="6" w:space="0" w:color="000000"/>
            </w:tcBorders>
          </w:tcPr>
          <w:p w14:paraId="54BEF21C" w14:textId="77777777" w:rsidR="00EF7E61" w:rsidRPr="00690A26" w:rsidRDefault="00EF7E61" w:rsidP="00A53F8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C5B02AD" w14:textId="77777777" w:rsidR="00EF7E61" w:rsidRPr="00690A26" w:rsidRDefault="00EF7E61" w:rsidP="00A53F8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A826CE9" w14:textId="77777777" w:rsidR="00EF7E61" w:rsidRPr="00690A26" w:rsidRDefault="00EF7E61" w:rsidP="00A53F8D">
            <w:pPr>
              <w:pStyle w:val="TAL"/>
              <w:rPr>
                <w:rFonts w:cs="Arial"/>
                <w:szCs w:val="18"/>
              </w:rPr>
            </w:pPr>
            <w:r w:rsidRPr="00690A26">
              <w:t>If included, this IE shall contain the GPSI of the requester UE to search for an appropriate NF. GPSI may be included if the target NF type is "CHF", "PCF", "UDM" or "UDR".</w:t>
            </w:r>
          </w:p>
        </w:tc>
        <w:tc>
          <w:tcPr>
            <w:tcW w:w="467" w:type="pct"/>
            <w:tcBorders>
              <w:top w:val="single" w:sz="4" w:space="0" w:color="auto"/>
              <w:left w:val="single" w:sz="6" w:space="0" w:color="000000"/>
              <w:bottom w:val="single" w:sz="4" w:space="0" w:color="auto"/>
              <w:right w:val="single" w:sz="6" w:space="0" w:color="000000"/>
            </w:tcBorders>
          </w:tcPr>
          <w:p w14:paraId="4898D3C0" w14:textId="77777777" w:rsidR="00EF7E61" w:rsidRPr="00690A26" w:rsidRDefault="00EF7E61" w:rsidP="00A53F8D">
            <w:pPr>
              <w:pStyle w:val="TAL"/>
            </w:pPr>
          </w:p>
        </w:tc>
      </w:tr>
      <w:tr w:rsidR="00EF7E61" w:rsidRPr="00690A26" w14:paraId="7B6B36FE"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A08981" w14:textId="77777777" w:rsidR="00EF7E61" w:rsidRPr="00690A26" w:rsidRDefault="00EF7E61" w:rsidP="00A53F8D">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4EC814F8" w14:textId="77777777" w:rsidR="00EF7E61" w:rsidRPr="00690A26" w:rsidRDefault="00EF7E61" w:rsidP="00A53F8D">
            <w:pPr>
              <w:pStyle w:val="TAL"/>
            </w:pPr>
            <w:proofErr w:type="spellStart"/>
            <w:r w:rsidRPr="00690A26">
              <w:t>ExtGroupId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CD958A4" w14:textId="77777777" w:rsidR="00EF7E61" w:rsidRPr="00690A26" w:rsidRDefault="00EF7E61" w:rsidP="00A53F8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92A70A7" w14:textId="77777777" w:rsidR="00EF7E61" w:rsidRPr="00690A26" w:rsidRDefault="00EF7E61" w:rsidP="00A53F8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30B839" w14:textId="77777777" w:rsidR="00EF7E61" w:rsidRPr="00690A26" w:rsidRDefault="00EF7E61" w:rsidP="00A53F8D">
            <w:pPr>
              <w:pStyle w:val="TAL"/>
              <w:rPr>
                <w:rFonts w:cs="Arial"/>
                <w:szCs w:val="18"/>
              </w:rPr>
            </w:pPr>
            <w:r w:rsidRPr="00690A26">
              <w:t>If included, this IE shall contain the external group identifier of the requester UE to search for an appropriate NF. This may be included if the target NF type is "UDM"</w:t>
            </w:r>
            <w:r>
              <w:t>,</w:t>
            </w:r>
            <w:r w:rsidRPr="00690A26">
              <w:t xml:space="preserve"> "UDR"</w:t>
            </w:r>
            <w:r>
              <w:t xml:space="preserve"> or "TSCTSF"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1418185C" w14:textId="77777777" w:rsidR="00EF7E61" w:rsidRPr="00690A26" w:rsidRDefault="00EF7E61" w:rsidP="00A53F8D">
            <w:pPr>
              <w:pStyle w:val="TAL"/>
            </w:pPr>
          </w:p>
        </w:tc>
      </w:tr>
      <w:tr w:rsidR="00EF7E61" w:rsidRPr="00690A26" w14:paraId="69383B69"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29A99B" w14:textId="77777777" w:rsidR="00EF7E61" w:rsidRPr="00690A26" w:rsidRDefault="00EF7E61" w:rsidP="00A53F8D">
            <w:pPr>
              <w:pStyle w:val="TAL"/>
            </w:pPr>
            <w:proofErr w:type="spellStart"/>
            <w:r w:rsidRPr="00690A26">
              <w:t>pfd</w:t>
            </w:r>
            <w:proofErr w:type="spellEnd"/>
            <w:r w:rsidRPr="00690A26">
              <w:t>-data</w:t>
            </w:r>
          </w:p>
        </w:tc>
        <w:tc>
          <w:tcPr>
            <w:tcW w:w="737" w:type="pct"/>
            <w:tcBorders>
              <w:top w:val="single" w:sz="4" w:space="0" w:color="auto"/>
              <w:left w:val="single" w:sz="6" w:space="0" w:color="000000"/>
              <w:bottom w:val="single" w:sz="4" w:space="0" w:color="auto"/>
              <w:right w:val="single" w:sz="6" w:space="0" w:color="000000"/>
            </w:tcBorders>
          </w:tcPr>
          <w:p w14:paraId="685C7865" w14:textId="77777777" w:rsidR="00EF7E61" w:rsidRPr="00690A26" w:rsidRDefault="00EF7E61" w:rsidP="00A53F8D">
            <w:pPr>
              <w:pStyle w:val="TAL"/>
            </w:pPr>
            <w:proofErr w:type="spellStart"/>
            <w:r w:rsidRPr="00690A26">
              <w:t>PfdData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3E83B9C5" w14:textId="77777777" w:rsidR="00EF7E61" w:rsidRPr="00690A26" w:rsidRDefault="00EF7E61" w:rsidP="00A53F8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E7A96CD" w14:textId="77777777" w:rsidR="00EF7E61" w:rsidRPr="00690A26" w:rsidRDefault="00EF7E61" w:rsidP="00A53F8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F82751" w14:textId="77777777" w:rsidR="00EF7E61" w:rsidRDefault="00EF7E61" w:rsidP="00A53F8D">
            <w:pPr>
              <w:pStyle w:val="TAL"/>
            </w:pPr>
            <w:r w:rsidRPr="00690A26">
              <w:t>When present, this IE shall contain the application identifiers and/or application function identifiers in PFD management. This may be included if the target NF type is "NEF".</w:t>
            </w:r>
          </w:p>
          <w:p w14:paraId="0E091709" w14:textId="77777777" w:rsidR="00EF7E61" w:rsidRPr="00690A26" w:rsidRDefault="00EF7E61" w:rsidP="00A53F8D">
            <w:pPr>
              <w:pStyle w:val="TAL"/>
            </w:pPr>
            <w:r>
              <w:t>The NRF shall return those NEF instances which can provide the PFDs for at least one of the provided application identifiers, or for at least one of the provided application function identifiers.</w:t>
            </w:r>
          </w:p>
        </w:tc>
        <w:tc>
          <w:tcPr>
            <w:tcW w:w="467" w:type="pct"/>
            <w:tcBorders>
              <w:top w:val="single" w:sz="4" w:space="0" w:color="auto"/>
              <w:left w:val="single" w:sz="6" w:space="0" w:color="000000"/>
              <w:bottom w:val="single" w:sz="4" w:space="0" w:color="auto"/>
              <w:right w:val="single" w:sz="6" w:space="0" w:color="000000"/>
            </w:tcBorders>
          </w:tcPr>
          <w:p w14:paraId="0DC56820" w14:textId="77777777" w:rsidR="00EF7E61" w:rsidRPr="00690A26" w:rsidRDefault="00EF7E61" w:rsidP="00A53F8D">
            <w:pPr>
              <w:pStyle w:val="TAL"/>
            </w:pPr>
            <w:r w:rsidRPr="00690A26">
              <w:rPr>
                <w:noProof/>
                <w:lang w:eastAsia="zh-CN"/>
              </w:rPr>
              <w:t>Query-Params-Ext2</w:t>
            </w:r>
          </w:p>
        </w:tc>
      </w:tr>
      <w:tr w:rsidR="00EF7E61" w:rsidRPr="00690A26" w14:paraId="52F1BF89"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4C164B" w14:textId="77777777" w:rsidR="00EF7E61" w:rsidRPr="00690A26" w:rsidRDefault="00EF7E61" w:rsidP="00A53F8D">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5B000B58" w14:textId="77777777" w:rsidR="00EF7E61" w:rsidRPr="00690A26" w:rsidRDefault="00EF7E61" w:rsidP="00A53F8D">
            <w:pPr>
              <w:pStyle w:val="TAL"/>
            </w:pPr>
            <w:proofErr w:type="spellStart"/>
            <w:r w:rsidRPr="00690A26">
              <w:t>DataSetId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BC00F7A" w14:textId="77777777" w:rsidR="00EF7E61" w:rsidRPr="00690A26" w:rsidRDefault="00EF7E61" w:rsidP="00A53F8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21E935D" w14:textId="77777777" w:rsidR="00EF7E61" w:rsidRPr="00690A26" w:rsidRDefault="00EF7E61" w:rsidP="00A53F8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081AAB" w14:textId="77777777" w:rsidR="00EF7E61" w:rsidRPr="00690A26" w:rsidRDefault="00EF7E61" w:rsidP="00A53F8D">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53F401B1" w14:textId="77777777" w:rsidR="00EF7E61" w:rsidRPr="00690A26" w:rsidRDefault="00EF7E61" w:rsidP="00A53F8D">
            <w:pPr>
              <w:pStyle w:val="TAL"/>
            </w:pPr>
          </w:p>
        </w:tc>
      </w:tr>
      <w:tr w:rsidR="00EF7E61" w:rsidRPr="00690A26" w14:paraId="38CCB178"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4DDB9D" w14:textId="77777777" w:rsidR="00EF7E61" w:rsidRPr="00690A26" w:rsidRDefault="00EF7E61" w:rsidP="00A53F8D">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08EEDEA5" w14:textId="77777777" w:rsidR="00EF7E61" w:rsidRPr="00690A26" w:rsidRDefault="00EF7E61" w:rsidP="00A53F8D">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4EE013CB" w14:textId="77777777" w:rsidR="00EF7E61" w:rsidRPr="00690A26" w:rsidRDefault="00EF7E61" w:rsidP="00A53F8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56420E6" w14:textId="77777777" w:rsidR="00EF7E61" w:rsidRPr="00690A26" w:rsidRDefault="00EF7E61" w:rsidP="00A53F8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D4EDC56" w14:textId="77777777" w:rsidR="00EF7E61" w:rsidRDefault="00EF7E61" w:rsidP="00A53F8D">
            <w:pPr>
              <w:pStyle w:val="TAL"/>
            </w:pPr>
            <w:r w:rsidRPr="00690A26">
              <w:rPr>
                <w:rFonts w:cs="Arial"/>
                <w:szCs w:val="18"/>
              </w:rPr>
              <w:t>Routing Indicator information that allows to route network signalling with SUCI (see 3GPP </w:t>
            </w:r>
            <w:r>
              <w:rPr>
                <w:rFonts w:cs="Arial"/>
                <w:szCs w:val="18"/>
              </w:rPr>
              <w:t>TS </w:t>
            </w:r>
            <w:r w:rsidRPr="00690A26">
              <w:rPr>
                <w:rFonts w:cs="Arial"/>
                <w:szCs w:val="18"/>
              </w:rPr>
              <w:t>23.003 [12]) to an AUSF</w:t>
            </w:r>
            <w:r>
              <w:rPr>
                <w:rFonts w:cs="Arial"/>
                <w:szCs w:val="18"/>
              </w:rPr>
              <w:t xml:space="preserve">, </w:t>
            </w:r>
            <w:proofErr w:type="spellStart"/>
            <w:r>
              <w:rPr>
                <w:rFonts w:cs="Arial"/>
                <w:szCs w:val="18"/>
              </w:rPr>
              <w:t>AAnF</w:t>
            </w:r>
            <w:proofErr w:type="spellEnd"/>
            <w:r w:rsidRPr="00690A26">
              <w:rPr>
                <w:rFonts w:cs="Arial"/>
                <w:szCs w:val="18"/>
              </w:rPr>
              <w:t xml:space="preserve"> and UDM instance capable to serve the subscriber. </w:t>
            </w:r>
            <w:r w:rsidRPr="00690A26">
              <w:t>May be included if the target NF type is "AUSF"</w:t>
            </w:r>
            <w:r>
              <w:t xml:space="preserve">, </w:t>
            </w:r>
            <w:r w:rsidRPr="00690A26">
              <w:t>"A</w:t>
            </w:r>
            <w:r>
              <w:t>AN</w:t>
            </w:r>
            <w:r w:rsidRPr="00690A26">
              <w:t>F" or "UDM".</w:t>
            </w:r>
          </w:p>
          <w:p w14:paraId="0567C5B5" w14:textId="77777777" w:rsidR="00EF7E61" w:rsidRPr="00690A26" w:rsidRDefault="00EF7E61" w:rsidP="00A53F8D">
            <w:pPr>
              <w:pStyle w:val="TAL"/>
              <w:rPr>
                <w:rFonts w:cs="Arial"/>
                <w:szCs w:val="18"/>
              </w:rPr>
            </w:pPr>
            <w:r>
              <w:t>P</w:t>
            </w:r>
            <w:r w:rsidRPr="004015AA">
              <w:t xml:space="preserve">attern: </w:t>
            </w:r>
            <w:r>
              <w:t>"</w:t>
            </w:r>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14:paraId="79186AF8" w14:textId="77777777" w:rsidR="00EF7E61" w:rsidRPr="00690A26" w:rsidRDefault="00EF7E61" w:rsidP="00A53F8D">
            <w:pPr>
              <w:pStyle w:val="TAL"/>
              <w:rPr>
                <w:rFonts w:cs="Arial"/>
                <w:szCs w:val="18"/>
              </w:rPr>
            </w:pPr>
          </w:p>
        </w:tc>
      </w:tr>
      <w:tr w:rsidR="00EF7E61" w:rsidRPr="00690A26" w14:paraId="39223F35"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C1085C" w14:textId="77777777" w:rsidR="00EF7E61" w:rsidRPr="00690A26" w:rsidRDefault="00EF7E61" w:rsidP="00A53F8D">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4B6A7B00" w14:textId="77777777" w:rsidR="00EF7E61" w:rsidRPr="00690A26" w:rsidRDefault="00EF7E61" w:rsidP="00A53F8D">
            <w:pPr>
              <w:pStyle w:val="TAL"/>
            </w:pPr>
            <w:r w:rsidRPr="00690A26">
              <w:t>array(</w:t>
            </w:r>
            <w:proofErr w:type="spellStart"/>
            <w:r w:rsidRPr="00690A26">
              <w:t>NfGroupId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4EFD9713" w14:textId="77777777" w:rsidR="00EF7E61" w:rsidRPr="00690A26" w:rsidRDefault="00EF7E61" w:rsidP="00A53F8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1999934" w14:textId="77777777" w:rsidR="00EF7E61" w:rsidRPr="00690A26" w:rsidRDefault="00EF7E61" w:rsidP="00A53F8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974FE9" w14:textId="77777777" w:rsidR="00EF7E61" w:rsidRPr="00690A26" w:rsidRDefault="00EF7E61" w:rsidP="00A53F8D">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3E16666" w14:textId="77777777" w:rsidR="00EF7E61" w:rsidRPr="00690A26" w:rsidRDefault="00EF7E61" w:rsidP="00A53F8D">
            <w:pPr>
              <w:pStyle w:val="TAL"/>
              <w:rPr>
                <w:rFonts w:cs="Arial"/>
                <w:szCs w:val="18"/>
              </w:rPr>
            </w:pPr>
          </w:p>
        </w:tc>
      </w:tr>
      <w:tr w:rsidR="00EF7E61" w:rsidRPr="00690A26" w14:paraId="3706ED24"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DF9A29" w14:textId="77777777" w:rsidR="00EF7E61" w:rsidRPr="00690A26" w:rsidRDefault="00EF7E61" w:rsidP="00A53F8D">
            <w:pPr>
              <w:pStyle w:val="TAL"/>
            </w:pPr>
            <w:proofErr w:type="spellStart"/>
            <w:r w:rsidRPr="00690A26">
              <w:t>dnai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2A2A02CB" w14:textId="77777777" w:rsidR="00EF7E61" w:rsidRPr="00690A26" w:rsidRDefault="00EF7E61" w:rsidP="00A53F8D">
            <w:pPr>
              <w:pStyle w:val="TAL"/>
            </w:pPr>
            <w:r w:rsidRPr="00690A26">
              <w:t>array(</w:t>
            </w:r>
            <w:proofErr w:type="spellStart"/>
            <w:r w:rsidRPr="00690A26">
              <w:t>Dnai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28B9EECE" w14:textId="77777777" w:rsidR="00EF7E61" w:rsidRPr="00690A26" w:rsidRDefault="00EF7E61" w:rsidP="00A53F8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00B0C23" w14:textId="77777777" w:rsidR="00EF7E61" w:rsidRPr="00690A26" w:rsidRDefault="00EF7E61" w:rsidP="00A53F8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2DD5024" w14:textId="77777777" w:rsidR="00EF7E61" w:rsidRPr="00690A26" w:rsidRDefault="00EF7E61" w:rsidP="00A53F8D">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r>
              <w:t>, "SM</w:t>
            </w:r>
            <w:r w:rsidRPr="00690A26">
              <w:t>F"</w:t>
            </w:r>
            <w:r>
              <w:t>, "EASDF" or "NEF"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3F583C1D" w14:textId="77777777" w:rsidR="00EF7E61" w:rsidRPr="00690A26" w:rsidRDefault="00EF7E61" w:rsidP="00A53F8D">
            <w:pPr>
              <w:pStyle w:val="TAL"/>
              <w:rPr>
                <w:rFonts w:cs="Arial"/>
                <w:szCs w:val="18"/>
              </w:rPr>
            </w:pPr>
          </w:p>
        </w:tc>
      </w:tr>
      <w:tr w:rsidR="00EF7E61" w:rsidRPr="00690A26" w14:paraId="1237D436"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C4584B" w14:textId="77777777" w:rsidR="00EF7E61" w:rsidRPr="00690A26" w:rsidRDefault="00EF7E61" w:rsidP="00A53F8D">
            <w:pPr>
              <w:pStyle w:val="TAL"/>
            </w:pPr>
            <w:proofErr w:type="spellStart"/>
            <w:r w:rsidRPr="00690A26">
              <w:t>upf-iwk-eps-ind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4A7C0365" w14:textId="77777777" w:rsidR="00EF7E61" w:rsidRPr="00690A26" w:rsidRDefault="00EF7E61" w:rsidP="00A53F8D">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29B24D8" w14:textId="77777777" w:rsidR="00EF7E61" w:rsidRPr="00690A26" w:rsidRDefault="00EF7E61" w:rsidP="00A53F8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4E11C34" w14:textId="77777777" w:rsidR="00EF7E61" w:rsidRPr="00690A26" w:rsidRDefault="00EF7E61" w:rsidP="00A53F8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03D766" w14:textId="77777777" w:rsidR="00EF7E61" w:rsidRPr="00690A26" w:rsidRDefault="00EF7E61" w:rsidP="00A53F8D">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4D6B3C18" w14:textId="77777777" w:rsidR="00EF7E61" w:rsidRPr="00690A26" w:rsidRDefault="00EF7E61" w:rsidP="00A53F8D">
            <w:pPr>
              <w:pStyle w:val="TAL"/>
            </w:pPr>
          </w:p>
          <w:p w14:paraId="25ED4EF8" w14:textId="77777777" w:rsidR="00EF7E61" w:rsidRPr="00690A26" w:rsidRDefault="00EF7E61" w:rsidP="00A53F8D">
            <w:pPr>
              <w:pStyle w:val="TAL"/>
              <w:rPr>
                <w:rFonts w:cs="Arial"/>
                <w:szCs w:val="18"/>
              </w:rPr>
            </w:pPr>
            <w:r w:rsidRPr="00690A26">
              <w:rPr>
                <w:rFonts w:cs="Arial"/>
                <w:szCs w:val="18"/>
              </w:rPr>
              <w:t>true: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1BFB494D" w14:textId="77777777" w:rsidR="00EF7E61" w:rsidRPr="00690A26" w:rsidRDefault="00EF7E61" w:rsidP="00A53F8D">
            <w:pPr>
              <w:pStyle w:val="TAL"/>
            </w:pPr>
          </w:p>
        </w:tc>
      </w:tr>
      <w:tr w:rsidR="00EF7E61" w:rsidRPr="00690A26" w14:paraId="12524CC2"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D4C8CE" w14:textId="77777777" w:rsidR="00EF7E61" w:rsidRPr="00690A26" w:rsidRDefault="00EF7E61" w:rsidP="00A53F8D">
            <w:pPr>
              <w:pStyle w:val="TAL"/>
            </w:pPr>
            <w:proofErr w:type="spellStart"/>
            <w:r w:rsidRPr="00690A26">
              <w:rPr>
                <w:rFonts w:hint="eastAsia"/>
              </w:rPr>
              <w:lastRenderedPageBreak/>
              <w:t>chf</w:t>
            </w:r>
            <w:proofErr w:type="spellEnd"/>
            <w:r w:rsidRPr="00690A26">
              <w:rPr>
                <w:rFonts w:hint="eastAsia"/>
              </w:rPr>
              <w:t>-supported-</w:t>
            </w:r>
            <w:proofErr w:type="spellStart"/>
            <w:r w:rsidRPr="00690A26">
              <w:rPr>
                <w:rFonts w:hint="eastAsia"/>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38282841" w14:textId="77777777" w:rsidR="00EF7E61" w:rsidRPr="00690A26" w:rsidRDefault="00EF7E61" w:rsidP="00A53F8D">
            <w:pPr>
              <w:pStyle w:val="TAL"/>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79D1FE7" w14:textId="77777777" w:rsidR="00EF7E61" w:rsidRPr="00690A26" w:rsidRDefault="00EF7E61" w:rsidP="00A53F8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1DDCD0A" w14:textId="77777777" w:rsidR="00EF7E61" w:rsidRPr="00690A26" w:rsidRDefault="00EF7E61" w:rsidP="00A53F8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0FD6AC" w14:textId="77777777" w:rsidR="00EF7E61" w:rsidRPr="00690A26" w:rsidRDefault="00EF7E61" w:rsidP="00A53F8D">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w:t>
            </w:r>
            <w:proofErr w:type="spellStart"/>
            <w:r w:rsidRPr="00690A26">
              <w:rPr>
                <w:rFonts w:cs="Arial"/>
                <w:szCs w:val="18"/>
              </w:rPr>
              <w:t>PlmnRange</w:t>
            </w:r>
            <w:proofErr w:type="spellEnd"/>
            <w:r w:rsidRPr="00690A26">
              <w:rPr>
                <w:rFonts w:cs="Arial"/>
                <w:szCs w:val="18"/>
              </w:rPr>
              <w:t xml:space="preserve"> of </w:t>
            </w:r>
            <w:proofErr w:type="spellStart"/>
            <w:r w:rsidRPr="00690A26">
              <w:rPr>
                <w:rFonts w:cs="Arial"/>
                <w:szCs w:val="18"/>
              </w:rPr>
              <w:t>ChfInfo</w:t>
            </w:r>
            <w:proofErr w:type="spellEnd"/>
            <w:r w:rsidRPr="00690A26">
              <w:rPr>
                <w:rFonts w:cs="Arial"/>
                <w:szCs w:val="18"/>
              </w:rPr>
              <w:t xml:space="preserve"> attribute in the </w:t>
            </w:r>
            <w:proofErr w:type="spellStart"/>
            <w:r w:rsidRPr="00690A26">
              <w:rPr>
                <w:rFonts w:cs="Arial"/>
                <w:szCs w:val="18"/>
              </w:rPr>
              <w:t>NFProfile</w:t>
            </w:r>
            <w:proofErr w:type="spellEnd"/>
            <w:r w:rsidRPr="00690A26">
              <w:rPr>
                <w:rFonts w:cs="Arial"/>
                <w:szCs w:val="18"/>
              </w:rPr>
              <w:t>). This IE may be included when the target NF type is "CHF".</w:t>
            </w:r>
          </w:p>
        </w:tc>
        <w:tc>
          <w:tcPr>
            <w:tcW w:w="467" w:type="pct"/>
            <w:tcBorders>
              <w:top w:val="single" w:sz="4" w:space="0" w:color="auto"/>
              <w:left w:val="single" w:sz="6" w:space="0" w:color="000000"/>
              <w:bottom w:val="single" w:sz="4" w:space="0" w:color="auto"/>
              <w:right w:val="single" w:sz="6" w:space="0" w:color="000000"/>
            </w:tcBorders>
          </w:tcPr>
          <w:p w14:paraId="1BAB3664" w14:textId="77777777" w:rsidR="00EF7E61" w:rsidRPr="00690A26" w:rsidRDefault="00EF7E61" w:rsidP="00A53F8D">
            <w:pPr>
              <w:pStyle w:val="TAL"/>
              <w:rPr>
                <w:rFonts w:cs="Arial"/>
                <w:szCs w:val="18"/>
              </w:rPr>
            </w:pPr>
          </w:p>
        </w:tc>
      </w:tr>
      <w:tr w:rsidR="00EF7E61" w:rsidRPr="00690A26" w14:paraId="4DC46F7B"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A576B51" w14:textId="77777777" w:rsidR="00EF7E61" w:rsidRPr="00690A26" w:rsidRDefault="00EF7E61" w:rsidP="00A53F8D">
            <w:pPr>
              <w:pStyle w:val="TAL"/>
            </w:pPr>
            <w:r w:rsidRPr="00690A26">
              <w:t>preferred-locality</w:t>
            </w:r>
          </w:p>
        </w:tc>
        <w:tc>
          <w:tcPr>
            <w:tcW w:w="737" w:type="pct"/>
            <w:tcBorders>
              <w:top w:val="single" w:sz="4" w:space="0" w:color="auto"/>
              <w:left w:val="single" w:sz="6" w:space="0" w:color="000000"/>
              <w:bottom w:val="single" w:sz="4" w:space="0" w:color="auto"/>
              <w:right w:val="single" w:sz="6" w:space="0" w:color="000000"/>
            </w:tcBorders>
          </w:tcPr>
          <w:p w14:paraId="06BCEF27" w14:textId="77777777" w:rsidR="00EF7E61" w:rsidRPr="00690A26" w:rsidRDefault="00EF7E61" w:rsidP="00A53F8D">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192F4DDD" w14:textId="77777777" w:rsidR="00EF7E61" w:rsidRPr="00690A26" w:rsidRDefault="00EF7E61" w:rsidP="00A53F8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6CACE95" w14:textId="77777777" w:rsidR="00EF7E61" w:rsidRPr="00690A26" w:rsidRDefault="00EF7E61" w:rsidP="00A53F8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D6405EA" w14:textId="77777777" w:rsidR="00EF7E61" w:rsidRPr="00690A26" w:rsidRDefault="00EF7E61" w:rsidP="00A53F8D">
            <w:pPr>
              <w:pStyle w:val="TAL"/>
              <w:rPr>
                <w:rFonts w:cs="Arial"/>
                <w:szCs w:val="18"/>
              </w:rPr>
            </w:pPr>
            <w:r w:rsidRPr="00690A26">
              <w:rPr>
                <w:rFonts w:cs="Arial"/>
                <w:szCs w:val="18"/>
              </w:rPr>
              <w:t xml:space="preserve">Preferred target NF location (e.g. geographic location, data </w:t>
            </w:r>
            <w:proofErr w:type="spellStart"/>
            <w:r w:rsidRPr="00690A26">
              <w:rPr>
                <w:rFonts w:cs="Arial"/>
                <w:szCs w:val="18"/>
              </w:rPr>
              <w:t>center</w:t>
            </w:r>
            <w:proofErr w:type="spellEnd"/>
            <w:r w:rsidRPr="00690A26">
              <w:rPr>
                <w:rFonts w:cs="Arial"/>
                <w:szCs w:val="18"/>
              </w:rPr>
              <w:t>).</w:t>
            </w:r>
          </w:p>
          <w:p w14:paraId="3143CF68" w14:textId="77777777" w:rsidR="00EF7E61" w:rsidRPr="00690A26" w:rsidRDefault="00EF7E61" w:rsidP="00A53F8D">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117883C1" w14:textId="77777777" w:rsidR="00EF7E61" w:rsidRPr="00690A26" w:rsidRDefault="00EF7E61" w:rsidP="00A53F8D">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576334B7" w14:textId="77777777" w:rsidR="00EF7E61" w:rsidRPr="00690A26" w:rsidRDefault="00EF7E61" w:rsidP="00A53F8D">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p>
          <w:p w14:paraId="13EA33C3" w14:textId="77777777" w:rsidR="00EF7E61" w:rsidRPr="00690A26" w:rsidRDefault="00EF7E61" w:rsidP="00A53F8D">
            <w:pPr>
              <w:pStyle w:val="TAL"/>
              <w:rPr>
                <w:rFonts w:cs="Arial"/>
                <w:szCs w:val="18"/>
              </w:rPr>
            </w:pPr>
            <w:r w:rsidRPr="00690A26">
              <w:rPr>
                <w:rFonts w:cs="Arial"/>
                <w:szCs w:val="18"/>
              </w:rPr>
              <w:t>(NOTE 6)</w:t>
            </w:r>
          </w:p>
        </w:tc>
        <w:tc>
          <w:tcPr>
            <w:tcW w:w="467" w:type="pct"/>
            <w:tcBorders>
              <w:top w:val="single" w:sz="4" w:space="0" w:color="auto"/>
              <w:left w:val="single" w:sz="6" w:space="0" w:color="000000"/>
              <w:bottom w:val="single" w:sz="4" w:space="0" w:color="auto"/>
              <w:right w:val="single" w:sz="6" w:space="0" w:color="000000"/>
            </w:tcBorders>
          </w:tcPr>
          <w:p w14:paraId="1AD08D2B" w14:textId="77777777" w:rsidR="00EF7E61" w:rsidRPr="00690A26" w:rsidRDefault="00EF7E61" w:rsidP="00A53F8D">
            <w:pPr>
              <w:pStyle w:val="TAL"/>
              <w:rPr>
                <w:rFonts w:cs="Arial"/>
                <w:szCs w:val="18"/>
              </w:rPr>
            </w:pPr>
          </w:p>
        </w:tc>
      </w:tr>
      <w:tr w:rsidR="00EF7E61" w:rsidRPr="00690A26" w14:paraId="5610BC82"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F598C1" w14:textId="77777777" w:rsidR="00EF7E61" w:rsidRPr="00690A26" w:rsidRDefault="00EF7E61" w:rsidP="00A53F8D">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7FF1DA22" w14:textId="77777777" w:rsidR="00EF7E61" w:rsidRPr="00690A26" w:rsidRDefault="00EF7E61" w:rsidP="00A53F8D">
            <w:pPr>
              <w:pStyle w:val="TAL"/>
            </w:pPr>
            <w:proofErr w:type="spellStart"/>
            <w:r w:rsidRPr="00690A26">
              <w:t>AccessType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7C4A4920" w14:textId="77777777" w:rsidR="00EF7E61" w:rsidRPr="00690A26" w:rsidRDefault="00EF7E61" w:rsidP="00A53F8D">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48E45DB7" w14:textId="77777777" w:rsidR="00EF7E61" w:rsidRPr="00690A26" w:rsidRDefault="00EF7E61" w:rsidP="00A53F8D">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EC1084" w14:textId="77777777" w:rsidR="00EF7E61" w:rsidRPr="00690A26" w:rsidRDefault="00EF7E61" w:rsidP="00A53F8D">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2A428C65" w14:textId="77777777" w:rsidR="00EF7E61" w:rsidRPr="00690A26" w:rsidRDefault="00EF7E61" w:rsidP="00A53F8D">
            <w:pPr>
              <w:pStyle w:val="TAL"/>
              <w:rPr>
                <w:rFonts w:cs="Arial"/>
                <w:szCs w:val="18"/>
              </w:rPr>
            </w:pPr>
          </w:p>
        </w:tc>
      </w:tr>
      <w:tr w:rsidR="00EF7E61" w:rsidRPr="00690A26" w14:paraId="4DA4155A"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1C9B72" w14:textId="77777777" w:rsidR="00EF7E61" w:rsidRPr="00690A26" w:rsidRDefault="00EF7E61" w:rsidP="00A53F8D">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7384448B" w14:textId="77777777" w:rsidR="00EF7E61" w:rsidRPr="00690A26" w:rsidRDefault="00EF7E61" w:rsidP="00A53F8D">
            <w:pPr>
              <w:pStyle w:val="TAL"/>
            </w:pPr>
            <w:proofErr w:type="spellStart"/>
            <w:r w:rsidRPr="00690A26">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34468A6C" w14:textId="77777777" w:rsidR="00EF7E61" w:rsidRPr="00690A26" w:rsidRDefault="00EF7E61" w:rsidP="00A53F8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13929BA" w14:textId="77777777" w:rsidR="00EF7E61" w:rsidRPr="00690A26" w:rsidRDefault="00EF7E61" w:rsidP="00A53F8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028BE7" w14:textId="77777777" w:rsidR="00EF7E61" w:rsidRPr="00690A26" w:rsidRDefault="00EF7E61" w:rsidP="00A53F8D">
            <w:pPr>
              <w:pStyle w:val="TAL"/>
            </w:pPr>
            <w:r w:rsidRPr="00690A26">
              <w:t>List of features required to be supported by the target Network Function.</w:t>
            </w:r>
          </w:p>
          <w:p w14:paraId="51BDF3C2" w14:textId="77777777" w:rsidR="00EF7E61" w:rsidRPr="00690A26" w:rsidRDefault="00EF7E61" w:rsidP="00A53F8D">
            <w:pPr>
              <w:pStyle w:val="TAL"/>
            </w:pPr>
            <w:r w:rsidRPr="00690A26">
              <w:t>This IE may be present only if the service-names attribute is present and if it contains a single service-name. It shall be ignored by the NRF otherwise.</w:t>
            </w:r>
          </w:p>
          <w:p w14:paraId="7F3D4751" w14:textId="77777777" w:rsidR="00EF7E61" w:rsidRPr="00690A26" w:rsidRDefault="00EF7E61" w:rsidP="00A53F8D">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14:paraId="6CE5F991" w14:textId="77777777" w:rsidR="00EF7E61" w:rsidRPr="00690A26" w:rsidRDefault="00EF7E61" w:rsidP="00A53F8D">
            <w:pPr>
              <w:pStyle w:val="TAL"/>
            </w:pPr>
          </w:p>
        </w:tc>
      </w:tr>
      <w:tr w:rsidR="00EF7E61" w:rsidRPr="00690A26" w14:paraId="1F2A6211"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AD40A45" w14:textId="77777777" w:rsidR="00EF7E61" w:rsidRPr="00690A26" w:rsidRDefault="00EF7E61" w:rsidP="00A53F8D">
            <w:pPr>
              <w:pStyle w:val="TAL"/>
            </w:pPr>
            <w:r w:rsidRPr="00690A26">
              <w:t>required-features</w:t>
            </w:r>
          </w:p>
        </w:tc>
        <w:tc>
          <w:tcPr>
            <w:tcW w:w="737" w:type="pct"/>
            <w:tcBorders>
              <w:top w:val="single" w:sz="4" w:space="0" w:color="auto"/>
              <w:left w:val="single" w:sz="6" w:space="0" w:color="000000"/>
              <w:bottom w:val="single" w:sz="4" w:space="0" w:color="auto"/>
              <w:right w:val="single" w:sz="6" w:space="0" w:color="000000"/>
            </w:tcBorders>
          </w:tcPr>
          <w:p w14:paraId="239AB41D" w14:textId="77777777" w:rsidR="00EF7E61" w:rsidRPr="00690A26" w:rsidRDefault="00EF7E61" w:rsidP="00A53F8D">
            <w:pPr>
              <w:pStyle w:val="TAL"/>
            </w:pPr>
            <w:r w:rsidRPr="00690A26">
              <w:t>array(</w:t>
            </w:r>
            <w:proofErr w:type="spellStart"/>
            <w:r w:rsidRPr="00690A26">
              <w:t>SupportedFeatures</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0FC751C" w14:textId="77777777" w:rsidR="00EF7E61" w:rsidRPr="00690A26" w:rsidRDefault="00EF7E61" w:rsidP="00A53F8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0256BF7" w14:textId="77777777" w:rsidR="00EF7E61" w:rsidRPr="00690A26" w:rsidRDefault="00EF7E61" w:rsidP="00A53F8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6ABD6CB" w14:textId="77777777" w:rsidR="00EF7E61" w:rsidRPr="00690A26" w:rsidRDefault="00EF7E61" w:rsidP="00A53F8D">
            <w:pPr>
              <w:pStyle w:val="TAL"/>
            </w:pPr>
            <w:r w:rsidRPr="00690A26">
              <w:t xml:space="preserve">List of features required to be supported by the target Network Function, as defined by the </w:t>
            </w:r>
            <w:proofErr w:type="spellStart"/>
            <w:r w:rsidRPr="00690A26">
              <w:t>supportedFeatures</w:t>
            </w:r>
            <w:proofErr w:type="spellEnd"/>
            <w:r w:rsidRPr="00690A26">
              <w:t xml:space="preserve"> attribute in </w:t>
            </w:r>
            <w:proofErr w:type="spellStart"/>
            <w:r w:rsidRPr="00690A26">
              <w:t>NFService</w:t>
            </w:r>
            <w:proofErr w:type="spellEnd"/>
            <w:r w:rsidRPr="00690A26">
              <w:t xml:space="preserve"> (see clauses 6.1.6.2.3 and 6.2.6.2.4).</w:t>
            </w:r>
          </w:p>
          <w:p w14:paraId="695C1CE9" w14:textId="77777777" w:rsidR="00EF7E61" w:rsidRPr="00690A26" w:rsidRDefault="00EF7E61" w:rsidP="00A53F8D">
            <w:pPr>
              <w:pStyle w:val="TAL"/>
            </w:pPr>
            <w:r w:rsidRPr="00690A26">
              <w:t>This IE may be present only if the service-names attribute is present.</w:t>
            </w:r>
          </w:p>
          <w:p w14:paraId="0DCDF775" w14:textId="77777777" w:rsidR="00EF7E61" w:rsidRPr="00690A26" w:rsidRDefault="00EF7E61" w:rsidP="00A53F8D">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tc>
        <w:tc>
          <w:tcPr>
            <w:tcW w:w="467" w:type="pct"/>
            <w:tcBorders>
              <w:top w:val="single" w:sz="4" w:space="0" w:color="auto"/>
              <w:left w:val="single" w:sz="6" w:space="0" w:color="000000"/>
              <w:bottom w:val="single" w:sz="4" w:space="0" w:color="auto"/>
              <w:right w:val="single" w:sz="6" w:space="0" w:color="000000"/>
            </w:tcBorders>
          </w:tcPr>
          <w:p w14:paraId="319AEAB1" w14:textId="77777777" w:rsidR="00EF7E61" w:rsidRPr="00690A26" w:rsidRDefault="00EF7E61" w:rsidP="00A53F8D">
            <w:pPr>
              <w:pStyle w:val="TAL"/>
            </w:pPr>
            <w:r w:rsidRPr="00690A26">
              <w:t>Query-Params-Ext1</w:t>
            </w:r>
          </w:p>
        </w:tc>
      </w:tr>
      <w:tr w:rsidR="00EF7E61" w:rsidRPr="00690A26" w14:paraId="07A3A971"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800F0E1" w14:textId="77777777" w:rsidR="00EF7E61" w:rsidRPr="00690A26" w:rsidRDefault="00EF7E61" w:rsidP="00A53F8D">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1725C540" w14:textId="77777777" w:rsidR="00EF7E61" w:rsidRPr="00690A26" w:rsidRDefault="00EF7E61" w:rsidP="00A53F8D">
            <w:pPr>
              <w:pStyle w:val="TAL"/>
            </w:pPr>
            <w:proofErr w:type="spellStart"/>
            <w:r w:rsidRPr="00690A26">
              <w:rPr>
                <w:rFonts w:hint="eastAsia"/>
                <w:lang w:eastAsia="zh-CN"/>
              </w:rPr>
              <w:t>ComplexQuery</w:t>
            </w:r>
            <w:proofErr w:type="spellEnd"/>
          </w:p>
        </w:tc>
        <w:tc>
          <w:tcPr>
            <w:tcW w:w="160" w:type="pct"/>
            <w:tcBorders>
              <w:top w:val="single" w:sz="4" w:space="0" w:color="auto"/>
              <w:left w:val="single" w:sz="6" w:space="0" w:color="000000"/>
              <w:bottom w:val="single" w:sz="4" w:space="0" w:color="auto"/>
              <w:right w:val="single" w:sz="6" w:space="0" w:color="000000"/>
            </w:tcBorders>
          </w:tcPr>
          <w:p w14:paraId="1F0CF61A" w14:textId="77777777" w:rsidR="00EF7E61" w:rsidRPr="00690A26" w:rsidRDefault="00EF7E61" w:rsidP="00A53F8D">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F4A12B8" w14:textId="77777777" w:rsidR="00EF7E61" w:rsidRPr="00690A26" w:rsidRDefault="00EF7E61" w:rsidP="00A53F8D">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7BCFD6D" w14:textId="77777777" w:rsidR="00EF7E61" w:rsidRPr="00690A26" w:rsidRDefault="00EF7E61" w:rsidP="00A53F8D">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58531D9B" w14:textId="77777777" w:rsidR="00EF7E61" w:rsidRPr="00690A26" w:rsidRDefault="00EF7E61" w:rsidP="00A53F8D">
            <w:pPr>
              <w:pStyle w:val="TAL"/>
              <w:rPr>
                <w:lang w:eastAsia="zh-CN"/>
              </w:rPr>
            </w:pPr>
            <w:r w:rsidRPr="00690A26">
              <w:t>Complex-Query</w:t>
            </w:r>
          </w:p>
        </w:tc>
      </w:tr>
      <w:tr w:rsidR="00EF7E61" w:rsidRPr="00690A26" w14:paraId="2044C00A"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A7F745" w14:textId="77777777" w:rsidR="00EF7E61" w:rsidRPr="00690A26" w:rsidRDefault="00EF7E61" w:rsidP="00A53F8D">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42C5D3C7" w14:textId="77777777" w:rsidR="00EF7E61" w:rsidRPr="00690A26" w:rsidRDefault="00EF7E61" w:rsidP="00A53F8D">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3A5A5E99" w14:textId="77777777" w:rsidR="00EF7E61" w:rsidRPr="00690A26" w:rsidRDefault="00EF7E61" w:rsidP="00A53F8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7EBDD3D" w14:textId="77777777" w:rsidR="00EF7E61" w:rsidRPr="00690A26" w:rsidRDefault="00EF7E61" w:rsidP="00A53F8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9335D7" w14:textId="77777777" w:rsidR="00EF7E61" w:rsidRDefault="00EF7E61" w:rsidP="00A53F8D">
            <w:pPr>
              <w:pStyle w:val="TAL"/>
            </w:pPr>
            <w:r w:rsidRPr="00690A26">
              <w:t xml:space="preserve">Maximum number of </w:t>
            </w:r>
            <w:proofErr w:type="spellStart"/>
            <w:r w:rsidRPr="00690A26">
              <w:t>NFProfiles</w:t>
            </w:r>
            <w:proofErr w:type="spellEnd"/>
            <w:r w:rsidRPr="00690A26">
              <w:t xml:space="preserve"> to be returned in the response.</w:t>
            </w:r>
          </w:p>
          <w:p w14:paraId="20855A4A" w14:textId="77777777" w:rsidR="00EF7E61" w:rsidRPr="00690A26" w:rsidRDefault="00EF7E61" w:rsidP="00A53F8D">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36E592FD" w14:textId="77777777" w:rsidR="00EF7E61" w:rsidRPr="00690A26" w:rsidRDefault="00EF7E61" w:rsidP="00A53F8D">
            <w:pPr>
              <w:pStyle w:val="TAL"/>
            </w:pPr>
            <w:r w:rsidRPr="00690A26">
              <w:t>Query-Params-Ext1</w:t>
            </w:r>
          </w:p>
        </w:tc>
      </w:tr>
      <w:tr w:rsidR="00EF7E61" w:rsidRPr="00690A26" w14:paraId="4D729CDC"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880818" w14:textId="77777777" w:rsidR="00EF7E61" w:rsidRPr="00690A26" w:rsidRDefault="00EF7E61" w:rsidP="00A53F8D">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65AB26A1" w14:textId="77777777" w:rsidR="00EF7E61" w:rsidRPr="00690A26" w:rsidRDefault="00EF7E61" w:rsidP="00A53F8D">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71F5EB3E" w14:textId="77777777" w:rsidR="00EF7E61" w:rsidRPr="00690A26" w:rsidRDefault="00EF7E61" w:rsidP="00A53F8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24E93ED" w14:textId="77777777" w:rsidR="00EF7E61" w:rsidRPr="00690A26" w:rsidRDefault="00EF7E61" w:rsidP="00A53F8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8D9BE1" w14:textId="77777777" w:rsidR="00EF7E61" w:rsidRPr="00690A26" w:rsidRDefault="00EF7E61" w:rsidP="00A53F8D">
            <w:pPr>
              <w:pStyle w:val="TAL"/>
            </w:pPr>
            <w:r w:rsidRPr="00690A26">
              <w:t>Maximum payload size (before compression, if any) of the response, expressed in kilo octets.</w:t>
            </w:r>
          </w:p>
          <w:p w14:paraId="22A1C3BC" w14:textId="77777777" w:rsidR="00EF7E61" w:rsidRPr="00690A26" w:rsidRDefault="00EF7E61" w:rsidP="00A53F8D">
            <w:pPr>
              <w:pStyle w:val="TAL"/>
            </w:pPr>
            <w:r w:rsidRPr="00690A26">
              <w:t>When present, the NRF shall limit the number of NF profiles returned in the response such as to not exceed the maximum payload size indicated in the request.</w:t>
            </w:r>
          </w:p>
          <w:p w14:paraId="32DEC83B" w14:textId="77777777" w:rsidR="00EF7E61" w:rsidRPr="00690A26" w:rsidRDefault="00EF7E61" w:rsidP="00A53F8D">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27B45D78" w14:textId="77777777" w:rsidR="00EF7E61" w:rsidRPr="00690A26" w:rsidRDefault="00EF7E61" w:rsidP="00A53F8D">
            <w:pPr>
              <w:pStyle w:val="TAL"/>
            </w:pPr>
            <w:r w:rsidRPr="00690A26">
              <w:t>Query-Params-Ext1</w:t>
            </w:r>
          </w:p>
        </w:tc>
      </w:tr>
      <w:tr w:rsidR="00EF7E61" w:rsidRPr="00690A26" w14:paraId="20BB563D"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F87CB6" w14:textId="77777777" w:rsidR="00EF7E61" w:rsidRPr="00690A26" w:rsidRDefault="00EF7E61" w:rsidP="00A53F8D">
            <w:pPr>
              <w:pStyle w:val="TAL"/>
            </w:pPr>
            <w:r>
              <w:rPr>
                <w:rFonts w:hint="eastAsia"/>
                <w:lang w:eastAsia="zh-CN"/>
              </w:rPr>
              <w:t>max-payload-size-</w:t>
            </w:r>
            <w:proofErr w:type="spellStart"/>
            <w:r>
              <w:rPr>
                <w:rFonts w:hint="eastAsia"/>
                <w:lang w:eastAsia="zh-CN"/>
              </w:rPr>
              <w:t>ext</w:t>
            </w:r>
            <w:proofErr w:type="spellEnd"/>
          </w:p>
        </w:tc>
        <w:tc>
          <w:tcPr>
            <w:tcW w:w="737" w:type="pct"/>
            <w:tcBorders>
              <w:top w:val="single" w:sz="4" w:space="0" w:color="auto"/>
              <w:left w:val="single" w:sz="6" w:space="0" w:color="000000"/>
              <w:bottom w:val="single" w:sz="4" w:space="0" w:color="auto"/>
              <w:right w:val="single" w:sz="6" w:space="0" w:color="000000"/>
            </w:tcBorders>
          </w:tcPr>
          <w:p w14:paraId="17D53553" w14:textId="77777777" w:rsidR="00EF7E61" w:rsidRPr="00690A26" w:rsidRDefault="00EF7E61" w:rsidP="00A53F8D">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696B7782" w14:textId="77777777" w:rsidR="00EF7E61" w:rsidRPr="00690A26" w:rsidRDefault="00EF7E61" w:rsidP="00A53F8D">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AD4A592" w14:textId="77777777" w:rsidR="00EF7E61" w:rsidRPr="00690A26" w:rsidRDefault="00EF7E61" w:rsidP="00A53F8D">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AE0A8BC" w14:textId="77777777" w:rsidR="00EF7E61" w:rsidRPr="00690A26" w:rsidRDefault="00EF7E61" w:rsidP="00A53F8D">
            <w:pPr>
              <w:pStyle w:val="TAL"/>
            </w:pPr>
            <w:r w:rsidRPr="00690A26">
              <w:t>Maximum payload size (before compression, if any) of the response, expressed in kilo octets.</w:t>
            </w:r>
          </w:p>
          <w:p w14:paraId="07B5EDD8" w14:textId="77777777" w:rsidR="00EF7E61" w:rsidRPr="00690A26" w:rsidRDefault="00EF7E61" w:rsidP="00A53F8D">
            <w:pPr>
              <w:pStyle w:val="TAL"/>
            </w:pPr>
            <w:r w:rsidRPr="00690A26">
              <w:t xml:space="preserve">When present, the NRF shall limit the number of NF profiles returned in the </w:t>
            </w:r>
            <w:r>
              <w:t xml:space="preserve">response such as to not exceed </w:t>
            </w:r>
            <w:r w:rsidRPr="00690A26">
              <w:t>the maximum payload size indicated in the request.</w:t>
            </w:r>
          </w:p>
          <w:p w14:paraId="69723E20" w14:textId="77777777" w:rsidR="00EF7E61" w:rsidRDefault="00EF7E61" w:rsidP="00A53F8D">
            <w:pPr>
              <w:pStyle w:val="TAL"/>
              <w:rPr>
                <w:lang w:eastAsia="zh-CN"/>
              </w:rPr>
            </w:pPr>
            <w:r>
              <w:rPr>
                <w:rFonts w:hint="eastAsia"/>
                <w:lang w:eastAsia="zh-CN"/>
              </w:rPr>
              <w:t>This query parameter is used when the consumer supports payload size bigger than 2 million octets.</w:t>
            </w:r>
          </w:p>
          <w:p w14:paraId="5EC6367A" w14:textId="77777777" w:rsidR="00EF7E61" w:rsidRPr="00690A26" w:rsidRDefault="00EF7E61" w:rsidP="00A53F8D">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7524D2E3" w14:textId="77777777" w:rsidR="00EF7E61" w:rsidRPr="00690A26" w:rsidRDefault="00EF7E61" w:rsidP="00A53F8D">
            <w:pPr>
              <w:pStyle w:val="TAL"/>
            </w:pPr>
            <w:r w:rsidRPr="00690A26">
              <w:t>Query-Params-Ext2</w:t>
            </w:r>
          </w:p>
        </w:tc>
      </w:tr>
      <w:tr w:rsidR="00EF7E61" w:rsidRPr="00690A26" w14:paraId="2C439FAB"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E81ABB" w14:textId="77777777" w:rsidR="00EF7E61" w:rsidRPr="00690A26" w:rsidRDefault="00EF7E61" w:rsidP="00A53F8D">
            <w:pPr>
              <w:pStyle w:val="TAL"/>
            </w:pPr>
            <w:proofErr w:type="spellStart"/>
            <w:r w:rsidRPr="00690A26">
              <w:t>pdu</w:t>
            </w:r>
            <w:proofErr w:type="spellEnd"/>
            <w:r w:rsidRPr="00690A26">
              <w:t>-session-types</w:t>
            </w:r>
          </w:p>
        </w:tc>
        <w:tc>
          <w:tcPr>
            <w:tcW w:w="737" w:type="pct"/>
            <w:tcBorders>
              <w:top w:val="single" w:sz="4" w:space="0" w:color="auto"/>
              <w:left w:val="single" w:sz="6" w:space="0" w:color="000000"/>
              <w:bottom w:val="single" w:sz="4" w:space="0" w:color="auto"/>
              <w:right w:val="single" w:sz="6" w:space="0" w:color="000000"/>
            </w:tcBorders>
          </w:tcPr>
          <w:p w14:paraId="5C565717" w14:textId="77777777" w:rsidR="00EF7E61" w:rsidRPr="00690A26" w:rsidRDefault="00EF7E61" w:rsidP="00A53F8D">
            <w:pPr>
              <w:pStyle w:val="TAL"/>
            </w:pPr>
            <w:r w:rsidRPr="00690A26">
              <w:t>array(</w:t>
            </w:r>
            <w:proofErr w:type="spellStart"/>
            <w:r w:rsidRPr="00690A26">
              <w:t>PduSessionType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758016B" w14:textId="77777777" w:rsidR="00EF7E61" w:rsidRPr="00690A26" w:rsidRDefault="00EF7E61" w:rsidP="00A53F8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63B4D93" w14:textId="77777777" w:rsidR="00EF7E61" w:rsidRPr="00690A26" w:rsidRDefault="00EF7E61" w:rsidP="00A53F8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1BC2DE" w14:textId="77777777" w:rsidR="00EF7E61" w:rsidRPr="00690A26" w:rsidRDefault="00EF7E61" w:rsidP="00A53F8D">
            <w:pPr>
              <w:pStyle w:val="TAL"/>
            </w:pPr>
            <w:r w:rsidRPr="00690A26">
              <w:rPr>
                <w:rFonts w:cs="Arial"/>
                <w:szCs w:val="18"/>
              </w:rPr>
              <w:t xml:space="preserve">List of the </w:t>
            </w:r>
            <w:r w:rsidRPr="00690A26">
              <w:t>PDU session type (s) requested to be supported by the target Network Function (</w:t>
            </w:r>
            <w:proofErr w:type="spellStart"/>
            <w:r w:rsidRPr="00690A26">
              <w:t>i.e</w:t>
            </w:r>
            <w:proofErr w:type="spellEnd"/>
            <w:r w:rsidRPr="00690A26">
              <w:t xml:space="preserve"> UPF).</w:t>
            </w:r>
          </w:p>
        </w:tc>
        <w:tc>
          <w:tcPr>
            <w:tcW w:w="467" w:type="pct"/>
            <w:tcBorders>
              <w:top w:val="single" w:sz="4" w:space="0" w:color="auto"/>
              <w:left w:val="single" w:sz="6" w:space="0" w:color="000000"/>
              <w:bottom w:val="single" w:sz="4" w:space="0" w:color="auto"/>
              <w:right w:val="single" w:sz="6" w:space="0" w:color="000000"/>
            </w:tcBorders>
          </w:tcPr>
          <w:p w14:paraId="400F768C" w14:textId="77777777" w:rsidR="00EF7E61" w:rsidRPr="00690A26" w:rsidRDefault="00EF7E61" w:rsidP="00A53F8D">
            <w:pPr>
              <w:pStyle w:val="TAL"/>
            </w:pPr>
            <w:r w:rsidRPr="00690A26">
              <w:t>Query-Params-Ext1</w:t>
            </w:r>
          </w:p>
        </w:tc>
      </w:tr>
      <w:tr w:rsidR="00EF7E61" w:rsidRPr="00690A26" w14:paraId="58DBEA83"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512F8C" w14:textId="77777777" w:rsidR="00EF7E61" w:rsidRPr="00690A26" w:rsidRDefault="00EF7E61" w:rsidP="00A53F8D">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7A99F22F" w14:textId="77777777" w:rsidR="00EF7E61" w:rsidRPr="00690A26" w:rsidRDefault="00EF7E61" w:rsidP="00A53F8D">
            <w:pPr>
              <w:pStyle w:val="TAL"/>
            </w:pPr>
            <w:r w:rsidRPr="00690A26">
              <w:t>array(</w:t>
            </w:r>
            <w:proofErr w:type="spellStart"/>
            <w:r w:rsidRPr="00690A26">
              <w:t>EventId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EECFD97" w14:textId="77777777" w:rsidR="00EF7E61" w:rsidRPr="00690A26" w:rsidRDefault="00EF7E61" w:rsidP="00A53F8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4C9881C" w14:textId="77777777" w:rsidR="00EF7E61" w:rsidRPr="00690A26" w:rsidRDefault="00EF7E61" w:rsidP="00A53F8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2777690" w14:textId="77777777" w:rsidR="00EF7E61" w:rsidRPr="00690A26" w:rsidRDefault="00EF7E61" w:rsidP="00A53F8D">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w:t>
            </w:r>
            <w:proofErr w:type="spellEnd"/>
            <w:r w:rsidRPr="00690A26">
              <w:rPr>
                <w:rFonts w:cs="Arial"/>
                <w:szCs w:val="18"/>
              </w:rPr>
              <w:t xml:space="preserve"> </w:t>
            </w:r>
            <w:proofErr w:type="spellStart"/>
            <w:r w:rsidRPr="00690A26">
              <w:rPr>
                <w:rFonts w:cs="Arial"/>
                <w:szCs w:val="18"/>
              </w:rPr>
              <w:t>AnalyticsInfo</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5C0C245D" w14:textId="77777777" w:rsidR="00EF7E61" w:rsidRPr="00690A26" w:rsidRDefault="00EF7E61" w:rsidP="00A53F8D">
            <w:pPr>
              <w:pStyle w:val="TAL"/>
            </w:pPr>
            <w:r w:rsidRPr="00690A26">
              <w:t>Query-</w:t>
            </w:r>
            <w:proofErr w:type="spellStart"/>
            <w:r w:rsidRPr="00690A26">
              <w:t>Param</w:t>
            </w:r>
            <w:proofErr w:type="spellEnd"/>
            <w:r w:rsidRPr="00690A26">
              <w:t>-Analytics</w:t>
            </w:r>
          </w:p>
        </w:tc>
      </w:tr>
      <w:tr w:rsidR="00EF7E61" w:rsidRPr="00690A26" w14:paraId="5BE5EA61"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C07E8E" w14:textId="77777777" w:rsidR="00EF7E61" w:rsidRPr="00690A26" w:rsidRDefault="00EF7E61" w:rsidP="00A53F8D">
            <w:pPr>
              <w:pStyle w:val="TAL"/>
            </w:pPr>
            <w:proofErr w:type="spellStart"/>
            <w:r w:rsidRPr="00690A26">
              <w:t>nwdaf</w:t>
            </w:r>
            <w:proofErr w:type="spellEnd"/>
            <w:r w:rsidRPr="00690A26">
              <w:t>-event-list</w:t>
            </w:r>
          </w:p>
        </w:tc>
        <w:tc>
          <w:tcPr>
            <w:tcW w:w="737" w:type="pct"/>
            <w:tcBorders>
              <w:top w:val="single" w:sz="4" w:space="0" w:color="auto"/>
              <w:left w:val="single" w:sz="6" w:space="0" w:color="000000"/>
              <w:bottom w:val="single" w:sz="4" w:space="0" w:color="auto"/>
              <w:right w:val="single" w:sz="6" w:space="0" w:color="000000"/>
            </w:tcBorders>
          </w:tcPr>
          <w:p w14:paraId="7EC3D4B0" w14:textId="77777777" w:rsidR="00EF7E61" w:rsidRPr="00690A26" w:rsidRDefault="00EF7E61" w:rsidP="00A53F8D">
            <w:pPr>
              <w:pStyle w:val="TAL"/>
            </w:pPr>
            <w:r w:rsidRPr="00690A26">
              <w:t>array(</w:t>
            </w:r>
            <w:proofErr w:type="spellStart"/>
            <w:r w:rsidRPr="00690A26">
              <w:t>NwdafEvent</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39C3729A" w14:textId="77777777" w:rsidR="00EF7E61" w:rsidRPr="00690A26" w:rsidRDefault="00EF7E61" w:rsidP="00A53F8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A1051CB" w14:textId="77777777" w:rsidR="00EF7E61" w:rsidRPr="00690A26" w:rsidRDefault="00EF7E61" w:rsidP="00A53F8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F1E9609" w14:textId="77777777" w:rsidR="00EF7E61" w:rsidRPr="00690A26" w:rsidRDefault="00EF7E61" w:rsidP="00A53F8D">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Nnwdaf_EventsSubscription</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536EC770" w14:textId="77777777" w:rsidR="00EF7E61" w:rsidRPr="00690A26" w:rsidRDefault="00EF7E61" w:rsidP="00A53F8D">
            <w:pPr>
              <w:pStyle w:val="TAL"/>
            </w:pPr>
            <w:r w:rsidRPr="00690A26">
              <w:t>Query-</w:t>
            </w:r>
            <w:proofErr w:type="spellStart"/>
            <w:r w:rsidRPr="00690A26">
              <w:t>Param</w:t>
            </w:r>
            <w:proofErr w:type="spellEnd"/>
            <w:r w:rsidRPr="00690A26">
              <w:t>-Analytics</w:t>
            </w:r>
          </w:p>
        </w:tc>
      </w:tr>
      <w:tr w:rsidR="00EF7E61" w:rsidRPr="00690A26" w14:paraId="521C3CFB"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5D6B26" w14:textId="77777777" w:rsidR="00EF7E61" w:rsidRPr="00690A26" w:rsidRDefault="00EF7E61" w:rsidP="00A53F8D">
            <w:pPr>
              <w:pStyle w:val="TAL"/>
            </w:pPr>
            <w:proofErr w:type="spellStart"/>
            <w:r w:rsidRPr="00690A26">
              <w:rPr>
                <w:rFonts w:hint="eastAsia"/>
                <w:lang w:eastAsia="zh-CN"/>
              </w:rPr>
              <w:t>atsss</w:t>
            </w:r>
            <w:proofErr w:type="spellEnd"/>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00E45777" w14:textId="77777777" w:rsidR="00EF7E61" w:rsidRPr="00690A26" w:rsidRDefault="00EF7E61" w:rsidP="00A53F8D">
            <w:pPr>
              <w:pStyle w:val="TAL"/>
            </w:pPr>
            <w:proofErr w:type="spellStart"/>
            <w:r w:rsidRPr="00690A26">
              <w:rPr>
                <w:rFonts w:hint="eastAsia"/>
                <w:lang w:eastAsia="zh-CN"/>
              </w:rPr>
              <w:t>AtsssCapability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52FC2EB8" w14:textId="77777777" w:rsidR="00EF7E61" w:rsidRPr="00690A26" w:rsidRDefault="00EF7E61" w:rsidP="00A53F8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F99356B" w14:textId="77777777" w:rsidR="00EF7E61" w:rsidRPr="00690A26" w:rsidRDefault="00EF7E61" w:rsidP="00A53F8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3A31061" w14:textId="77777777" w:rsidR="00EF7E61" w:rsidRPr="00690A26" w:rsidRDefault="00EF7E61" w:rsidP="00A53F8D">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41B83028" w14:textId="77777777" w:rsidR="00EF7E61" w:rsidRPr="00690A26" w:rsidRDefault="00EF7E61" w:rsidP="00A53F8D">
            <w:pPr>
              <w:pStyle w:val="TAL"/>
            </w:pPr>
            <w:r w:rsidRPr="00690A26">
              <w:rPr>
                <w:rFonts w:hint="eastAsia"/>
                <w:lang w:eastAsia="zh-CN"/>
              </w:rPr>
              <w:t>MAPDU</w:t>
            </w:r>
          </w:p>
        </w:tc>
      </w:tr>
      <w:tr w:rsidR="00EF7E61" w:rsidRPr="00690A26" w14:paraId="3F0014B1"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5C49D8" w14:textId="77777777" w:rsidR="00EF7E61" w:rsidRPr="00690A26" w:rsidRDefault="00EF7E61" w:rsidP="00A53F8D">
            <w:pPr>
              <w:pStyle w:val="TAL"/>
              <w:rPr>
                <w:lang w:eastAsia="zh-CN"/>
              </w:rPr>
            </w:pPr>
            <w:proofErr w:type="spellStart"/>
            <w:r w:rsidRPr="00690A26">
              <w:t>upf-ue-ip-addr-ind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0F89A316" w14:textId="77777777" w:rsidR="00EF7E61" w:rsidRPr="00690A26" w:rsidRDefault="00EF7E61" w:rsidP="00A53F8D">
            <w:pPr>
              <w:pStyle w:val="TAL"/>
              <w:rPr>
                <w:lang w:eastAsia="zh-CN"/>
              </w:rPr>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E423EA3" w14:textId="77777777" w:rsidR="00EF7E61" w:rsidRPr="00690A26" w:rsidRDefault="00EF7E61" w:rsidP="00A53F8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E69BD2B" w14:textId="77777777" w:rsidR="00EF7E61" w:rsidRPr="00690A26" w:rsidRDefault="00EF7E61" w:rsidP="00A53F8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98AFF2C" w14:textId="77777777" w:rsidR="00EF7E61" w:rsidRPr="00690A26" w:rsidRDefault="00EF7E61" w:rsidP="00A53F8D">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646C320B" w14:textId="77777777" w:rsidR="00EF7E61" w:rsidRPr="00690A26" w:rsidRDefault="00EF7E61" w:rsidP="00A53F8D">
            <w:pPr>
              <w:pStyle w:val="TAL"/>
            </w:pPr>
          </w:p>
          <w:p w14:paraId="25C8C1F7" w14:textId="77777777" w:rsidR="00EF7E61" w:rsidRPr="00690A26" w:rsidRDefault="00EF7E61" w:rsidP="00A53F8D">
            <w:pPr>
              <w:pStyle w:val="TAL"/>
            </w:pPr>
            <w:r w:rsidRPr="00690A26">
              <w:rPr>
                <w:rFonts w:cs="Arial"/>
                <w:szCs w:val="18"/>
              </w:rPr>
              <w:lastRenderedPageBreak/>
              <w:t>true: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21C5DEC6" w14:textId="77777777" w:rsidR="00EF7E61" w:rsidRPr="00690A26" w:rsidRDefault="00EF7E61" w:rsidP="00A53F8D">
            <w:pPr>
              <w:pStyle w:val="TAL"/>
              <w:rPr>
                <w:lang w:eastAsia="zh-CN"/>
              </w:rPr>
            </w:pPr>
            <w:r w:rsidRPr="00690A26">
              <w:lastRenderedPageBreak/>
              <w:t>Query-Params-Ext2</w:t>
            </w:r>
          </w:p>
        </w:tc>
      </w:tr>
      <w:tr w:rsidR="00EF7E61" w:rsidRPr="00690A26" w14:paraId="20389F40"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269E13" w14:textId="77777777" w:rsidR="00EF7E61" w:rsidRPr="00690A26" w:rsidRDefault="00EF7E61" w:rsidP="00A53F8D">
            <w:pPr>
              <w:pStyle w:val="TAL"/>
            </w:pPr>
            <w:r w:rsidRPr="00690A26">
              <w:lastRenderedPageBreak/>
              <w:t>client-type</w:t>
            </w:r>
          </w:p>
        </w:tc>
        <w:tc>
          <w:tcPr>
            <w:tcW w:w="737" w:type="pct"/>
            <w:tcBorders>
              <w:top w:val="single" w:sz="4" w:space="0" w:color="auto"/>
              <w:left w:val="single" w:sz="6" w:space="0" w:color="000000"/>
              <w:bottom w:val="single" w:sz="4" w:space="0" w:color="auto"/>
              <w:right w:val="single" w:sz="6" w:space="0" w:color="000000"/>
            </w:tcBorders>
          </w:tcPr>
          <w:p w14:paraId="418AF53A" w14:textId="77777777" w:rsidR="00EF7E61" w:rsidRPr="00690A26" w:rsidRDefault="00EF7E61" w:rsidP="00A53F8D">
            <w:pPr>
              <w:pStyle w:val="TAL"/>
            </w:pPr>
            <w:proofErr w:type="spellStart"/>
            <w:r w:rsidRPr="00690A26">
              <w:t>ExternalClientType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0AEE8000" w14:textId="77777777" w:rsidR="00EF7E61" w:rsidRPr="00690A26" w:rsidRDefault="00EF7E61" w:rsidP="00A53F8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AB13B57" w14:textId="77777777" w:rsidR="00EF7E61" w:rsidRPr="00690A26" w:rsidRDefault="00EF7E61" w:rsidP="00A53F8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3E7369" w14:textId="77777777" w:rsidR="00EF7E61" w:rsidRPr="00690A26" w:rsidRDefault="00EF7E61" w:rsidP="00A53F8D">
            <w:pPr>
              <w:pStyle w:val="TAL"/>
            </w:pPr>
            <w:r w:rsidRPr="00690A26">
              <w:t>When present, this IE indicates that NF(s) dedicatedly serving the specified Client Type needs to be discovered. This IE may be included when target NF Type is "LMF" and "GMLC".</w:t>
            </w:r>
          </w:p>
          <w:p w14:paraId="02DE7843" w14:textId="77777777" w:rsidR="00EF7E61" w:rsidRPr="00690A26" w:rsidRDefault="00EF7E61" w:rsidP="00A53F8D">
            <w:pPr>
              <w:pStyle w:val="TAL"/>
            </w:pPr>
          </w:p>
          <w:p w14:paraId="2BB85238" w14:textId="77777777" w:rsidR="00EF7E61" w:rsidRPr="00690A26" w:rsidRDefault="00EF7E61" w:rsidP="00A53F8D">
            <w:pPr>
              <w:pStyle w:val="TAL"/>
              <w:rPr>
                <w:rFonts w:cs="Arial"/>
                <w:szCs w:val="18"/>
              </w:rPr>
            </w:pPr>
            <w:r w:rsidRPr="00690A26">
              <w:rPr>
                <w:rFonts w:cs="Arial"/>
                <w:szCs w:val="18"/>
              </w:rPr>
              <w:t xml:space="preserve">If no NF profile is found </w:t>
            </w:r>
            <w:proofErr w:type="spellStart"/>
            <w:r w:rsidRPr="00690A26">
              <w:rPr>
                <w:rFonts w:cs="Arial"/>
                <w:szCs w:val="18"/>
              </w:rPr>
              <w:t>dedicately</w:t>
            </w:r>
            <w:proofErr w:type="spellEnd"/>
            <w:r w:rsidRPr="00690A26">
              <w:rPr>
                <w:rFonts w:cs="Arial"/>
                <w:szCs w:val="18"/>
              </w:rPr>
              <w:t xml:space="preserve"> serving the requested client type, the NRF may return NF(s) not dedicatedly serving the request client type in the response.</w:t>
            </w:r>
          </w:p>
          <w:p w14:paraId="59370ACE" w14:textId="77777777" w:rsidR="00EF7E61" w:rsidRPr="00690A26" w:rsidRDefault="00EF7E61" w:rsidP="00A53F8D">
            <w:pPr>
              <w:pStyle w:val="TAL"/>
            </w:pPr>
          </w:p>
        </w:tc>
        <w:tc>
          <w:tcPr>
            <w:tcW w:w="467" w:type="pct"/>
            <w:tcBorders>
              <w:top w:val="single" w:sz="4" w:space="0" w:color="auto"/>
              <w:left w:val="single" w:sz="6" w:space="0" w:color="000000"/>
              <w:bottom w:val="single" w:sz="4" w:space="0" w:color="auto"/>
              <w:right w:val="single" w:sz="6" w:space="0" w:color="000000"/>
            </w:tcBorders>
          </w:tcPr>
          <w:p w14:paraId="2FA67739" w14:textId="77777777" w:rsidR="00EF7E61" w:rsidRPr="00690A26" w:rsidRDefault="00EF7E61" w:rsidP="00A53F8D">
            <w:pPr>
              <w:pStyle w:val="TAL"/>
            </w:pPr>
            <w:r w:rsidRPr="00690A26">
              <w:t>Query-Params-Ext2</w:t>
            </w:r>
          </w:p>
        </w:tc>
      </w:tr>
      <w:tr w:rsidR="00EF7E61" w:rsidRPr="00690A26" w14:paraId="7D92C432"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42100D" w14:textId="77777777" w:rsidR="00EF7E61" w:rsidRPr="00690A26" w:rsidRDefault="00EF7E61" w:rsidP="00A53F8D">
            <w:pPr>
              <w:pStyle w:val="TAL"/>
            </w:pPr>
            <w:proofErr w:type="spellStart"/>
            <w:r>
              <w:rPr>
                <w:rFonts w:hint="eastAsia"/>
                <w:lang w:eastAsia="zh-CN"/>
              </w:rPr>
              <w:t>l</w:t>
            </w:r>
            <w:r>
              <w:rPr>
                <w:lang w:eastAsia="zh-CN"/>
              </w:rPr>
              <w:t>mf</w:t>
            </w:r>
            <w:proofErr w:type="spellEnd"/>
            <w:r>
              <w:rPr>
                <w:lang w:eastAsia="zh-CN"/>
              </w:rPr>
              <w:t>-id</w:t>
            </w:r>
          </w:p>
        </w:tc>
        <w:tc>
          <w:tcPr>
            <w:tcW w:w="737" w:type="pct"/>
            <w:tcBorders>
              <w:top w:val="single" w:sz="4" w:space="0" w:color="auto"/>
              <w:left w:val="single" w:sz="6" w:space="0" w:color="000000"/>
              <w:bottom w:val="single" w:sz="4" w:space="0" w:color="auto"/>
              <w:right w:val="single" w:sz="6" w:space="0" w:color="000000"/>
            </w:tcBorders>
          </w:tcPr>
          <w:p w14:paraId="7C6E863B" w14:textId="77777777" w:rsidR="00EF7E61" w:rsidRPr="00690A26" w:rsidRDefault="00EF7E61" w:rsidP="00A53F8D">
            <w:pPr>
              <w:pStyle w:val="TAL"/>
            </w:pPr>
            <w:proofErr w:type="spellStart"/>
            <w:r w:rsidRPr="0036351D">
              <w:t>LMFIdentification</w:t>
            </w:r>
            <w:proofErr w:type="spellEnd"/>
          </w:p>
        </w:tc>
        <w:tc>
          <w:tcPr>
            <w:tcW w:w="160" w:type="pct"/>
            <w:tcBorders>
              <w:top w:val="single" w:sz="4" w:space="0" w:color="auto"/>
              <w:left w:val="single" w:sz="6" w:space="0" w:color="000000"/>
              <w:bottom w:val="single" w:sz="4" w:space="0" w:color="auto"/>
              <w:right w:val="single" w:sz="6" w:space="0" w:color="000000"/>
            </w:tcBorders>
          </w:tcPr>
          <w:p w14:paraId="37207886" w14:textId="77777777" w:rsidR="00EF7E61" w:rsidRPr="00690A26" w:rsidRDefault="00EF7E61" w:rsidP="00A53F8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3BC8684" w14:textId="77777777" w:rsidR="00EF7E61" w:rsidRPr="00690A26" w:rsidRDefault="00EF7E61" w:rsidP="00A53F8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2816DFE" w14:textId="77777777" w:rsidR="00EF7E61" w:rsidRPr="00690A26" w:rsidRDefault="00EF7E61" w:rsidP="00A53F8D">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w:t>
            </w:r>
            <w:proofErr w:type="spellStart"/>
            <w:r w:rsidRPr="00690A26">
              <w:t>discovered</w:t>
            </w:r>
            <w:r>
              <w:t>.</w:t>
            </w:r>
            <w:r w:rsidRPr="00690A26">
              <w:t>This</w:t>
            </w:r>
            <w:proofErr w:type="spellEnd"/>
            <w:r w:rsidRPr="00690A26">
              <w:t xml:space="preserve">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A655C4C" w14:textId="77777777" w:rsidR="00EF7E61" w:rsidRPr="00690A26" w:rsidRDefault="00EF7E61" w:rsidP="00A53F8D">
            <w:pPr>
              <w:pStyle w:val="TAL"/>
            </w:pPr>
            <w:r w:rsidRPr="00690A26">
              <w:t>Query-Params-Ext2</w:t>
            </w:r>
          </w:p>
        </w:tc>
      </w:tr>
      <w:tr w:rsidR="00EF7E61" w:rsidRPr="00690A26" w14:paraId="7789278A"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7DA449" w14:textId="77777777" w:rsidR="00EF7E61" w:rsidRPr="00690A26" w:rsidRDefault="00EF7E61" w:rsidP="00A53F8D">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29142A36" w14:textId="77777777" w:rsidR="00EF7E61" w:rsidRPr="00690A26" w:rsidRDefault="00EF7E61" w:rsidP="00A53F8D">
            <w:pPr>
              <w:pStyle w:val="TAL"/>
            </w:pPr>
            <w:proofErr w:type="spellStart"/>
            <w:r>
              <w:t>AnNodeType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05A41B1C" w14:textId="77777777" w:rsidR="00EF7E61" w:rsidRPr="00690A26" w:rsidRDefault="00EF7E61" w:rsidP="00A53F8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3B0C237" w14:textId="77777777" w:rsidR="00EF7E61" w:rsidRPr="00690A26" w:rsidRDefault="00EF7E61" w:rsidP="00A53F8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175E92" w14:textId="77777777" w:rsidR="00EF7E61" w:rsidRPr="00690A26" w:rsidRDefault="00EF7E61" w:rsidP="00A53F8D">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2E93CF6C" w14:textId="77777777" w:rsidR="00EF7E61" w:rsidRPr="00690A26" w:rsidRDefault="00EF7E61" w:rsidP="00A53F8D">
            <w:pPr>
              <w:pStyle w:val="TAL"/>
            </w:pPr>
            <w:r w:rsidRPr="00690A26">
              <w:t>Query-Params-Ext2</w:t>
            </w:r>
          </w:p>
        </w:tc>
      </w:tr>
      <w:tr w:rsidR="00EF7E61" w:rsidRPr="00690A26" w14:paraId="3F74E31C"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BEDA02" w14:textId="77777777" w:rsidR="00EF7E61" w:rsidRPr="00690A26" w:rsidRDefault="00EF7E61" w:rsidP="00A53F8D">
            <w:pPr>
              <w:pStyle w:val="TAL"/>
            </w:pPr>
            <w:r>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2BBE68C0" w14:textId="77777777" w:rsidR="00EF7E61" w:rsidRPr="00690A26" w:rsidRDefault="00EF7E61" w:rsidP="00A53F8D">
            <w:pPr>
              <w:pStyle w:val="TAL"/>
            </w:pPr>
            <w:proofErr w:type="spellStart"/>
            <w:r>
              <w:t>Rat</w:t>
            </w:r>
            <w:r w:rsidRPr="00690A26">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42C5686A" w14:textId="77777777" w:rsidR="00EF7E61" w:rsidRPr="00690A26" w:rsidRDefault="00EF7E61" w:rsidP="00A53F8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A437C1B" w14:textId="77777777" w:rsidR="00EF7E61" w:rsidRPr="00690A26" w:rsidRDefault="00EF7E61" w:rsidP="00A53F8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9FCEA3A" w14:textId="77777777" w:rsidR="00EF7E61" w:rsidRPr="00690A26" w:rsidRDefault="00EF7E61" w:rsidP="00A53F8D">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76B2ABC7" w14:textId="77777777" w:rsidR="00EF7E61" w:rsidRPr="00690A26" w:rsidRDefault="00EF7E61" w:rsidP="00A53F8D">
            <w:pPr>
              <w:pStyle w:val="TAL"/>
            </w:pPr>
            <w:r w:rsidRPr="00690A26">
              <w:t>Query-Params-Ext2</w:t>
            </w:r>
          </w:p>
        </w:tc>
      </w:tr>
      <w:tr w:rsidR="00EF7E61" w:rsidRPr="00690A26" w14:paraId="50C66751"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397FB8" w14:textId="77777777" w:rsidR="00EF7E61" w:rsidRPr="00690A26" w:rsidRDefault="00EF7E61" w:rsidP="00A53F8D">
            <w:pPr>
              <w:pStyle w:val="TAL"/>
            </w:pPr>
            <w:r w:rsidRPr="00690A26">
              <w:t>target-</w:t>
            </w:r>
            <w:proofErr w:type="spellStart"/>
            <w:r w:rsidRPr="00690A26">
              <w:t>snpn</w:t>
            </w:r>
            <w:proofErr w:type="spellEnd"/>
          </w:p>
        </w:tc>
        <w:tc>
          <w:tcPr>
            <w:tcW w:w="737" w:type="pct"/>
            <w:tcBorders>
              <w:top w:val="single" w:sz="4" w:space="0" w:color="auto"/>
              <w:left w:val="single" w:sz="6" w:space="0" w:color="000000"/>
              <w:bottom w:val="single" w:sz="4" w:space="0" w:color="auto"/>
              <w:right w:val="single" w:sz="6" w:space="0" w:color="000000"/>
            </w:tcBorders>
          </w:tcPr>
          <w:p w14:paraId="72E56173" w14:textId="77777777" w:rsidR="00EF7E61" w:rsidRPr="00690A26" w:rsidRDefault="00EF7E61" w:rsidP="00A53F8D">
            <w:pPr>
              <w:pStyle w:val="TAL"/>
            </w:pPr>
            <w:proofErr w:type="spellStart"/>
            <w:r w:rsidRPr="00690A26">
              <w:t>PlmnIdNid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4D86E0A" w14:textId="77777777" w:rsidR="00EF7E61" w:rsidRPr="00690A26" w:rsidRDefault="00EF7E61" w:rsidP="00A53F8D">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5E0270BD" w14:textId="77777777" w:rsidR="00EF7E61" w:rsidRPr="00690A26" w:rsidRDefault="00EF7E61" w:rsidP="00A53F8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EABED36" w14:textId="77777777" w:rsidR="00EF7E61" w:rsidRDefault="00EF7E61" w:rsidP="00A53F8D">
            <w:pPr>
              <w:pStyle w:val="TAL"/>
            </w:pPr>
            <w:r w:rsidRPr="00690A26">
              <w:t>This IE shall be included when NF services of a specific SNPN need to be discovered. When included, this IE shall contain the PLMN ID and NID of the target NF.</w:t>
            </w:r>
          </w:p>
          <w:p w14:paraId="44B7EF55" w14:textId="77777777" w:rsidR="00EF7E61" w:rsidRPr="00690A26" w:rsidRDefault="00EF7E61" w:rsidP="00A53F8D">
            <w:pPr>
              <w:pStyle w:val="TAL"/>
            </w:pPr>
            <w:r>
              <w:t>This IE shall also be included in SNPN scenarios, when the entity owning the subscription, the Credentials Holder (see clause 5.30.2.9 in 3GPP TS 23.501 [2]) is an SNPN.</w:t>
            </w:r>
          </w:p>
        </w:tc>
        <w:tc>
          <w:tcPr>
            <w:tcW w:w="467" w:type="pct"/>
            <w:tcBorders>
              <w:top w:val="single" w:sz="4" w:space="0" w:color="auto"/>
              <w:left w:val="single" w:sz="6" w:space="0" w:color="000000"/>
              <w:bottom w:val="single" w:sz="4" w:space="0" w:color="auto"/>
              <w:right w:val="single" w:sz="6" w:space="0" w:color="000000"/>
            </w:tcBorders>
          </w:tcPr>
          <w:p w14:paraId="5F656AFD" w14:textId="77777777" w:rsidR="00EF7E61" w:rsidRPr="00690A26" w:rsidRDefault="00EF7E61" w:rsidP="00A53F8D">
            <w:pPr>
              <w:pStyle w:val="TAL"/>
            </w:pPr>
            <w:r w:rsidRPr="00690A26">
              <w:rPr>
                <w:noProof/>
                <w:lang w:eastAsia="zh-CN"/>
              </w:rPr>
              <w:t>Query-Params-Ext2</w:t>
            </w:r>
          </w:p>
        </w:tc>
      </w:tr>
      <w:tr w:rsidR="00EF7E61" w:rsidRPr="00690A26" w14:paraId="2528C3B5"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766E7B" w14:textId="77777777" w:rsidR="00EF7E61" w:rsidRPr="00690A26" w:rsidRDefault="00EF7E61" w:rsidP="00A53F8D">
            <w:pPr>
              <w:pStyle w:val="TAL"/>
            </w:pPr>
            <w:proofErr w:type="spellStart"/>
            <w:r w:rsidRPr="00690A26">
              <w:rPr>
                <w:lang w:eastAsia="zh-CN"/>
              </w:rPr>
              <w:t>af</w:t>
            </w:r>
            <w:proofErr w:type="spellEnd"/>
            <w:r w:rsidRPr="00690A26">
              <w:rPr>
                <w:lang w:eastAsia="zh-CN"/>
              </w:rPr>
              <w:t>-</w:t>
            </w:r>
            <w:proofErr w:type="spellStart"/>
            <w:r w:rsidRPr="00690A26">
              <w:rPr>
                <w:lang w:eastAsia="zh-CN"/>
              </w:rPr>
              <w:t>ee</w:t>
            </w:r>
            <w:proofErr w:type="spellEnd"/>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68795FA4" w14:textId="77777777" w:rsidR="00EF7E61" w:rsidRPr="00690A26" w:rsidRDefault="00EF7E61" w:rsidP="00A53F8D">
            <w:pPr>
              <w:pStyle w:val="TAL"/>
            </w:pPr>
            <w:proofErr w:type="spellStart"/>
            <w:r w:rsidRPr="00690A26">
              <w:t>AfEventExposureData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1356F331" w14:textId="77777777" w:rsidR="00EF7E61" w:rsidRPr="00690A26" w:rsidRDefault="00EF7E61" w:rsidP="00A53F8D">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9BC65C3" w14:textId="77777777" w:rsidR="00EF7E61" w:rsidRPr="00690A26" w:rsidRDefault="00EF7E61" w:rsidP="00A53F8D">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989DD8" w14:textId="77777777" w:rsidR="00EF7E61" w:rsidRPr="00690A26" w:rsidRDefault="00EF7E61" w:rsidP="00A53F8D">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48EC1D31" w14:textId="77777777" w:rsidR="00EF7E61" w:rsidRPr="00690A26" w:rsidRDefault="00EF7E61" w:rsidP="00A53F8D">
            <w:pPr>
              <w:pStyle w:val="TAL"/>
              <w:rPr>
                <w:noProof/>
                <w:lang w:eastAsia="zh-CN"/>
              </w:rPr>
            </w:pPr>
            <w:r w:rsidRPr="00690A26">
              <w:rPr>
                <w:noProof/>
                <w:lang w:eastAsia="zh-CN"/>
              </w:rPr>
              <w:t>Query-Params-Ext2</w:t>
            </w:r>
          </w:p>
        </w:tc>
      </w:tr>
      <w:tr w:rsidR="00EF7E61" w:rsidRPr="00690A26" w14:paraId="0848EB90"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E8C79A" w14:textId="77777777" w:rsidR="00EF7E61" w:rsidRPr="00690A26" w:rsidRDefault="00EF7E61" w:rsidP="00A53F8D">
            <w:pPr>
              <w:pStyle w:val="TAL"/>
              <w:rPr>
                <w:lang w:eastAsia="zh-CN"/>
              </w:rPr>
            </w:pP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283E3869" w14:textId="77777777" w:rsidR="00EF7E61" w:rsidRPr="00690A26" w:rsidRDefault="00EF7E61" w:rsidP="00A53F8D">
            <w:pPr>
              <w:pStyle w:val="TAL"/>
            </w:pPr>
            <w:proofErr w:type="spellStart"/>
            <w:r w:rsidRPr="00690A26">
              <w:rPr>
                <w:rFonts w:hint="eastAsia"/>
                <w:lang w:eastAsia="zh-CN"/>
              </w:rPr>
              <w:t>W</w:t>
            </w:r>
            <w:r w:rsidRPr="00690A26">
              <w:rPr>
                <w:lang w:eastAsia="zh-CN"/>
              </w:rPr>
              <w:t>AgfInfo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7606E956" w14:textId="77777777" w:rsidR="00EF7E61" w:rsidRPr="00690A26" w:rsidRDefault="00EF7E61" w:rsidP="00A53F8D">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232763E" w14:textId="77777777" w:rsidR="00EF7E61" w:rsidRPr="00690A26" w:rsidRDefault="00EF7E61" w:rsidP="00A53F8D">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EECE83" w14:textId="77777777" w:rsidR="00EF7E61" w:rsidRPr="00690A26" w:rsidRDefault="00EF7E61" w:rsidP="00A53F8D">
            <w:pPr>
              <w:pStyle w:val="TAL"/>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p>
        </w:tc>
        <w:tc>
          <w:tcPr>
            <w:tcW w:w="467" w:type="pct"/>
            <w:tcBorders>
              <w:top w:val="single" w:sz="4" w:space="0" w:color="auto"/>
              <w:left w:val="single" w:sz="6" w:space="0" w:color="000000"/>
              <w:bottom w:val="single" w:sz="4" w:space="0" w:color="auto"/>
              <w:right w:val="single" w:sz="6" w:space="0" w:color="000000"/>
            </w:tcBorders>
          </w:tcPr>
          <w:p w14:paraId="387554F4" w14:textId="77777777" w:rsidR="00EF7E61" w:rsidRPr="00690A26" w:rsidRDefault="00EF7E61" w:rsidP="00A53F8D">
            <w:pPr>
              <w:pStyle w:val="TAL"/>
              <w:rPr>
                <w:noProof/>
                <w:lang w:eastAsia="zh-CN"/>
              </w:rPr>
            </w:pPr>
            <w:r w:rsidRPr="00690A26">
              <w:t>Query-Params-Ext2</w:t>
            </w:r>
          </w:p>
        </w:tc>
      </w:tr>
      <w:tr w:rsidR="00EF7E61" w:rsidRPr="00690A26" w14:paraId="0AA05A80"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819B66" w14:textId="77777777" w:rsidR="00EF7E61" w:rsidRPr="00690A26" w:rsidRDefault="00EF7E61" w:rsidP="00A53F8D">
            <w:pPr>
              <w:pStyle w:val="TAL"/>
              <w:rPr>
                <w:lang w:eastAsia="zh-CN"/>
              </w:rPr>
            </w:pPr>
            <w:proofErr w:type="spellStart"/>
            <w:r w:rsidRPr="00690A26">
              <w:rPr>
                <w:lang w:eastAsia="zh-CN"/>
              </w:rPr>
              <w:t>tngf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373378B7" w14:textId="77777777" w:rsidR="00EF7E61" w:rsidRPr="00690A26" w:rsidRDefault="00EF7E61" w:rsidP="00A53F8D">
            <w:pPr>
              <w:pStyle w:val="TAL"/>
            </w:pPr>
            <w:proofErr w:type="spellStart"/>
            <w:r w:rsidRPr="00690A26">
              <w:rPr>
                <w:rFonts w:hint="eastAsia"/>
                <w:lang w:eastAsia="zh-CN"/>
              </w:rPr>
              <w:t>T</w:t>
            </w:r>
            <w:r w:rsidRPr="00690A26">
              <w:rPr>
                <w:lang w:eastAsia="zh-CN"/>
              </w:rPr>
              <w:t>ngfInfo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4CAAC418" w14:textId="77777777" w:rsidR="00EF7E61" w:rsidRPr="00690A26" w:rsidRDefault="00EF7E61" w:rsidP="00A53F8D">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E31AEB9" w14:textId="77777777" w:rsidR="00EF7E61" w:rsidRPr="00690A26" w:rsidRDefault="00EF7E61" w:rsidP="00A53F8D">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308DF86" w14:textId="77777777" w:rsidR="00EF7E61" w:rsidRPr="00690A26" w:rsidRDefault="00EF7E61" w:rsidP="00A53F8D">
            <w:pPr>
              <w:pStyle w:val="TAL"/>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tcPr>
          <w:p w14:paraId="6673FC3B" w14:textId="77777777" w:rsidR="00EF7E61" w:rsidRPr="00690A26" w:rsidRDefault="00EF7E61" w:rsidP="00A53F8D">
            <w:pPr>
              <w:pStyle w:val="TAL"/>
              <w:rPr>
                <w:noProof/>
                <w:lang w:eastAsia="zh-CN"/>
              </w:rPr>
            </w:pPr>
            <w:r w:rsidRPr="00690A26">
              <w:t>Query-Params-Ext2</w:t>
            </w:r>
          </w:p>
        </w:tc>
      </w:tr>
      <w:tr w:rsidR="00EF7E61" w:rsidRPr="00690A26" w14:paraId="5EDF3E28"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4BC85AA" w14:textId="77777777" w:rsidR="00EF7E61" w:rsidRPr="00690A26" w:rsidRDefault="00EF7E61" w:rsidP="00A53F8D">
            <w:pPr>
              <w:pStyle w:val="TAL"/>
              <w:rPr>
                <w:lang w:eastAsia="zh-CN"/>
              </w:rPr>
            </w:pPr>
            <w:proofErr w:type="spellStart"/>
            <w:r w:rsidRPr="00690A26">
              <w:rPr>
                <w:lang w:eastAsia="zh-CN"/>
              </w:rPr>
              <w:t>t</w:t>
            </w:r>
            <w:r>
              <w:rPr>
                <w:lang w:eastAsia="zh-CN"/>
              </w:rPr>
              <w:t>wif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0F60A832" w14:textId="77777777" w:rsidR="00EF7E61" w:rsidRPr="00690A26" w:rsidRDefault="00EF7E61" w:rsidP="00A53F8D">
            <w:pPr>
              <w:pStyle w:val="TAL"/>
              <w:rPr>
                <w:lang w:eastAsia="zh-CN"/>
              </w:rPr>
            </w:pPr>
            <w:proofErr w:type="spellStart"/>
            <w:r w:rsidRPr="00690A26">
              <w:rPr>
                <w:rFonts w:hint="eastAsia"/>
                <w:lang w:eastAsia="zh-CN"/>
              </w:rPr>
              <w:t>T</w:t>
            </w:r>
            <w:r>
              <w:rPr>
                <w:lang w:eastAsia="zh-CN"/>
              </w:rPr>
              <w:t>wi</w:t>
            </w:r>
            <w:r w:rsidRPr="00690A26">
              <w:rPr>
                <w:lang w:eastAsia="zh-CN"/>
              </w:rPr>
              <w:t>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0A214D0D" w14:textId="77777777" w:rsidR="00EF7E61" w:rsidRPr="00690A26" w:rsidRDefault="00EF7E61" w:rsidP="00A53F8D">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A9598C1" w14:textId="77777777" w:rsidR="00EF7E61" w:rsidRPr="00690A26" w:rsidRDefault="00EF7E61" w:rsidP="00A53F8D">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120453" w14:textId="77777777" w:rsidR="00EF7E61" w:rsidRPr="00690A26" w:rsidRDefault="00EF7E61" w:rsidP="00A53F8D">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14:paraId="063CA053" w14:textId="77777777" w:rsidR="00EF7E61" w:rsidRPr="00690A26" w:rsidRDefault="00EF7E61" w:rsidP="00A53F8D">
            <w:pPr>
              <w:pStyle w:val="TAL"/>
            </w:pPr>
            <w:r w:rsidRPr="00690A26">
              <w:t>Query-Params-Ext2</w:t>
            </w:r>
          </w:p>
        </w:tc>
      </w:tr>
      <w:tr w:rsidR="00EF7E61" w:rsidRPr="00690A26" w14:paraId="3A27193A"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60729A" w14:textId="77777777" w:rsidR="00EF7E61" w:rsidRPr="00690A26" w:rsidRDefault="00EF7E61" w:rsidP="00A53F8D">
            <w:pPr>
              <w:pStyle w:val="TAL"/>
              <w:rPr>
                <w:lang w:eastAsia="zh-CN"/>
              </w:rPr>
            </w:pPr>
            <w:r w:rsidRPr="00690A26">
              <w:t>target-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50195144" w14:textId="77777777" w:rsidR="00EF7E61" w:rsidRPr="00690A26" w:rsidRDefault="00EF7E61" w:rsidP="00A53F8D">
            <w:pPr>
              <w:pStyle w:val="TAL"/>
              <w:rPr>
                <w:lang w:eastAsia="zh-CN"/>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64F76F1" w14:textId="77777777" w:rsidR="00EF7E61" w:rsidRPr="00690A26" w:rsidRDefault="00EF7E61" w:rsidP="00A53F8D">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192E233" w14:textId="77777777" w:rsidR="00EF7E61" w:rsidRPr="00690A26" w:rsidRDefault="00EF7E61" w:rsidP="00A53F8D">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AFCB8E2" w14:textId="77777777" w:rsidR="00EF7E61" w:rsidRPr="00690A26" w:rsidRDefault="00EF7E61" w:rsidP="00A53F8D">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2C4DA7B2" w14:textId="77777777" w:rsidR="00EF7E61" w:rsidRPr="00690A26" w:rsidRDefault="00EF7E61" w:rsidP="00A53F8D">
            <w:pPr>
              <w:pStyle w:val="TAL"/>
            </w:pPr>
            <w:r w:rsidRPr="00690A26">
              <w:t>Query-Params-Ext2</w:t>
            </w:r>
          </w:p>
        </w:tc>
      </w:tr>
      <w:tr w:rsidR="00EF7E61" w:rsidRPr="00690A26" w14:paraId="70C24EA1"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FF9D71" w14:textId="77777777" w:rsidR="00EF7E61" w:rsidRPr="00690A26" w:rsidRDefault="00EF7E61" w:rsidP="00A53F8D">
            <w:pPr>
              <w:pStyle w:val="TAL"/>
              <w:rPr>
                <w:lang w:eastAsia="zh-CN"/>
              </w:rPr>
            </w:pPr>
            <w:r w:rsidRPr="00690A26">
              <w:t>target-</w:t>
            </w:r>
            <w:proofErr w:type="spellStart"/>
            <w:r w:rsidRPr="00690A26">
              <w:t>nf</w:t>
            </w:r>
            <w:proofErr w:type="spellEnd"/>
            <w:r w:rsidRPr="00690A26">
              <w:t>-service-set-id</w:t>
            </w:r>
          </w:p>
        </w:tc>
        <w:tc>
          <w:tcPr>
            <w:tcW w:w="737" w:type="pct"/>
            <w:tcBorders>
              <w:top w:val="single" w:sz="4" w:space="0" w:color="auto"/>
              <w:left w:val="single" w:sz="6" w:space="0" w:color="000000"/>
              <w:bottom w:val="single" w:sz="4" w:space="0" w:color="auto"/>
              <w:right w:val="single" w:sz="6" w:space="0" w:color="000000"/>
            </w:tcBorders>
          </w:tcPr>
          <w:p w14:paraId="5147A395" w14:textId="77777777" w:rsidR="00EF7E61" w:rsidRPr="00690A26" w:rsidRDefault="00EF7E61" w:rsidP="00A53F8D">
            <w:pPr>
              <w:pStyle w:val="TAL"/>
              <w:rPr>
                <w:lang w:eastAsia="zh-CN"/>
              </w:rPr>
            </w:pPr>
            <w:proofErr w:type="spellStart"/>
            <w:r w:rsidRPr="00690A26">
              <w:t>NfServiceSetId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45B796C" w14:textId="77777777" w:rsidR="00EF7E61" w:rsidRPr="00690A26" w:rsidRDefault="00EF7E61" w:rsidP="00A53F8D">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44E0C77" w14:textId="77777777" w:rsidR="00EF7E61" w:rsidRPr="00690A26" w:rsidRDefault="00EF7E61" w:rsidP="00A53F8D">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40D7BE" w14:textId="77777777" w:rsidR="00EF7E61" w:rsidRDefault="00EF7E61" w:rsidP="00A53F8D">
            <w:pPr>
              <w:pStyle w:val="TAL"/>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p w14:paraId="6FA17BCC" w14:textId="77777777" w:rsidR="00EF7E61" w:rsidRDefault="00EF7E61" w:rsidP="00A53F8D">
            <w:pPr>
              <w:pStyle w:val="TAL"/>
            </w:pPr>
          </w:p>
          <w:p w14:paraId="211730E8" w14:textId="77777777" w:rsidR="00EF7E61" w:rsidRPr="00690A26" w:rsidRDefault="00EF7E61" w:rsidP="00A53F8D">
            <w:pPr>
              <w:pStyle w:val="TAL"/>
              <w:rPr>
                <w:rFonts w:cs="Arial"/>
                <w:szCs w:val="18"/>
              </w:rPr>
            </w:pPr>
            <w:r>
              <w:t>If this IE is provided together with the target-</w:t>
            </w:r>
            <w:proofErr w:type="spellStart"/>
            <w:r>
              <w:t>nf</w:t>
            </w:r>
            <w:proofErr w:type="spellEnd"/>
            <w:r>
              <w:t>-set-id IE, the NRF shall return service instances of the NF Service Set indicated in the request and should additionally return equivalent ones, if any</w:t>
            </w:r>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1BBE80F" w14:textId="77777777" w:rsidR="00EF7E61" w:rsidRPr="00690A26" w:rsidRDefault="00EF7E61" w:rsidP="00A53F8D">
            <w:pPr>
              <w:pStyle w:val="TAL"/>
            </w:pPr>
            <w:r w:rsidRPr="00690A26">
              <w:t>Query-Params-Ext2</w:t>
            </w:r>
          </w:p>
        </w:tc>
      </w:tr>
      <w:tr w:rsidR="00EF7E61" w:rsidRPr="00690A26" w14:paraId="6BD3B762"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4F65C1" w14:textId="77777777" w:rsidR="00EF7E61" w:rsidRPr="00690A26" w:rsidRDefault="00EF7E61" w:rsidP="00A53F8D">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14:paraId="25FF9347" w14:textId="77777777" w:rsidR="00EF7E61" w:rsidRPr="00690A26" w:rsidRDefault="00EF7E61" w:rsidP="00A53F8D">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58C1CF6D" w14:textId="77777777" w:rsidR="00EF7E61" w:rsidRPr="00690A26" w:rsidRDefault="00EF7E61" w:rsidP="00A53F8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E3F7120" w14:textId="77777777" w:rsidR="00EF7E61" w:rsidRPr="00690A26" w:rsidRDefault="00EF7E61" w:rsidP="00A53F8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2E39B04" w14:textId="77777777" w:rsidR="00EF7E61" w:rsidRPr="00690A26" w:rsidRDefault="00EF7E61" w:rsidP="00A53F8D">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70BE9961" w14:textId="77777777" w:rsidR="00EF7E61" w:rsidRPr="00690A26" w:rsidRDefault="00EF7E61" w:rsidP="00A53F8D">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5B0F0F88" w14:textId="77777777" w:rsidR="00EF7E61" w:rsidRPr="00690A26" w:rsidRDefault="00EF7E61" w:rsidP="00A53F8D">
            <w:pPr>
              <w:pStyle w:val="TAL"/>
            </w:pPr>
            <w:r w:rsidRPr="00690A26">
              <w:t>Query-Params-Ext2</w:t>
            </w:r>
          </w:p>
        </w:tc>
      </w:tr>
      <w:tr w:rsidR="00EF7E61" w:rsidRPr="00690A26" w14:paraId="6F51BC15"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2F28C8" w14:textId="77777777" w:rsidR="00EF7E61" w:rsidRPr="00690A26" w:rsidRDefault="00EF7E61" w:rsidP="00A53F8D">
            <w:pPr>
              <w:pStyle w:val="TAL"/>
            </w:pPr>
            <w:proofErr w:type="spellStart"/>
            <w:r w:rsidRPr="00690A26">
              <w:t>nef</w:t>
            </w:r>
            <w:proofErr w:type="spellEnd"/>
            <w:r w:rsidRPr="00690A26">
              <w:t>-id</w:t>
            </w:r>
          </w:p>
        </w:tc>
        <w:tc>
          <w:tcPr>
            <w:tcW w:w="737" w:type="pct"/>
            <w:tcBorders>
              <w:top w:val="single" w:sz="4" w:space="0" w:color="auto"/>
              <w:left w:val="single" w:sz="6" w:space="0" w:color="000000"/>
              <w:bottom w:val="single" w:sz="4" w:space="0" w:color="auto"/>
              <w:right w:val="single" w:sz="6" w:space="0" w:color="000000"/>
            </w:tcBorders>
          </w:tcPr>
          <w:p w14:paraId="103C5601" w14:textId="77777777" w:rsidR="00EF7E61" w:rsidRPr="00690A26" w:rsidRDefault="00EF7E61" w:rsidP="00A53F8D">
            <w:pPr>
              <w:pStyle w:val="TAL"/>
            </w:pPr>
            <w:proofErr w:type="spellStart"/>
            <w:r w:rsidRPr="00690A26">
              <w:t>NefId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5BC1391" w14:textId="77777777" w:rsidR="00EF7E61" w:rsidRPr="00690A26" w:rsidRDefault="00EF7E61" w:rsidP="00A53F8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B478C26" w14:textId="77777777" w:rsidR="00EF7E61" w:rsidRPr="00690A26" w:rsidRDefault="00EF7E61" w:rsidP="00A53F8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D86BFE" w14:textId="77777777" w:rsidR="00EF7E61" w:rsidRPr="00690A26" w:rsidRDefault="00EF7E61" w:rsidP="00A53F8D">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13B3AF1E" w14:textId="77777777" w:rsidR="00EF7E61" w:rsidRPr="00690A26" w:rsidRDefault="00EF7E61" w:rsidP="00A53F8D">
            <w:pPr>
              <w:pStyle w:val="TAL"/>
            </w:pPr>
            <w:r w:rsidRPr="00690A26">
              <w:t>Query-Params-Ext2</w:t>
            </w:r>
          </w:p>
        </w:tc>
      </w:tr>
      <w:tr w:rsidR="00EF7E61" w:rsidRPr="00690A26" w14:paraId="5A3CA5B5"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A95596" w14:textId="77777777" w:rsidR="00EF7E61" w:rsidRPr="00690A26" w:rsidRDefault="00EF7E61" w:rsidP="00A53F8D">
            <w:pPr>
              <w:pStyle w:val="TAL"/>
            </w:pPr>
            <w:r w:rsidRPr="00690A26">
              <w:t>preferred-</w:t>
            </w:r>
            <w:proofErr w:type="spellStart"/>
            <w:r w:rsidRPr="00690A26">
              <w:t>nf</w:t>
            </w:r>
            <w:proofErr w:type="spellEnd"/>
            <w:r w:rsidRPr="00690A26">
              <w:t>-instances</w:t>
            </w:r>
          </w:p>
        </w:tc>
        <w:tc>
          <w:tcPr>
            <w:tcW w:w="737" w:type="pct"/>
            <w:tcBorders>
              <w:top w:val="single" w:sz="4" w:space="0" w:color="auto"/>
              <w:left w:val="single" w:sz="6" w:space="0" w:color="000000"/>
              <w:bottom w:val="single" w:sz="4" w:space="0" w:color="auto"/>
              <w:right w:val="single" w:sz="6" w:space="0" w:color="000000"/>
            </w:tcBorders>
          </w:tcPr>
          <w:p w14:paraId="54451ACE" w14:textId="77777777" w:rsidR="00EF7E61" w:rsidRPr="00690A26" w:rsidRDefault="00EF7E61" w:rsidP="00A53F8D">
            <w:pPr>
              <w:pStyle w:val="TAL"/>
            </w:pPr>
            <w:r w:rsidRPr="00690A26">
              <w:t>array(</w:t>
            </w:r>
            <w:proofErr w:type="spellStart"/>
            <w:r w:rsidRPr="00690A26">
              <w:rPr>
                <w:rFonts w:hint="eastAsia"/>
              </w:rPr>
              <w:t>NfInstanceId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A223D54" w14:textId="77777777" w:rsidR="00EF7E61" w:rsidRPr="00690A26" w:rsidRDefault="00EF7E61" w:rsidP="00A53F8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E97C052" w14:textId="77777777" w:rsidR="00EF7E61" w:rsidRPr="00690A26" w:rsidRDefault="00EF7E61" w:rsidP="00A53F8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B9C68E" w14:textId="77777777" w:rsidR="00EF7E61" w:rsidRPr="00690A26" w:rsidRDefault="00EF7E61" w:rsidP="00A53F8D">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68031B56" w14:textId="77777777" w:rsidR="00EF7E61" w:rsidRPr="00690A26" w:rsidRDefault="00EF7E61" w:rsidP="00A53F8D">
            <w:pPr>
              <w:pStyle w:val="TAL"/>
            </w:pPr>
            <w:r w:rsidRPr="00690A26">
              <w:t>Query-Params-Ext2</w:t>
            </w:r>
          </w:p>
        </w:tc>
      </w:tr>
      <w:tr w:rsidR="00EF7E61" w:rsidRPr="00690A26" w14:paraId="0EB8947E"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ADE712" w14:textId="77777777" w:rsidR="00EF7E61" w:rsidRPr="00690A26" w:rsidRDefault="00EF7E61" w:rsidP="00A53F8D">
            <w:pPr>
              <w:pStyle w:val="TAL"/>
            </w:pPr>
            <w:r w:rsidRPr="00690A26">
              <w:t>notification-type</w:t>
            </w:r>
          </w:p>
        </w:tc>
        <w:tc>
          <w:tcPr>
            <w:tcW w:w="737" w:type="pct"/>
            <w:tcBorders>
              <w:top w:val="single" w:sz="4" w:space="0" w:color="auto"/>
              <w:left w:val="single" w:sz="6" w:space="0" w:color="000000"/>
              <w:bottom w:val="single" w:sz="4" w:space="0" w:color="auto"/>
              <w:right w:val="single" w:sz="6" w:space="0" w:color="000000"/>
            </w:tcBorders>
          </w:tcPr>
          <w:p w14:paraId="218680F9" w14:textId="77777777" w:rsidR="00EF7E61" w:rsidRPr="00690A26" w:rsidRDefault="00EF7E61" w:rsidP="00A53F8D">
            <w:pPr>
              <w:pStyle w:val="TAL"/>
            </w:pPr>
            <w:proofErr w:type="spellStart"/>
            <w:r w:rsidRPr="00690A26">
              <w:t>NotificationType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400E855B" w14:textId="77777777" w:rsidR="00EF7E61" w:rsidRPr="00690A26" w:rsidRDefault="00EF7E61" w:rsidP="00A53F8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81ED70B" w14:textId="77777777" w:rsidR="00EF7E61" w:rsidRPr="00690A26" w:rsidRDefault="00EF7E61" w:rsidP="00A53F8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2C7273" w14:textId="77777777" w:rsidR="00EF7E61" w:rsidRPr="00690A26" w:rsidRDefault="00EF7E61" w:rsidP="00A53F8D">
            <w:pPr>
              <w:pStyle w:val="TAL"/>
            </w:pPr>
            <w:r w:rsidRPr="00690A26">
              <w:rPr>
                <w:rFonts w:cs="Arial"/>
                <w:szCs w:val="18"/>
              </w:rPr>
              <w:t xml:space="preserve">If included, this IE shall contain the notification type of default notification subscriptions that shall be registered in the </w:t>
            </w:r>
            <w:proofErr w:type="spellStart"/>
            <w:r w:rsidRPr="00690A26">
              <w:rPr>
                <w:rFonts w:cs="Arial"/>
                <w:szCs w:val="18"/>
              </w:rPr>
              <w:t>NFProfile</w:t>
            </w:r>
            <w:proofErr w:type="spellEnd"/>
            <w:r w:rsidRPr="00690A26">
              <w:rPr>
                <w:rFonts w:cs="Arial"/>
                <w:szCs w:val="18"/>
              </w:rPr>
              <w:t xml:space="preserve"> or </w:t>
            </w:r>
            <w:proofErr w:type="spellStart"/>
            <w:r w:rsidRPr="00690A26">
              <w:rPr>
                <w:rFonts w:cs="Arial"/>
                <w:szCs w:val="18"/>
              </w:rPr>
              <w:t>NFService</w:t>
            </w:r>
            <w:proofErr w:type="spellEnd"/>
            <w:r w:rsidRPr="00690A26">
              <w:rPr>
                <w:rFonts w:cs="Arial"/>
                <w:szCs w:val="18"/>
              </w:rPr>
              <w:t xml:space="preserve"> of </w:t>
            </w:r>
            <w:r w:rsidRPr="00690A26">
              <w:t>the NF Instances being discovered. The NF profiles returned by the NRF shall contain all the registered default notification subscriptions, including the one corresponding to the notification-type parameter.</w:t>
            </w:r>
          </w:p>
          <w:p w14:paraId="1E2F7B20" w14:textId="77777777" w:rsidR="00EF7E61" w:rsidRPr="00690A26" w:rsidRDefault="00EF7E61" w:rsidP="00A53F8D">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1E9329D5" w14:textId="77777777" w:rsidR="00EF7E61" w:rsidRPr="00690A26" w:rsidRDefault="00EF7E61" w:rsidP="00A53F8D">
            <w:pPr>
              <w:pStyle w:val="TAL"/>
            </w:pPr>
            <w:r w:rsidRPr="00690A26">
              <w:t>Query-Params-Ext2</w:t>
            </w:r>
          </w:p>
        </w:tc>
      </w:tr>
      <w:tr w:rsidR="00EF7E61" w:rsidRPr="00690A26" w14:paraId="491EB94C"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A255D85" w14:textId="77777777" w:rsidR="00EF7E61" w:rsidRPr="00690A26" w:rsidRDefault="00EF7E61" w:rsidP="00A53F8D">
            <w:pPr>
              <w:pStyle w:val="TAL"/>
            </w:pPr>
            <w:r>
              <w:t>n1-msg-</w:t>
            </w:r>
            <w:r>
              <w:lastRenderedPageBreak/>
              <w:t>class</w:t>
            </w:r>
          </w:p>
        </w:tc>
        <w:tc>
          <w:tcPr>
            <w:tcW w:w="737" w:type="pct"/>
            <w:tcBorders>
              <w:top w:val="single" w:sz="4" w:space="0" w:color="auto"/>
              <w:left w:val="single" w:sz="6" w:space="0" w:color="000000"/>
              <w:bottom w:val="single" w:sz="4" w:space="0" w:color="auto"/>
              <w:right w:val="single" w:sz="6" w:space="0" w:color="000000"/>
            </w:tcBorders>
          </w:tcPr>
          <w:p w14:paraId="6681968C" w14:textId="77777777" w:rsidR="00EF7E61" w:rsidRPr="00690A26" w:rsidRDefault="00EF7E61" w:rsidP="00A53F8D">
            <w:pPr>
              <w:pStyle w:val="TAL"/>
            </w:pPr>
            <w:r>
              <w:lastRenderedPageBreak/>
              <w:t>N1MessageCla</w:t>
            </w:r>
            <w:r>
              <w:lastRenderedPageBreak/>
              <w:t>ss</w:t>
            </w:r>
          </w:p>
        </w:tc>
        <w:tc>
          <w:tcPr>
            <w:tcW w:w="160" w:type="pct"/>
            <w:tcBorders>
              <w:top w:val="single" w:sz="4" w:space="0" w:color="auto"/>
              <w:left w:val="single" w:sz="6" w:space="0" w:color="000000"/>
              <w:bottom w:val="single" w:sz="4" w:space="0" w:color="auto"/>
              <w:right w:val="single" w:sz="6" w:space="0" w:color="000000"/>
            </w:tcBorders>
          </w:tcPr>
          <w:p w14:paraId="147973E5" w14:textId="77777777" w:rsidR="00EF7E61" w:rsidRPr="00690A26" w:rsidRDefault="00EF7E61" w:rsidP="00A53F8D">
            <w:pPr>
              <w:pStyle w:val="TAC"/>
            </w:pPr>
            <w:r>
              <w:lastRenderedPageBreak/>
              <w:t>O</w:t>
            </w:r>
          </w:p>
        </w:tc>
        <w:tc>
          <w:tcPr>
            <w:tcW w:w="320" w:type="pct"/>
            <w:tcBorders>
              <w:top w:val="single" w:sz="4" w:space="0" w:color="auto"/>
              <w:left w:val="single" w:sz="6" w:space="0" w:color="000000"/>
              <w:bottom w:val="single" w:sz="4" w:space="0" w:color="auto"/>
              <w:right w:val="single" w:sz="6" w:space="0" w:color="000000"/>
            </w:tcBorders>
          </w:tcPr>
          <w:p w14:paraId="125FD569" w14:textId="77777777" w:rsidR="00EF7E61" w:rsidRPr="00690A26" w:rsidRDefault="00EF7E61" w:rsidP="00A53F8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18ADFFC" w14:textId="77777777" w:rsidR="00EF7E61" w:rsidRDefault="00EF7E61" w:rsidP="00A53F8D">
            <w:pPr>
              <w:pStyle w:val="TAL"/>
              <w:rPr>
                <w:rFonts w:cs="Arial"/>
                <w:szCs w:val="18"/>
              </w:rPr>
            </w:pPr>
            <w:r>
              <w:rPr>
                <w:rFonts w:cs="Arial"/>
                <w:szCs w:val="18"/>
              </w:rPr>
              <w:t>This IE may be included when "</w:t>
            </w:r>
            <w:r>
              <w:t xml:space="preserve">notification-type" IE is present </w:t>
            </w:r>
            <w:r>
              <w:lastRenderedPageBreak/>
              <w:t>with value "N1_MESSAGES".</w:t>
            </w:r>
          </w:p>
          <w:p w14:paraId="47BF7AEC" w14:textId="77777777" w:rsidR="00EF7E61" w:rsidRDefault="00EF7E61" w:rsidP="00A53F8D">
            <w:pPr>
              <w:pStyle w:val="TAL"/>
              <w:rPr>
                <w:rFonts w:cs="Arial"/>
                <w:szCs w:val="18"/>
              </w:rPr>
            </w:pPr>
          </w:p>
          <w:p w14:paraId="17DB884E" w14:textId="77777777" w:rsidR="00EF7E61" w:rsidRDefault="00EF7E61" w:rsidP="00A53F8D">
            <w:pPr>
              <w:pStyle w:val="TAL"/>
            </w:pPr>
            <w:r>
              <w:rPr>
                <w:rFonts w:cs="Arial"/>
                <w:szCs w:val="18"/>
              </w:rPr>
              <w:t xml:space="preserve">When included, this IE shall contain the N1 message class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n1-msg-class parameter.</w:t>
            </w:r>
          </w:p>
          <w:p w14:paraId="5C08CBBC" w14:textId="77777777" w:rsidR="00EF7E61" w:rsidRPr="00690A26" w:rsidRDefault="00EF7E61" w:rsidP="00A53F8D">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587CDC5D" w14:textId="77777777" w:rsidR="00EF7E61" w:rsidRPr="00690A26" w:rsidRDefault="00EF7E61" w:rsidP="00A53F8D">
            <w:pPr>
              <w:pStyle w:val="TAL"/>
            </w:pPr>
            <w:r>
              <w:lastRenderedPageBreak/>
              <w:t>Query-</w:t>
            </w:r>
            <w:r>
              <w:lastRenderedPageBreak/>
              <w:t>Params-Ext3</w:t>
            </w:r>
          </w:p>
        </w:tc>
      </w:tr>
      <w:tr w:rsidR="00EF7E61" w:rsidRPr="00690A26" w14:paraId="3F178A22"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B76676" w14:textId="77777777" w:rsidR="00EF7E61" w:rsidRPr="00690A26" w:rsidRDefault="00EF7E61" w:rsidP="00A53F8D">
            <w:pPr>
              <w:pStyle w:val="TAL"/>
            </w:pPr>
            <w:r>
              <w:lastRenderedPageBreak/>
              <w:t>n2-info-class</w:t>
            </w:r>
          </w:p>
        </w:tc>
        <w:tc>
          <w:tcPr>
            <w:tcW w:w="737" w:type="pct"/>
            <w:tcBorders>
              <w:top w:val="single" w:sz="4" w:space="0" w:color="auto"/>
              <w:left w:val="single" w:sz="6" w:space="0" w:color="000000"/>
              <w:bottom w:val="single" w:sz="4" w:space="0" w:color="auto"/>
              <w:right w:val="single" w:sz="6" w:space="0" w:color="000000"/>
            </w:tcBorders>
          </w:tcPr>
          <w:p w14:paraId="28E28C25" w14:textId="77777777" w:rsidR="00EF7E61" w:rsidRPr="00690A26" w:rsidRDefault="00EF7E61" w:rsidP="00A53F8D">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162721AA" w14:textId="77777777" w:rsidR="00EF7E61" w:rsidRPr="00690A26" w:rsidRDefault="00EF7E61" w:rsidP="00A53F8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6432F67" w14:textId="77777777" w:rsidR="00EF7E61" w:rsidRPr="00690A26" w:rsidRDefault="00EF7E61" w:rsidP="00A53F8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A7E688D" w14:textId="77777777" w:rsidR="00EF7E61" w:rsidRDefault="00EF7E61" w:rsidP="00A53F8D">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2E7D8C84" w14:textId="77777777" w:rsidR="00EF7E61" w:rsidRDefault="00EF7E61" w:rsidP="00A53F8D">
            <w:pPr>
              <w:pStyle w:val="TAL"/>
              <w:rPr>
                <w:rFonts w:cs="Arial"/>
                <w:szCs w:val="18"/>
              </w:rPr>
            </w:pPr>
          </w:p>
          <w:p w14:paraId="21846CA3" w14:textId="77777777" w:rsidR="00EF7E61" w:rsidRDefault="00EF7E61" w:rsidP="00A53F8D">
            <w:pPr>
              <w:pStyle w:val="TAL"/>
            </w:pPr>
            <w:r>
              <w:rPr>
                <w:rFonts w:cs="Arial"/>
                <w:szCs w:val="18"/>
              </w:rPr>
              <w:t xml:space="preserve">If included, this IE shall contain the notification type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n2-info-class parameter.</w:t>
            </w:r>
          </w:p>
          <w:p w14:paraId="70486408" w14:textId="77777777" w:rsidR="00EF7E61" w:rsidRPr="00690A26" w:rsidRDefault="00EF7E61" w:rsidP="00A53F8D">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2432774D" w14:textId="77777777" w:rsidR="00EF7E61" w:rsidRPr="00690A26" w:rsidRDefault="00EF7E61" w:rsidP="00A53F8D">
            <w:pPr>
              <w:pStyle w:val="TAL"/>
            </w:pPr>
            <w:r>
              <w:t>Query-Params-Ext3</w:t>
            </w:r>
          </w:p>
        </w:tc>
      </w:tr>
      <w:tr w:rsidR="00EF7E61" w:rsidRPr="00690A26" w14:paraId="2C0D650A"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51B06EF" w14:textId="77777777" w:rsidR="00EF7E61" w:rsidRPr="00690A26" w:rsidRDefault="00EF7E61" w:rsidP="00A53F8D">
            <w:pPr>
              <w:pStyle w:val="TAL"/>
            </w:pP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78E5A45C" w14:textId="77777777" w:rsidR="00EF7E61" w:rsidRPr="00690A26" w:rsidRDefault="00EF7E61" w:rsidP="00A53F8D">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1CDF5DB4" w14:textId="77777777" w:rsidR="00EF7E61" w:rsidRPr="00690A26" w:rsidRDefault="00EF7E61" w:rsidP="00A53F8D">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01A74AB" w14:textId="77777777" w:rsidR="00EF7E61" w:rsidRPr="00690A26" w:rsidRDefault="00EF7E61" w:rsidP="00A53F8D">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1FA9964" w14:textId="77777777" w:rsidR="00EF7E61" w:rsidRDefault="00EF7E61" w:rsidP="00A53F8D">
            <w:pPr>
              <w:pStyle w:val="TAL"/>
              <w:rPr>
                <w:rFonts w:cs="Arial"/>
                <w:szCs w:val="18"/>
                <w:lang w:eastAsia="zh-CN"/>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p w14:paraId="15DB5FEE" w14:textId="77777777" w:rsidR="00EF7E61" w:rsidRPr="00690A26" w:rsidRDefault="00EF7E61" w:rsidP="00A53F8D">
            <w:pPr>
              <w:pStyle w:val="TAL"/>
              <w:rPr>
                <w:rFonts w:cs="Arial"/>
                <w:szCs w:val="18"/>
              </w:rPr>
            </w:pPr>
            <w:r>
              <w:rPr>
                <w:rFonts w:cs="Arial" w:hint="eastAsia"/>
                <w:szCs w:val="18"/>
                <w:lang w:eastAsia="zh-CN"/>
              </w:rPr>
              <w:t>(NOTE</w:t>
            </w:r>
            <w:r>
              <w:rPr>
                <w:rFonts w:cs="Arial"/>
                <w:szCs w:val="18"/>
                <w:lang w:val="en-US" w:eastAsia="zh-CN"/>
              </w:rPr>
              <w:t> 18</w:t>
            </w:r>
            <w:r w:rsidRPr="0001572B">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1BFBF5B2" w14:textId="77777777" w:rsidR="00EF7E61" w:rsidRPr="00690A26" w:rsidRDefault="00EF7E61" w:rsidP="00A53F8D">
            <w:pPr>
              <w:pStyle w:val="TAL"/>
            </w:pPr>
            <w:r w:rsidRPr="00690A26">
              <w:t>Query-Params-Ext2</w:t>
            </w:r>
          </w:p>
        </w:tc>
      </w:tr>
      <w:tr w:rsidR="00EF7E61" w:rsidRPr="00690A26" w14:paraId="00CDE98E"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E9ED07" w14:textId="77777777" w:rsidR="00EF7E61" w:rsidRPr="00690A26" w:rsidRDefault="00EF7E61" w:rsidP="00A53F8D">
            <w:pPr>
              <w:pStyle w:val="TAL"/>
              <w:rPr>
                <w:lang w:eastAsia="zh-CN"/>
              </w:rPr>
            </w:pPr>
            <w:proofErr w:type="spellStart"/>
            <w:r w:rsidRPr="00690A26">
              <w:t>imsi</w:t>
            </w:r>
            <w:proofErr w:type="spellEnd"/>
          </w:p>
        </w:tc>
        <w:tc>
          <w:tcPr>
            <w:tcW w:w="737" w:type="pct"/>
            <w:tcBorders>
              <w:top w:val="single" w:sz="4" w:space="0" w:color="auto"/>
              <w:left w:val="single" w:sz="6" w:space="0" w:color="000000"/>
              <w:bottom w:val="single" w:sz="4" w:space="0" w:color="auto"/>
              <w:right w:val="single" w:sz="6" w:space="0" w:color="000000"/>
            </w:tcBorders>
          </w:tcPr>
          <w:p w14:paraId="6136E874" w14:textId="77777777" w:rsidR="00EF7E61" w:rsidRPr="00690A26" w:rsidRDefault="00EF7E61" w:rsidP="00A53F8D">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12808BDA" w14:textId="77777777" w:rsidR="00EF7E61" w:rsidRPr="00690A26" w:rsidRDefault="00EF7E61" w:rsidP="00A53F8D">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881D846" w14:textId="77777777" w:rsidR="00EF7E61" w:rsidRPr="00690A26" w:rsidRDefault="00EF7E61" w:rsidP="00A53F8D">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52EA77" w14:textId="77777777" w:rsidR="00EF7E61" w:rsidRPr="00690A26" w:rsidRDefault="00EF7E61" w:rsidP="00A53F8D">
            <w:pPr>
              <w:pStyle w:val="TAL"/>
              <w:rPr>
                <w:rFonts w:cs="Arial"/>
                <w:szCs w:val="18"/>
              </w:rPr>
            </w:pPr>
            <w:r w:rsidRPr="00690A26">
              <w:rPr>
                <w:rFonts w:cs="Arial"/>
                <w:szCs w:val="18"/>
              </w:rPr>
              <w:t xml:space="preserve">If included, this IE shall contain the </w:t>
            </w:r>
            <w:bookmarkStart w:id="51" w:name="_Hlk23291429"/>
            <w:r w:rsidRPr="00690A26">
              <w:rPr>
                <w:rFonts w:cs="Arial"/>
                <w:szCs w:val="18"/>
              </w:rPr>
              <w:t>IMSI of the requester UE to search for an appropriate NF</w:t>
            </w:r>
            <w:bookmarkEnd w:id="51"/>
            <w:r w:rsidRPr="00690A26">
              <w:rPr>
                <w:rFonts w:cs="Arial"/>
                <w:szCs w:val="18"/>
              </w:rPr>
              <w:t xml:space="preserve">. IMSI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p w14:paraId="7FF9CCCA" w14:textId="77777777" w:rsidR="00EF7E61" w:rsidRPr="00690A26" w:rsidRDefault="00EF7E61" w:rsidP="00A53F8D">
            <w:pPr>
              <w:pStyle w:val="TAL"/>
              <w:rPr>
                <w:rFonts w:cs="Arial"/>
                <w:szCs w:val="18"/>
                <w:lang w:eastAsia="zh-CN"/>
              </w:rPr>
            </w:pPr>
            <w:r w:rsidRPr="00690A26">
              <w:rPr>
                <w:rFonts w:cs="Arial"/>
                <w:szCs w:val="18"/>
              </w:rPr>
              <w:t>pattern: "</w:t>
            </w:r>
            <w:r>
              <w:rPr>
                <w:rFonts w:cs="Arial"/>
                <w:szCs w:val="18"/>
              </w:rPr>
              <w:t>^</w:t>
            </w:r>
            <w:r w:rsidRPr="00690A26">
              <w:rPr>
                <w:rFonts w:cs="Arial"/>
                <w:szCs w:val="18"/>
              </w:rPr>
              <w:t>[0-9]{5,15}</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D32615D" w14:textId="77777777" w:rsidR="00EF7E61" w:rsidRPr="00690A26" w:rsidRDefault="00EF7E61" w:rsidP="00A53F8D">
            <w:pPr>
              <w:pStyle w:val="TAL"/>
            </w:pPr>
            <w:r w:rsidRPr="00690A26">
              <w:t>Query-Params-Ext2</w:t>
            </w:r>
          </w:p>
        </w:tc>
      </w:tr>
      <w:tr w:rsidR="00EF7E61" w:rsidRPr="00690A26" w14:paraId="09560319"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85ABF9" w14:textId="77777777" w:rsidR="00EF7E61" w:rsidRPr="00690A26" w:rsidRDefault="00EF7E61" w:rsidP="00A53F8D">
            <w:pPr>
              <w:pStyle w:val="TAL"/>
            </w:pPr>
            <w:proofErr w:type="spellStart"/>
            <w:r>
              <w:t>ims</w:t>
            </w:r>
            <w:proofErr w:type="spellEnd"/>
            <w:r>
              <w:t>-private-identity</w:t>
            </w:r>
          </w:p>
        </w:tc>
        <w:tc>
          <w:tcPr>
            <w:tcW w:w="737" w:type="pct"/>
            <w:tcBorders>
              <w:top w:val="single" w:sz="4" w:space="0" w:color="auto"/>
              <w:left w:val="single" w:sz="6" w:space="0" w:color="000000"/>
              <w:bottom w:val="single" w:sz="4" w:space="0" w:color="auto"/>
              <w:right w:val="single" w:sz="6" w:space="0" w:color="000000"/>
            </w:tcBorders>
          </w:tcPr>
          <w:p w14:paraId="012362ED" w14:textId="77777777" w:rsidR="00EF7E61" w:rsidRPr="00690A26" w:rsidRDefault="00EF7E61" w:rsidP="00A53F8D">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4596D984" w14:textId="77777777" w:rsidR="00EF7E61" w:rsidRPr="00690A26" w:rsidRDefault="00EF7E61" w:rsidP="00A53F8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723785E" w14:textId="77777777" w:rsidR="00EF7E61" w:rsidRPr="00690A26" w:rsidRDefault="00EF7E61" w:rsidP="00A53F8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CD842B" w14:textId="77777777" w:rsidR="00EF7E61" w:rsidRPr="00690A26" w:rsidRDefault="00EF7E61" w:rsidP="00A53F8D">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r w:rsidRPr="00690A26">
              <w:rPr>
                <w:rFonts w:cs="Arial"/>
                <w:szCs w:val="18"/>
              </w:rPr>
              <w:t>I</w:t>
            </w:r>
            <w:r>
              <w:rPr>
                <w:rFonts w:cs="Arial"/>
                <w:szCs w:val="18"/>
              </w:rPr>
              <w:t xml:space="preserve">dentity </w:t>
            </w:r>
            <w:r w:rsidRPr="00690A26">
              <w:rPr>
                <w:rFonts w:cs="Arial"/>
                <w:szCs w:val="18"/>
              </w:rPr>
              <w:t xml:space="preserve">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5542D2E" w14:textId="77777777" w:rsidR="00EF7E61" w:rsidRPr="00690A26" w:rsidRDefault="00EF7E61" w:rsidP="00A53F8D">
            <w:pPr>
              <w:pStyle w:val="TAL"/>
            </w:pPr>
            <w:r w:rsidRPr="00690A26">
              <w:t>Query-Params-Ext</w:t>
            </w:r>
            <w:r>
              <w:t>3</w:t>
            </w:r>
          </w:p>
        </w:tc>
      </w:tr>
      <w:tr w:rsidR="00EF7E61" w:rsidRPr="00690A26" w14:paraId="0259872C"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C19133" w14:textId="77777777" w:rsidR="00EF7E61" w:rsidRPr="00690A26" w:rsidRDefault="00EF7E61" w:rsidP="00A53F8D">
            <w:pPr>
              <w:pStyle w:val="TAL"/>
            </w:pPr>
            <w:proofErr w:type="spellStart"/>
            <w:r>
              <w:t>ims</w:t>
            </w:r>
            <w:proofErr w:type="spellEnd"/>
            <w:r>
              <w:t>-public-identity</w:t>
            </w:r>
          </w:p>
        </w:tc>
        <w:tc>
          <w:tcPr>
            <w:tcW w:w="737" w:type="pct"/>
            <w:tcBorders>
              <w:top w:val="single" w:sz="4" w:space="0" w:color="auto"/>
              <w:left w:val="single" w:sz="6" w:space="0" w:color="000000"/>
              <w:bottom w:val="single" w:sz="4" w:space="0" w:color="auto"/>
              <w:right w:val="single" w:sz="6" w:space="0" w:color="000000"/>
            </w:tcBorders>
          </w:tcPr>
          <w:p w14:paraId="73EC376D" w14:textId="77777777" w:rsidR="00EF7E61" w:rsidRPr="00690A26" w:rsidRDefault="00EF7E61" w:rsidP="00A53F8D">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48175200" w14:textId="77777777" w:rsidR="00EF7E61" w:rsidRPr="00690A26" w:rsidRDefault="00EF7E61" w:rsidP="00A53F8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1B19827" w14:textId="77777777" w:rsidR="00EF7E61" w:rsidRPr="00690A26" w:rsidRDefault="00EF7E61" w:rsidP="00A53F8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526D4F4" w14:textId="77777777" w:rsidR="00EF7E61" w:rsidRPr="00690A26" w:rsidRDefault="00EF7E61" w:rsidP="00A53F8D">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DC464BD" w14:textId="77777777" w:rsidR="00EF7E61" w:rsidRPr="00690A26" w:rsidRDefault="00EF7E61" w:rsidP="00A53F8D">
            <w:pPr>
              <w:pStyle w:val="TAL"/>
            </w:pPr>
            <w:r w:rsidRPr="00690A26">
              <w:t>Query-Params-Ext</w:t>
            </w:r>
            <w:r>
              <w:t>3</w:t>
            </w:r>
          </w:p>
        </w:tc>
      </w:tr>
      <w:tr w:rsidR="00EF7E61" w:rsidRPr="00690A26" w14:paraId="75449C57"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A354AA" w14:textId="77777777" w:rsidR="00EF7E61" w:rsidRPr="00690A26" w:rsidRDefault="00EF7E61" w:rsidP="00A53F8D">
            <w:pPr>
              <w:pStyle w:val="TAL"/>
            </w:pPr>
            <w:proofErr w:type="spellStart"/>
            <w:r>
              <w:t>msisdn</w:t>
            </w:r>
            <w:proofErr w:type="spellEnd"/>
          </w:p>
        </w:tc>
        <w:tc>
          <w:tcPr>
            <w:tcW w:w="737" w:type="pct"/>
            <w:tcBorders>
              <w:top w:val="single" w:sz="4" w:space="0" w:color="auto"/>
              <w:left w:val="single" w:sz="6" w:space="0" w:color="000000"/>
              <w:bottom w:val="single" w:sz="4" w:space="0" w:color="auto"/>
              <w:right w:val="single" w:sz="6" w:space="0" w:color="000000"/>
            </w:tcBorders>
          </w:tcPr>
          <w:p w14:paraId="77F3C1A4" w14:textId="77777777" w:rsidR="00EF7E61" w:rsidRPr="00690A26" w:rsidRDefault="00EF7E61" w:rsidP="00A53F8D">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5D58B726" w14:textId="77777777" w:rsidR="00EF7E61" w:rsidRPr="00690A26" w:rsidRDefault="00EF7E61" w:rsidP="00A53F8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F770F56" w14:textId="77777777" w:rsidR="00EF7E61" w:rsidRPr="00690A26" w:rsidRDefault="00EF7E61" w:rsidP="00A53F8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5942A9E" w14:textId="77777777" w:rsidR="00EF7E61" w:rsidRPr="00690A26" w:rsidRDefault="00EF7E61" w:rsidP="00A53F8D">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03390BE" w14:textId="77777777" w:rsidR="00EF7E61" w:rsidRPr="00690A26" w:rsidRDefault="00EF7E61" w:rsidP="00A53F8D">
            <w:pPr>
              <w:pStyle w:val="TAL"/>
            </w:pPr>
            <w:r w:rsidRPr="00690A26">
              <w:t>Query-Params-Ext</w:t>
            </w:r>
            <w:r>
              <w:t>3</w:t>
            </w:r>
          </w:p>
        </w:tc>
      </w:tr>
      <w:tr w:rsidR="00EF7E61" w:rsidRPr="00690A26" w14:paraId="40663B22"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2EB535" w14:textId="77777777" w:rsidR="00EF7E61" w:rsidRPr="00690A26" w:rsidRDefault="00EF7E61" w:rsidP="00A53F8D">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6EEA98FA" w14:textId="77777777" w:rsidR="00EF7E61" w:rsidRPr="00690A26" w:rsidRDefault="00EF7E61" w:rsidP="00A53F8D">
            <w:pPr>
              <w:pStyle w:val="TAL"/>
            </w:pPr>
            <w:proofErr w:type="spellStart"/>
            <w:r w:rsidRPr="00690A26">
              <w: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8FBB026" w14:textId="77777777" w:rsidR="00EF7E61" w:rsidRPr="00690A26" w:rsidRDefault="00EF7E61" w:rsidP="00A53F8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AA168EA" w14:textId="77777777" w:rsidR="00EF7E61" w:rsidRPr="00690A26" w:rsidRDefault="00EF7E61" w:rsidP="00A53F8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D429AF3" w14:textId="77777777" w:rsidR="00EF7E61" w:rsidRPr="00690A26" w:rsidRDefault="00EF7E61" w:rsidP="00A53F8D">
            <w:pPr>
              <w:pStyle w:val="TAL"/>
              <w:rPr>
                <w:rFonts w:cs="Arial"/>
                <w:szCs w:val="18"/>
              </w:rPr>
            </w:pPr>
            <w:r w:rsidRPr="00690A26">
              <w:t xml:space="preserve">If included, this IE shall contain the internal group identifier of the UE to search for an appropriate NF. This may be included if the target NF type is "UDM" </w:t>
            </w:r>
          </w:p>
        </w:tc>
        <w:tc>
          <w:tcPr>
            <w:tcW w:w="467" w:type="pct"/>
            <w:tcBorders>
              <w:top w:val="single" w:sz="4" w:space="0" w:color="auto"/>
              <w:left w:val="single" w:sz="6" w:space="0" w:color="000000"/>
              <w:bottom w:val="single" w:sz="4" w:space="0" w:color="auto"/>
              <w:right w:val="single" w:sz="6" w:space="0" w:color="000000"/>
            </w:tcBorders>
          </w:tcPr>
          <w:p w14:paraId="4F3F09C2" w14:textId="77777777" w:rsidR="00EF7E61" w:rsidRPr="00690A26" w:rsidRDefault="00EF7E61" w:rsidP="00A53F8D">
            <w:pPr>
              <w:pStyle w:val="TAL"/>
            </w:pPr>
            <w:r w:rsidRPr="00690A26">
              <w:t>Query-Params-Ext2</w:t>
            </w:r>
          </w:p>
        </w:tc>
      </w:tr>
      <w:tr w:rsidR="00EF7E61" w:rsidRPr="00690A26" w14:paraId="276C9E98"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F75128" w14:textId="77777777" w:rsidR="00EF7E61" w:rsidRPr="00690A26" w:rsidRDefault="00EF7E61" w:rsidP="00A53F8D">
            <w:pPr>
              <w:pStyle w:val="TAL"/>
            </w:pPr>
            <w:r w:rsidRPr="00690A26">
              <w:t>preferred-</w:t>
            </w:r>
            <w:proofErr w:type="spellStart"/>
            <w:r w:rsidRPr="00690A26">
              <w:t>api</w:t>
            </w:r>
            <w:proofErr w:type="spellEnd"/>
            <w:r w:rsidRPr="00690A26">
              <w:t>-versions</w:t>
            </w:r>
          </w:p>
        </w:tc>
        <w:tc>
          <w:tcPr>
            <w:tcW w:w="737" w:type="pct"/>
            <w:tcBorders>
              <w:top w:val="single" w:sz="4" w:space="0" w:color="auto"/>
              <w:left w:val="single" w:sz="6" w:space="0" w:color="000000"/>
              <w:bottom w:val="single" w:sz="4" w:space="0" w:color="auto"/>
              <w:right w:val="single" w:sz="6" w:space="0" w:color="000000"/>
            </w:tcBorders>
          </w:tcPr>
          <w:p w14:paraId="26F14226" w14:textId="77777777" w:rsidR="00EF7E61" w:rsidRPr="00690A26" w:rsidRDefault="00EF7E61" w:rsidP="00A53F8D">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108384BF" w14:textId="77777777" w:rsidR="00EF7E61" w:rsidRPr="00690A26" w:rsidRDefault="00EF7E61" w:rsidP="00A53F8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0885E2B" w14:textId="77777777" w:rsidR="00EF7E61" w:rsidRPr="00690A26" w:rsidRDefault="00EF7E61" w:rsidP="00A53F8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A9155BD" w14:textId="77777777" w:rsidR="00EF7E61" w:rsidRPr="00690A26" w:rsidRDefault="00EF7E61" w:rsidP="00A53F8D">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proofErr w:type="spellStart"/>
            <w:r w:rsidRPr="00690A26">
              <w:t>ServiceName</w:t>
            </w:r>
            <w:proofErr w:type="spellEnd"/>
            <w:r w:rsidRPr="00690A26">
              <w:t xml:space="preserv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The NRF may return additional NFs in the response not matching the preferred </w:t>
            </w:r>
            <w:r>
              <w:rPr>
                <w:rFonts w:cs="Arial"/>
                <w:szCs w:val="18"/>
              </w:rPr>
              <w:t>API versions</w:t>
            </w:r>
            <w:r w:rsidRPr="00690A26">
              <w:rPr>
                <w:rFonts w:cs="Arial"/>
                <w:szCs w:val="18"/>
              </w:rPr>
              <w:t xml:space="preserve">, e.g. if no NF profile is found matching the </w:t>
            </w:r>
            <w:r w:rsidRPr="00690A26">
              <w:t>preferred-</w:t>
            </w:r>
            <w:proofErr w:type="spellStart"/>
            <w:r w:rsidRPr="00690A26">
              <w:t>api</w:t>
            </w:r>
            <w:proofErr w:type="spellEnd"/>
            <w:r w:rsidRPr="00690A26">
              <w:t>-versions</w:t>
            </w:r>
            <w:r w:rsidRPr="00690A26">
              <w:rPr>
                <w:rFonts w:cs="Arial"/>
                <w:szCs w:val="18"/>
              </w:rPr>
              <w:t>.</w:t>
            </w:r>
          </w:p>
          <w:p w14:paraId="2492FD64" w14:textId="77777777" w:rsidR="00EF7E61" w:rsidRPr="00690A26" w:rsidRDefault="00EF7E61" w:rsidP="00A53F8D">
            <w:pPr>
              <w:pStyle w:val="TAL"/>
              <w:rPr>
                <w:rFonts w:cs="Arial"/>
                <w:szCs w:val="18"/>
              </w:rPr>
            </w:pPr>
          </w:p>
          <w:p w14:paraId="360FB4FA" w14:textId="77777777" w:rsidR="00EF7E61" w:rsidRPr="00690A26" w:rsidRDefault="00EF7E61" w:rsidP="00A53F8D">
            <w:pPr>
              <w:pStyle w:val="TAL"/>
              <w:rPr>
                <w:rFonts w:cs="Arial"/>
                <w:szCs w:val="18"/>
              </w:rPr>
            </w:pPr>
            <w:r w:rsidRPr="00690A26">
              <w:rPr>
                <w:rFonts w:cs="Arial"/>
                <w:szCs w:val="18"/>
              </w:rPr>
              <w:t>An API Version Indication is a string formatted as {operator}+{API Version}.</w:t>
            </w:r>
          </w:p>
          <w:p w14:paraId="139EB7E2" w14:textId="77777777" w:rsidR="00EF7E61" w:rsidRPr="00690A26" w:rsidRDefault="00EF7E61" w:rsidP="00A53F8D">
            <w:pPr>
              <w:pStyle w:val="TAL"/>
              <w:rPr>
                <w:rFonts w:cs="Arial"/>
                <w:szCs w:val="18"/>
              </w:rPr>
            </w:pPr>
          </w:p>
          <w:p w14:paraId="4B012381" w14:textId="77777777" w:rsidR="00EF7E61" w:rsidRPr="00690A26" w:rsidRDefault="00EF7E61" w:rsidP="00A53F8D">
            <w:pPr>
              <w:pStyle w:val="TAL"/>
              <w:rPr>
                <w:rFonts w:cs="Arial"/>
                <w:szCs w:val="18"/>
              </w:rPr>
            </w:pPr>
            <w:r w:rsidRPr="00690A26">
              <w:rPr>
                <w:rFonts w:cs="Arial"/>
                <w:szCs w:val="18"/>
              </w:rPr>
              <w:t>The following operators shall be supported:</w:t>
            </w:r>
          </w:p>
          <w:p w14:paraId="05BBF3DE" w14:textId="77777777" w:rsidR="00EF7E61" w:rsidRPr="00690A26" w:rsidRDefault="00EF7E61" w:rsidP="00A53F8D">
            <w:pPr>
              <w:pStyle w:val="TAL"/>
              <w:rPr>
                <w:rFonts w:cs="Arial"/>
                <w:szCs w:val="18"/>
              </w:rPr>
            </w:pPr>
          </w:p>
          <w:p w14:paraId="1687439F" w14:textId="77777777" w:rsidR="00EF7E61" w:rsidRPr="00690A26" w:rsidRDefault="00EF7E61" w:rsidP="00A53F8D">
            <w:pPr>
              <w:pStyle w:val="TAL"/>
              <w:ind w:left="621" w:hanging="621"/>
              <w:rPr>
                <w:rFonts w:cs="Arial"/>
                <w:szCs w:val="18"/>
              </w:rPr>
            </w:pPr>
            <w:r w:rsidRPr="00690A26">
              <w:rPr>
                <w:rFonts w:cs="Arial"/>
                <w:szCs w:val="18"/>
              </w:rPr>
              <w:t>"="</w:t>
            </w:r>
            <w:r w:rsidRPr="00690A26">
              <w:rPr>
                <w:rFonts w:cs="Arial"/>
                <w:szCs w:val="18"/>
              </w:rPr>
              <w:tab/>
              <w:t>match a version equals to the version value indicated.</w:t>
            </w:r>
          </w:p>
          <w:p w14:paraId="5E39F889" w14:textId="77777777" w:rsidR="00EF7E61" w:rsidRPr="00690A26" w:rsidRDefault="00EF7E61" w:rsidP="00A53F8D">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71008E70" w14:textId="77777777" w:rsidR="00EF7E61" w:rsidRPr="00690A26" w:rsidRDefault="00EF7E61" w:rsidP="00A53F8D">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3D654364" w14:textId="77777777" w:rsidR="00EF7E61" w:rsidRPr="00690A26" w:rsidRDefault="00EF7E61" w:rsidP="00A53F8D">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70D731F6" w14:textId="77777777" w:rsidR="00EF7E61" w:rsidRPr="00690A26" w:rsidRDefault="00EF7E61" w:rsidP="00A53F8D">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0AA49405" w14:textId="77777777" w:rsidR="00EF7E61" w:rsidRPr="00690A26" w:rsidRDefault="00EF7E61" w:rsidP="00A53F8D">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p w14:paraId="66CF3BA3" w14:textId="77777777" w:rsidR="00EF7E61" w:rsidRPr="00690A26" w:rsidRDefault="00EF7E61" w:rsidP="00A53F8D">
            <w:pPr>
              <w:pStyle w:val="TAL"/>
              <w:rPr>
                <w:rFonts w:cs="Arial"/>
                <w:szCs w:val="18"/>
              </w:rPr>
            </w:pPr>
          </w:p>
          <w:p w14:paraId="372FC26B" w14:textId="77777777" w:rsidR="00EF7E61" w:rsidRPr="00690A26" w:rsidRDefault="00EF7E61" w:rsidP="00A53F8D">
            <w:pPr>
              <w:pStyle w:val="TAL"/>
              <w:rPr>
                <w:rFonts w:cs="Arial"/>
                <w:szCs w:val="18"/>
              </w:rPr>
            </w:pPr>
            <w:r w:rsidRPr="00690A26">
              <w:rPr>
                <w:rFonts w:cs="Arial"/>
                <w:szCs w:val="18"/>
              </w:rPr>
              <w:t xml:space="preserve">Precedence between versions is identified by comparing the Major, Minor, and Patch version fields numerically, from left to </w:t>
            </w:r>
            <w:r w:rsidRPr="00690A26">
              <w:rPr>
                <w:rFonts w:cs="Arial"/>
                <w:szCs w:val="18"/>
              </w:rPr>
              <w:lastRenderedPageBreak/>
              <w:t>right.</w:t>
            </w:r>
          </w:p>
          <w:p w14:paraId="3E42536B" w14:textId="77777777" w:rsidR="00EF7E61" w:rsidRPr="00690A26" w:rsidRDefault="00EF7E61" w:rsidP="00A53F8D">
            <w:pPr>
              <w:pStyle w:val="TAL"/>
              <w:rPr>
                <w:rFonts w:cs="Arial"/>
                <w:szCs w:val="18"/>
              </w:rPr>
            </w:pPr>
          </w:p>
          <w:p w14:paraId="118713D4" w14:textId="77777777" w:rsidR="00EF7E61" w:rsidRPr="00690A26" w:rsidRDefault="00EF7E61" w:rsidP="00A53F8D">
            <w:pPr>
              <w:pStyle w:val="TAL"/>
              <w:rPr>
                <w:rFonts w:cs="Arial"/>
                <w:szCs w:val="18"/>
              </w:rPr>
            </w:pPr>
            <w:r w:rsidRPr="00690A26">
              <w:rPr>
                <w:rFonts w:cs="Arial"/>
                <w:szCs w:val="18"/>
              </w:rPr>
              <w:t>If no operator or an unknown operator is provided in API Version Indication, "=" operator is applied.</w:t>
            </w:r>
          </w:p>
          <w:p w14:paraId="06106B55" w14:textId="77777777" w:rsidR="00EF7E61" w:rsidRPr="00690A26" w:rsidRDefault="00EF7E61" w:rsidP="00A53F8D">
            <w:pPr>
              <w:pStyle w:val="TAL"/>
              <w:rPr>
                <w:rFonts w:cs="Arial"/>
                <w:szCs w:val="18"/>
              </w:rPr>
            </w:pPr>
          </w:p>
          <w:p w14:paraId="3EF26203" w14:textId="77777777" w:rsidR="00EF7E61" w:rsidRPr="00690A26" w:rsidRDefault="00EF7E61" w:rsidP="00A53F8D">
            <w:pPr>
              <w:pStyle w:val="TAL"/>
              <w:rPr>
                <w:rFonts w:cs="Arial"/>
                <w:szCs w:val="18"/>
                <w:u w:val="single"/>
              </w:rPr>
            </w:pPr>
            <w:r w:rsidRPr="00690A26">
              <w:rPr>
                <w:rFonts w:cs="Arial"/>
                <w:szCs w:val="18"/>
                <w:u w:val="single"/>
              </w:rPr>
              <w:t>Example of API Version Indication:</w:t>
            </w:r>
          </w:p>
          <w:p w14:paraId="73A6E787" w14:textId="77777777" w:rsidR="00EF7E61" w:rsidRPr="00690A26" w:rsidRDefault="00EF7E61" w:rsidP="00A53F8D">
            <w:pPr>
              <w:pStyle w:val="TAL"/>
              <w:rPr>
                <w:rFonts w:cs="Arial"/>
                <w:szCs w:val="18"/>
              </w:rPr>
            </w:pPr>
          </w:p>
          <w:p w14:paraId="650D0919" w14:textId="77777777" w:rsidR="00EF7E61" w:rsidRPr="00690A26" w:rsidRDefault="00EF7E61" w:rsidP="00A53F8D">
            <w:pPr>
              <w:pStyle w:val="TAL"/>
              <w:ind w:left="621" w:hanging="630"/>
              <w:rPr>
                <w:rFonts w:cs="Arial"/>
                <w:szCs w:val="18"/>
              </w:rPr>
            </w:pPr>
            <w:r w:rsidRPr="00690A26">
              <w:rPr>
                <w:rFonts w:cs="Arial"/>
                <w:szCs w:val="18"/>
              </w:rPr>
              <w:t>Case1: "=1.2.4.operator-ext" or "1.2.4.operator-ext" means matching the service with API version "1.2.4.operator-ext"</w:t>
            </w:r>
          </w:p>
          <w:p w14:paraId="4022E2DE" w14:textId="77777777" w:rsidR="00EF7E61" w:rsidRPr="00690A26" w:rsidRDefault="00EF7E61" w:rsidP="00A53F8D">
            <w:pPr>
              <w:pStyle w:val="TAL"/>
              <w:ind w:left="621" w:hanging="630"/>
              <w:rPr>
                <w:rFonts w:cs="Arial"/>
                <w:szCs w:val="18"/>
              </w:rPr>
            </w:pPr>
            <w:r w:rsidRPr="00690A26">
              <w:rPr>
                <w:rFonts w:cs="Arial"/>
                <w:szCs w:val="18"/>
              </w:rPr>
              <w:t>Case2: "&gt;1.2.4" means matching the service with API versions greater than "1.2.4"</w:t>
            </w:r>
          </w:p>
          <w:p w14:paraId="15662FE0" w14:textId="77777777" w:rsidR="00EF7E61" w:rsidRPr="00690A26" w:rsidRDefault="00EF7E61" w:rsidP="00A53F8D">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0C4753F5" w14:textId="77777777" w:rsidR="00EF7E61" w:rsidRPr="00690A26" w:rsidRDefault="00EF7E61" w:rsidP="00A53F8D">
            <w:pPr>
              <w:pStyle w:val="TAL"/>
            </w:pPr>
            <w:r w:rsidRPr="00690A26">
              <w:lastRenderedPageBreak/>
              <w:t>Query-Params-Ext2</w:t>
            </w:r>
          </w:p>
        </w:tc>
      </w:tr>
      <w:tr w:rsidR="00EF7E61" w:rsidRPr="00690A26" w14:paraId="2A987D23"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0CF6BA" w14:textId="77777777" w:rsidR="00EF7E61" w:rsidRPr="00690A26" w:rsidRDefault="00EF7E61" w:rsidP="00A53F8D">
            <w:pPr>
              <w:pStyle w:val="TAL"/>
            </w:pPr>
            <w:r>
              <w:rPr>
                <w:lang w:eastAsia="zh-CN"/>
              </w:rPr>
              <w:lastRenderedPageBreak/>
              <w:t>v2x-support-ind</w:t>
            </w:r>
          </w:p>
        </w:tc>
        <w:tc>
          <w:tcPr>
            <w:tcW w:w="737" w:type="pct"/>
            <w:tcBorders>
              <w:top w:val="single" w:sz="4" w:space="0" w:color="auto"/>
              <w:left w:val="single" w:sz="6" w:space="0" w:color="000000"/>
              <w:bottom w:val="single" w:sz="4" w:space="0" w:color="auto"/>
              <w:right w:val="single" w:sz="6" w:space="0" w:color="000000"/>
            </w:tcBorders>
          </w:tcPr>
          <w:p w14:paraId="4561F850" w14:textId="77777777" w:rsidR="00EF7E61" w:rsidRPr="00690A26" w:rsidRDefault="00EF7E61" w:rsidP="00A53F8D">
            <w:pPr>
              <w:pStyle w:val="TAL"/>
            </w:pPr>
            <w:proofErr w:type="spellStart"/>
            <w:r w:rsidRPr="002857AD">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A7FFE7C" w14:textId="77777777" w:rsidR="00EF7E61" w:rsidRPr="00690A26" w:rsidRDefault="00EF7E61" w:rsidP="00A53F8D">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B52CAB0" w14:textId="77777777" w:rsidR="00EF7E61" w:rsidRPr="00690A26" w:rsidRDefault="00EF7E61" w:rsidP="00A53F8D">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36B481" w14:textId="77777777" w:rsidR="00EF7E61" w:rsidRPr="002857AD" w:rsidRDefault="00EF7E61" w:rsidP="00A53F8D">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77B7885C" w14:textId="77777777" w:rsidR="00EF7E61" w:rsidRPr="002857AD" w:rsidRDefault="00EF7E61" w:rsidP="00A53F8D">
            <w:pPr>
              <w:pStyle w:val="TAL"/>
            </w:pPr>
          </w:p>
          <w:p w14:paraId="56F726E9" w14:textId="77777777" w:rsidR="00EF7E61" w:rsidRPr="00690A26" w:rsidRDefault="00EF7E61" w:rsidP="00A53F8D">
            <w:pPr>
              <w:pStyle w:val="TAL"/>
              <w:rPr>
                <w:rFonts w:cs="Arial"/>
                <w:szCs w:val="18"/>
              </w:rPr>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629C8B4A" w14:textId="77777777" w:rsidR="00EF7E61" w:rsidRPr="00690A26" w:rsidRDefault="00EF7E61" w:rsidP="00A53F8D">
            <w:pPr>
              <w:pStyle w:val="TAL"/>
            </w:pPr>
            <w:r w:rsidRPr="00F41E31">
              <w:t>Query-Params-Ext</w:t>
            </w:r>
            <w:r>
              <w:t>2</w:t>
            </w:r>
          </w:p>
        </w:tc>
      </w:tr>
      <w:tr w:rsidR="00EF7E61" w:rsidRPr="00690A26" w14:paraId="5845B31B"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0566BB" w14:textId="77777777" w:rsidR="00EF7E61" w:rsidRDefault="00EF7E61" w:rsidP="00A53F8D">
            <w:pPr>
              <w:pStyle w:val="TAL"/>
              <w:rPr>
                <w:lang w:eastAsia="zh-CN"/>
              </w:rPr>
            </w:pPr>
            <w:r w:rsidRPr="00A16735">
              <w:rPr>
                <w:color w:val="000000"/>
              </w:rPr>
              <w:t>redundant-</w:t>
            </w:r>
            <w:proofErr w:type="spellStart"/>
            <w:r w:rsidRPr="00A16735">
              <w:rPr>
                <w:color w:val="000000"/>
              </w:rPr>
              <w:t>gtpu</w:t>
            </w:r>
            <w:proofErr w:type="spellEnd"/>
          </w:p>
        </w:tc>
        <w:tc>
          <w:tcPr>
            <w:tcW w:w="737" w:type="pct"/>
            <w:tcBorders>
              <w:top w:val="single" w:sz="4" w:space="0" w:color="auto"/>
              <w:left w:val="single" w:sz="6" w:space="0" w:color="000000"/>
              <w:bottom w:val="single" w:sz="4" w:space="0" w:color="auto"/>
              <w:right w:val="single" w:sz="6" w:space="0" w:color="000000"/>
            </w:tcBorders>
          </w:tcPr>
          <w:p w14:paraId="6542E48E" w14:textId="77777777" w:rsidR="00EF7E61" w:rsidRPr="002857AD" w:rsidRDefault="00EF7E61" w:rsidP="00A53F8D">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2470682" w14:textId="77777777" w:rsidR="00EF7E61" w:rsidRDefault="00EF7E61" w:rsidP="00A53F8D">
            <w:pPr>
              <w:pStyle w:val="TAC"/>
              <w:rPr>
                <w:lang w:eastAsia="zh-CN"/>
              </w:rPr>
            </w:pPr>
            <w:r w:rsidRPr="00A16735">
              <w:rPr>
                <w:rFonts w:hint="eastAsia"/>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9D18AC9" w14:textId="77777777" w:rsidR="00EF7E61" w:rsidRDefault="00EF7E61" w:rsidP="00A53F8D">
            <w:pPr>
              <w:pStyle w:val="TAL"/>
              <w:rPr>
                <w:lang w:eastAsia="zh-CN"/>
              </w:rPr>
            </w:pPr>
            <w:r w:rsidRPr="00A16735">
              <w:rPr>
                <w:rFonts w:hint="eastAsia"/>
                <w:color w:val="000000"/>
                <w:lang w:eastAsia="zh-CN"/>
              </w:rPr>
              <w:t>0</w:t>
            </w:r>
            <w:r w:rsidRPr="00A16735">
              <w:rPr>
                <w:color w:val="000000"/>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C60787" w14:textId="77777777" w:rsidR="00EF7E61" w:rsidRPr="00A16735" w:rsidRDefault="00EF7E61" w:rsidP="00A53F8D">
            <w:pPr>
              <w:pStyle w:val="TAL"/>
              <w:rPr>
                <w:color w:val="000000"/>
              </w:rPr>
            </w:pPr>
            <w:r w:rsidRPr="00A16735">
              <w:rPr>
                <w:color w:val="000000"/>
              </w:rPr>
              <w:t>When present, this IE indicates whether a UPF supporting redundant GTP-U path</w:t>
            </w:r>
            <w:r w:rsidRPr="00A16735">
              <w:rPr>
                <w:rFonts w:cs="Arial"/>
                <w:color w:val="000000"/>
                <w:szCs w:val="18"/>
              </w:rPr>
              <w:t xml:space="preserve"> </w:t>
            </w:r>
            <w:r w:rsidRPr="00A16735">
              <w:rPr>
                <w:color w:val="000000"/>
              </w:rPr>
              <w:t>needs to be discovered.</w:t>
            </w:r>
          </w:p>
          <w:p w14:paraId="361B9CF6" w14:textId="77777777" w:rsidR="00EF7E61" w:rsidRPr="00A16735" w:rsidRDefault="00EF7E61" w:rsidP="00A53F8D">
            <w:pPr>
              <w:pStyle w:val="TAL"/>
              <w:rPr>
                <w:color w:val="000000"/>
              </w:rPr>
            </w:pPr>
          </w:p>
          <w:p w14:paraId="5C6157D1" w14:textId="77777777" w:rsidR="00EF7E61" w:rsidRPr="002857AD" w:rsidRDefault="00EF7E61" w:rsidP="00A53F8D">
            <w:pPr>
              <w:pStyle w:val="TAL"/>
            </w:pPr>
            <w:r w:rsidRPr="00A16735">
              <w:rPr>
                <w:rFonts w:cs="Arial"/>
                <w:color w:val="000000"/>
                <w:szCs w:val="18"/>
              </w:rPr>
              <w:t xml:space="preserve">true: a UPF supporting </w:t>
            </w:r>
            <w:r w:rsidRPr="00A16735">
              <w:rPr>
                <w:color w:val="000000"/>
              </w:rPr>
              <w:t>redundant GTP-U path</w:t>
            </w:r>
            <w:r w:rsidRPr="00A16735">
              <w:rPr>
                <w:rFonts w:cs="Arial"/>
                <w:color w:val="000000"/>
                <w:szCs w:val="18"/>
              </w:rPr>
              <w:t xml:space="preserve"> is requested to be discovered;</w:t>
            </w:r>
            <w:r w:rsidRPr="00A16735">
              <w:rPr>
                <w:rFonts w:cs="Arial"/>
                <w:color w:val="000000"/>
                <w:szCs w:val="18"/>
              </w:rPr>
              <w:br/>
              <w:t xml:space="preserve">false: a UPF not supporting </w:t>
            </w:r>
            <w:r w:rsidRPr="00A16735">
              <w:rPr>
                <w:color w:val="000000"/>
              </w:rPr>
              <w:t>redundant GTP-U path</w:t>
            </w:r>
            <w:r w:rsidRPr="00A16735">
              <w:rPr>
                <w:rFonts w:cs="Arial"/>
                <w:color w:val="000000"/>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1D72CD96" w14:textId="77777777" w:rsidR="00EF7E61" w:rsidRPr="00F41E31" w:rsidRDefault="00EF7E61" w:rsidP="00A53F8D">
            <w:pPr>
              <w:pStyle w:val="TAL"/>
            </w:pPr>
            <w:r w:rsidRPr="00A16735">
              <w:rPr>
                <w:color w:val="000000"/>
              </w:rPr>
              <w:t>Query-Params-Ext2</w:t>
            </w:r>
          </w:p>
        </w:tc>
      </w:tr>
      <w:tr w:rsidR="00EF7E61" w:rsidRPr="00690A26" w14:paraId="33AB00D8"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F4F4D2" w14:textId="77777777" w:rsidR="00EF7E61" w:rsidRDefault="00EF7E61" w:rsidP="00A53F8D">
            <w:pPr>
              <w:pStyle w:val="TAL"/>
              <w:rPr>
                <w:lang w:eastAsia="zh-CN"/>
              </w:rPr>
            </w:pPr>
            <w:r w:rsidRPr="00A16735">
              <w:rPr>
                <w:color w:val="000000"/>
              </w:rPr>
              <w:t>redundant-transport</w:t>
            </w:r>
          </w:p>
        </w:tc>
        <w:tc>
          <w:tcPr>
            <w:tcW w:w="737" w:type="pct"/>
            <w:tcBorders>
              <w:top w:val="single" w:sz="4" w:space="0" w:color="auto"/>
              <w:left w:val="single" w:sz="6" w:space="0" w:color="000000"/>
              <w:bottom w:val="single" w:sz="4" w:space="0" w:color="auto"/>
              <w:right w:val="single" w:sz="6" w:space="0" w:color="000000"/>
            </w:tcBorders>
          </w:tcPr>
          <w:p w14:paraId="4460BFE1" w14:textId="77777777" w:rsidR="00EF7E61" w:rsidRPr="002857AD" w:rsidRDefault="00EF7E61" w:rsidP="00A53F8D">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EADFF4B" w14:textId="77777777" w:rsidR="00EF7E61" w:rsidRDefault="00EF7E61" w:rsidP="00A53F8D">
            <w:pPr>
              <w:pStyle w:val="TAC"/>
              <w:rPr>
                <w:lang w:eastAsia="zh-CN"/>
              </w:rPr>
            </w:pPr>
            <w:r w:rsidRPr="00A16735">
              <w:rPr>
                <w:rFonts w:hint="eastAsia"/>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427B0F3" w14:textId="77777777" w:rsidR="00EF7E61" w:rsidRDefault="00EF7E61" w:rsidP="00A53F8D">
            <w:pPr>
              <w:pStyle w:val="TAL"/>
              <w:rPr>
                <w:lang w:eastAsia="zh-CN"/>
              </w:rPr>
            </w:pPr>
            <w:r w:rsidRPr="00A16735">
              <w:rPr>
                <w:rFonts w:hint="eastAsia"/>
                <w:color w:val="000000"/>
                <w:lang w:eastAsia="zh-CN"/>
              </w:rPr>
              <w:t>0</w:t>
            </w:r>
            <w:r w:rsidRPr="00A16735">
              <w:rPr>
                <w:color w:val="000000"/>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1BBFF72" w14:textId="77777777" w:rsidR="00EF7E61" w:rsidRPr="00A16735" w:rsidRDefault="00EF7E61" w:rsidP="00A53F8D">
            <w:pPr>
              <w:pStyle w:val="TAL"/>
              <w:rPr>
                <w:color w:val="000000"/>
              </w:rPr>
            </w:pPr>
            <w:r w:rsidRPr="00A16735">
              <w:rPr>
                <w:color w:val="000000"/>
              </w:rPr>
              <w:t>When present, this IE indicates whether a UPF supporting redundant transport path on the transport layer</w:t>
            </w:r>
            <w:r w:rsidRPr="00A16735">
              <w:rPr>
                <w:rFonts w:cs="Arial"/>
                <w:color w:val="000000"/>
                <w:szCs w:val="18"/>
              </w:rPr>
              <w:t xml:space="preserve"> </w:t>
            </w:r>
            <w:r w:rsidRPr="00A16735">
              <w:rPr>
                <w:color w:val="000000"/>
              </w:rPr>
              <w:t>in the corresponding network slice needs to be discovered.</w:t>
            </w:r>
          </w:p>
          <w:p w14:paraId="24436F7D" w14:textId="77777777" w:rsidR="00EF7E61" w:rsidRPr="00A16735" w:rsidRDefault="00EF7E61" w:rsidP="00A53F8D">
            <w:pPr>
              <w:pStyle w:val="TAL"/>
              <w:rPr>
                <w:color w:val="000000"/>
              </w:rPr>
            </w:pPr>
          </w:p>
          <w:p w14:paraId="4A18D54B" w14:textId="77777777" w:rsidR="00EF7E61" w:rsidRPr="00A16735" w:rsidRDefault="00EF7E61" w:rsidP="00A53F8D">
            <w:pPr>
              <w:pStyle w:val="TAL"/>
              <w:rPr>
                <w:rFonts w:cs="Arial"/>
                <w:color w:val="000000"/>
                <w:szCs w:val="18"/>
              </w:rPr>
            </w:pPr>
            <w:r w:rsidRPr="00A16735">
              <w:rPr>
                <w:rFonts w:cs="Arial"/>
                <w:color w:val="000000"/>
                <w:szCs w:val="18"/>
              </w:rPr>
              <w:t xml:space="preserve">true: a UPF supporting </w:t>
            </w:r>
            <w:r w:rsidRPr="00A16735">
              <w:rPr>
                <w:color w:val="000000"/>
              </w:rPr>
              <w:t>redundant transport path on the transport layer</w:t>
            </w:r>
            <w:r w:rsidRPr="00A16735">
              <w:rPr>
                <w:rFonts w:cs="Arial"/>
                <w:color w:val="000000"/>
                <w:szCs w:val="18"/>
              </w:rPr>
              <w:t xml:space="preserve"> is requested to be discovered;</w:t>
            </w:r>
            <w:r w:rsidRPr="00A16735">
              <w:rPr>
                <w:rFonts w:cs="Arial"/>
                <w:color w:val="000000"/>
                <w:szCs w:val="18"/>
              </w:rPr>
              <w:br/>
              <w:t xml:space="preserve">false: a UPF not supporting </w:t>
            </w:r>
            <w:r w:rsidRPr="00A16735">
              <w:rPr>
                <w:color w:val="000000"/>
              </w:rPr>
              <w:t>redundant transport path on the transport layer</w:t>
            </w:r>
            <w:r w:rsidRPr="00A16735">
              <w:rPr>
                <w:rFonts w:cs="Arial"/>
                <w:color w:val="000000"/>
                <w:szCs w:val="18"/>
              </w:rPr>
              <w:t xml:space="preserve"> is requested to be discovered.</w:t>
            </w:r>
          </w:p>
          <w:p w14:paraId="35BB88A5" w14:textId="77777777" w:rsidR="00EF7E61" w:rsidRPr="00A16735" w:rsidRDefault="00EF7E61" w:rsidP="00A53F8D">
            <w:pPr>
              <w:pStyle w:val="TAL"/>
              <w:rPr>
                <w:rFonts w:cs="Arial"/>
                <w:color w:val="000000"/>
                <w:szCs w:val="18"/>
              </w:rPr>
            </w:pPr>
          </w:p>
          <w:p w14:paraId="7675F914" w14:textId="77777777" w:rsidR="00EF7E61" w:rsidRPr="002857AD" w:rsidRDefault="00EF7E61" w:rsidP="00A53F8D">
            <w:pPr>
              <w:pStyle w:val="TAL"/>
            </w:pPr>
            <w:r w:rsidRPr="00A16735">
              <w:rPr>
                <w:color w:val="000000"/>
              </w:rPr>
              <w:t xml:space="preserve">If the </w:t>
            </w:r>
            <w:proofErr w:type="spellStart"/>
            <w:r w:rsidRPr="00A16735">
              <w:rPr>
                <w:color w:val="000000"/>
              </w:rPr>
              <w:t>Snssai</w:t>
            </w:r>
            <w:proofErr w:type="spellEnd"/>
            <w:r w:rsidRPr="00A16735">
              <w:rPr>
                <w:color w:val="000000"/>
              </w:rPr>
              <w:t xml:space="preserve">(s) are also included, the UPF supporting redundant transport path on the transport layer shall be available in the network slice(s) identified by the </w:t>
            </w:r>
            <w:proofErr w:type="spellStart"/>
            <w:r w:rsidRPr="00A16735">
              <w:rPr>
                <w:color w:val="000000"/>
              </w:rPr>
              <w:t>Snssai</w:t>
            </w:r>
            <w:proofErr w:type="spellEnd"/>
            <w:r w:rsidRPr="00A16735">
              <w:rPr>
                <w:color w:val="000000"/>
              </w:rPr>
              <w:t>(s).</w:t>
            </w:r>
          </w:p>
        </w:tc>
        <w:tc>
          <w:tcPr>
            <w:tcW w:w="467" w:type="pct"/>
            <w:tcBorders>
              <w:top w:val="single" w:sz="4" w:space="0" w:color="auto"/>
              <w:left w:val="single" w:sz="6" w:space="0" w:color="000000"/>
              <w:bottom w:val="single" w:sz="4" w:space="0" w:color="auto"/>
              <w:right w:val="single" w:sz="6" w:space="0" w:color="000000"/>
            </w:tcBorders>
          </w:tcPr>
          <w:p w14:paraId="26E17DFC" w14:textId="77777777" w:rsidR="00EF7E61" w:rsidRPr="00F41E31" w:rsidRDefault="00EF7E61" w:rsidP="00A53F8D">
            <w:pPr>
              <w:pStyle w:val="TAL"/>
            </w:pPr>
            <w:r w:rsidRPr="00A16735">
              <w:rPr>
                <w:color w:val="000000"/>
              </w:rPr>
              <w:t>Query-Params-Ext2</w:t>
            </w:r>
          </w:p>
        </w:tc>
      </w:tr>
      <w:tr w:rsidR="00EF7E61" w:rsidRPr="00690A26" w14:paraId="1FC927FD"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4C1F35" w14:textId="77777777" w:rsidR="00EF7E61" w:rsidRPr="00A16735" w:rsidRDefault="00EF7E61" w:rsidP="00A53F8D">
            <w:pPr>
              <w:pStyle w:val="TAL"/>
              <w:rPr>
                <w:color w:val="000000"/>
              </w:rPr>
            </w:pPr>
            <w:proofErr w:type="spellStart"/>
            <w:r w:rsidRPr="00075E8F">
              <w:rPr>
                <w:color w:val="000000"/>
              </w:rPr>
              <w:t>ipups</w:t>
            </w:r>
            <w:proofErr w:type="spellEnd"/>
          </w:p>
        </w:tc>
        <w:tc>
          <w:tcPr>
            <w:tcW w:w="737" w:type="pct"/>
            <w:tcBorders>
              <w:top w:val="single" w:sz="4" w:space="0" w:color="auto"/>
              <w:left w:val="single" w:sz="6" w:space="0" w:color="000000"/>
              <w:bottom w:val="single" w:sz="4" w:space="0" w:color="auto"/>
              <w:right w:val="single" w:sz="6" w:space="0" w:color="000000"/>
            </w:tcBorders>
          </w:tcPr>
          <w:p w14:paraId="7D560BB1" w14:textId="77777777" w:rsidR="00EF7E61" w:rsidRPr="00A16735" w:rsidRDefault="00EF7E61" w:rsidP="00A53F8D">
            <w:pPr>
              <w:pStyle w:val="TAL"/>
              <w:rPr>
                <w:color w:val="000000"/>
              </w:rPr>
            </w:pPr>
            <w:proofErr w:type="spellStart"/>
            <w:r w:rsidRPr="00075E8F">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90B8487" w14:textId="77777777" w:rsidR="00EF7E61" w:rsidRPr="00A16735" w:rsidRDefault="00EF7E61" w:rsidP="00A53F8D">
            <w:pPr>
              <w:pStyle w:val="TAC"/>
              <w:rPr>
                <w:color w:val="000000"/>
                <w:lang w:eastAsia="zh-CN"/>
              </w:rPr>
            </w:pPr>
            <w:r w:rsidRPr="00075E8F">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9E81937" w14:textId="77777777" w:rsidR="00EF7E61" w:rsidRPr="00A16735" w:rsidRDefault="00EF7E61" w:rsidP="00A53F8D">
            <w:pPr>
              <w:pStyle w:val="TAL"/>
              <w:rPr>
                <w:color w:val="000000"/>
                <w:lang w:eastAsia="zh-CN"/>
              </w:rPr>
            </w:pPr>
            <w:r w:rsidRPr="00075E8F">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1C3B94" w14:textId="77777777" w:rsidR="00EF7E61" w:rsidRPr="00075E8F" w:rsidRDefault="00EF7E61" w:rsidP="00A53F8D">
            <w:pPr>
              <w:pStyle w:val="TAL"/>
              <w:rPr>
                <w:color w:val="000000"/>
              </w:rPr>
            </w:pPr>
            <w:r w:rsidRPr="00075E8F">
              <w:rPr>
                <w:color w:val="000000"/>
              </w:rPr>
              <w:t>When present, this IE indicates whether a UPF which is configured for IPUPS</w:t>
            </w:r>
            <w:r w:rsidRPr="00D348BE">
              <w:t xml:space="preserve"> is requested to be discovered</w:t>
            </w:r>
            <w:r w:rsidRPr="00075E8F">
              <w:rPr>
                <w:color w:val="000000"/>
              </w:rPr>
              <w:t>.</w:t>
            </w:r>
          </w:p>
          <w:p w14:paraId="4E268C7C" w14:textId="77777777" w:rsidR="00EF7E61" w:rsidRPr="00075E8F" w:rsidRDefault="00EF7E61" w:rsidP="00A53F8D">
            <w:pPr>
              <w:pStyle w:val="TAL"/>
              <w:rPr>
                <w:color w:val="000000"/>
              </w:rPr>
            </w:pPr>
          </w:p>
          <w:p w14:paraId="37E84438" w14:textId="77777777" w:rsidR="00EF7E61" w:rsidRPr="00075E8F" w:rsidRDefault="00EF7E61" w:rsidP="00A53F8D">
            <w:pPr>
              <w:pStyle w:val="TAL"/>
              <w:rPr>
                <w:color w:val="000000"/>
              </w:rPr>
            </w:pPr>
            <w:r w:rsidRPr="00075E8F">
              <w:rPr>
                <w:color w:val="000000"/>
              </w:rPr>
              <w:t>true: a UPF which is configured for IPUPS is requested to be discovered;</w:t>
            </w:r>
          </w:p>
          <w:p w14:paraId="648DE3A5" w14:textId="77777777" w:rsidR="00EF7E61" w:rsidRPr="00A16735" w:rsidRDefault="00EF7E61" w:rsidP="00A53F8D">
            <w:pPr>
              <w:pStyle w:val="TAL"/>
              <w:rPr>
                <w:color w:val="000000"/>
              </w:rPr>
            </w:pPr>
            <w:r w:rsidRPr="00075E8F">
              <w:rPr>
                <w:color w:val="000000"/>
              </w:rPr>
              <w:t>false: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32631FD6" w14:textId="77777777" w:rsidR="00EF7E61" w:rsidRPr="00A16735" w:rsidRDefault="00EF7E61" w:rsidP="00A53F8D">
            <w:pPr>
              <w:pStyle w:val="TAL"/>
              <w:rPr>
                <w:color w:val="000000"/>
              </w:rPr>
            </w:pPr>
            <w:r w:rsidRPr="00075E8F">
              <w:rPr>
                <w:color w:val="000000"/>
              </w:rPr>
              <w:t>Query-Params-Ext2</w:t>
            </w:r>
          </w:p>
        </w:tc>
      </w:tr>
      <w:tr w:rsidR="00EF7E61" w:rsidRPr="00690A26" w14:paraId="5971B7A5"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0FE72F" w14:textId="77777777" w:rsidR="00EF7E61" w:rsidRPr="00075E8F" w:rsidRDefault="00EF7E61" w:rsidP="00A53F8D">
            <w:pPr>
              <w:pStyle w:val="TAL"/>
              <w:rPr>
                <w:color w:val="000000"/>
              </w:rPr>
            </w:pPr>
            <w:proofErr w:type="spellStart"/>
            <w:r>
              <w:rPr>
                <w:color w:val="000000"/>
              </w:rPr>
              <w:t>scp</w:t>
            </w:r>
            <w:proofErr w:type="spellEnd"/>
            <w:r>
              <w:rPr>
                <w:color w:val="000000"/>
              </w:rPr>
              <w:t>-domain-list</w:t>
            </w:r>
          </w:p>
        </w:tc>
        <w:tc>
          <w:tcPr>
            <w:tcW w:w="737" w:type="pct"/>
            <w:tcBorders>
              <w:top w:val="single" w:sz="4" w:space="0" w:color="auto"/>
              <w:left w:val="single" w:sz="6" w:space="0" w:color="000000"/>
              <w:bottom w:val="single" w:sz="4" w:space="0" w:color="auto"/>
              <w:right w:val="single" w:sz="6" w:space="0" w:color="000000"/>
            </w:tcBorders>
          </w:tcPr>
          <w:p w14:paraId="1424BA7D" w14:textId="77777777" w:rsidR="00EF7E61" w:rsidRPr="00075E8F" w:rsidRDefault="00EF7E61" w:rsidP="00A53F8D">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6012FAAB" w14:textId="77777777" w:rsidR="00EF7E61" w:rsidRPr="00075E8F" w:rsidRDefault="00EF7E61" w:rsidP="00A53F8D">
            <w:pPr>
              <w:pStyle w:val="TAC"/>
              <w:rPr>
                <w:color w:val="000000"/>
                <w:lang w:eastAsia="zh-CN"/>
              </w:rPr>
            </w:pPr>
            <w:r>
              <w:rPr>
                <w:color w:val="000000"/>
              </w:rPr>
              <w:t>O</w:t>
            </w:r>
          </w:p>
        </w:tc>
        <w:tc>
          <w:tcPr>
            <w:tcW w:w="320" w:type="pct"/>
            <w:tcBorders>
              <w:top w:val="single" w:sz="4" w:space="0" w:color="auto"/>
              <w:left w:val="single" w:sz="6" w:space="0" w:color="000000"/>
              <w:bottom w:val="single" w:sz="4" w:space="0" w:color="auto"/>
              <w:right w:val="single" w:sz="6" w:space="0" w:color="000000"/>
            </w:tcBorders>
          </w:tcPr>
          <w:p w14:paraId="532757DF" w14:textId="77777777" w:rsidR="00EF7E61" w:rsidRPr="00075E8F" w:rsidRDefault="00EF7E61" w:rsidP="00A53F8D">
            <w:pPr>
              <w:pStyle w:val="TAL"/>
              <w:rPr>
                <w:color w:val="000000"/>
                <w:lang w:eastAsia="zh-CN"/>
              </w:rPr>
            </w:pPr>
            <w:r>
              <w:rPr>
                <w:color w:val="000000"/>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762F97A" w14:textId="77777777" w:rsidR="00EF7E61" w:rsidRPr="00075E8F" w:rsidRDefault="00EF7E61" w:rsidP="00A53F8D">
            <w:pPr>
              <w:pStyle w:val="TAL"/>
              <w:rPr>
                <w:color w:val="000000"/>
              </w:rPr>
            </w:pPr>
            <w:r>
              <w:rPr>
                <w:color w:val="000000"/>
              </w:rPr>
              <w:t xml:space="preserve">When present, this IE shall contain the SCP domain(s) the target NF, SCP or SEPP belongs to. The NRF shall </w:t>
            </w:r>
            <w:r w:rsidRPr="00690A26">
              <w:t xml:space="preserve">return </w:t>
            </w:r>
            <w:r>
              <w:t>NF, SCP</w:t>
            </w:r>
            <w:r w:rsidRPr="00690A26">
              <w:t xml:space="preserve"> </w:t>
            </w:r>
            <w:r>
              <w:t xml:space="preserve">or SEPP </w:t>
            </w:r>
            <w:r w:rsidRPr="00690A26">
              <w:t xml:space="preserve">profiles that </w:t>
            </w:r>
            <w:r>
              <w:t>belong to all the SCP domains</w:t>
            </w:r>
            <w:r w:rsidRPr="00690A26">
              <w:t xml:space="preserve"> provided in this list. </w:t>
            </w:r>
          </w:p>
        </w:tc>
        <w:tc>
          <w:tcPr>
            <w:tcW w:w="467" w:type="pct"/>
            <w:tcBorders>
              <w:top w:val="single" w:sz="4" w:space="0" w:color="auto"/>
              <w:left w:val="single" w:sz="6" w:space="0" w:color="000000"/>
              <w:bottom w:val="single" w:sz="4" w:space="0" w:color="auto"/>
              <w:right w:val="single" w:sz="6" w:space="0" w:color="000000"/>
            </w:tcBorders>
          </w:tcPr>
          <w:p w14:paraId="1B0993A4" w14:textId="77777777" w:rsidR="00EF7E61" w:rsidRPr="00075E8F" w:rsidRDefault="00EF7E61" w:rsidP="00A53F8D">
            <w:pPr>
              <w:pStyle w:val="TAL"/>
              <w:rPr>
                <w:color w:val="000000"/>
              </w:rPr>
            </w:pPr>
            <w:r w:rsidRPr="00A16735">
              <w:rPr>
                <w:color w:val="000000"/>
              </w:rPr>
              <w:t>Query-Params-Ext2</w:t>
            </w:r>
          </w:p>
        </w:tc>
      </w:tr>
      <w:tr w:rsidR="00EF7E61" w:rsidRPr="00690A26" w14:paraId="18711415"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A9F1033" w14:textId="77777777" w:rsidR="00EF7E61" w:rsidRPr="00075E8F" w:rsidRDefault="00EF7E61" w:rsidP="00A53F8D">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433D7DDF" w14:textId="77777777" w:rsidR="00EF7E61" w:rsidRPr="00075E8F" w:rsidRDefault="00EF7E61" w:rsidP="00A53F8D">
            <w:pPr>
              <w:pStyle w:val="TAL"/>
              <w:rPr>
                <w:color w:val="000000"/>
              </w:rPr>
            </w:pPr>
            <w:proofErr w:type="spellStart"/>
            <w: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2912ABE8" w14:textId="77777777" w:rsidR="00EF7E61" w:rsidRPr="00075E8F" w:rsidRDefault="00EF7E61" w:rsidP="00A53F8D">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4C59993B" w14:textId="77777777" w:rsidR="00EF7E61" w:rsidRPr="00075E8F" w:rsidRDefault="00EF7E61" w:rsidP="00A53F8D">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583DE2" w14:textId="77777777" w:rsidR="00EF7E61" w:rsidRPr="00075E8F" w:rsidRDefault="00EF7E61" w:rsidP="00A53F8D">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84ACB95" w14:textId="77777777" w:rsidR="00EF7E61" w:rsidRPr="00075E8F" w:rsidRDefault="00EF7E61" w:rsidP="00A53F8D">
            <w:pPr>
              <w:pStyle w:val="TAL"/>
              <w:rPr>
                <w:color w:val="000000"/>
              </w:rPr>
            </w:pPr>
            <w:r w:rsidRPr="00A16735">
              <w:rPr>
                <w:color w:val="000000"/>
              </w:rPr>
              <w:t>Query-Params-Ext2</w:t>
            </w:r>
          </w:p>
        </w:tc>
      </w:tr>
      <w:tr w:rsidR="00EF7E61" w:rsidRPr="00690A26" w14:paraId="764ABF9B"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51C3442" w14:textId="77777777" w:rsidR="00EF7E61" w:rsidRPr="00075E8F" w:rsidRDefault="00EF7E61" w:rsidP="00A53F8D">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660D9E84" w14:textId="77777777" w:rsidR="00EF7E61" w:rsidRPr="00075E8F" w:rsidRDefault="00EF7E61" w:rsidP="00A53F8D">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3387264A" w14:textId="77777777" w:rsidR="00EF7E61" w:rsidRPr="00075E8F" w:rsidRDefault="00EF7E61" w:rsidP="00A53F8D">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62D4B3C8" w14:textId="77777777" w:rsidR="00EF7E61" w:rsidRPr="00075E8F" w:rsidRDefault="00EF7E61" w:rsidP="00A53F8D">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01E3C3" w14:textId="77777777" w:rsidR="00EF7E61" w:rsidRPr="00075E8F" w:rsidRDefault="00EF7E61" w:rsidP="00A53F8D">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48B7D18" w14:textId="77777777" w:rsidR="00EF7E61" w:rsidRPr="00075E8F" w:rsidRDefault="00EF7E61" w:rsidP="00A53F8D">
            <w:pPr>
              <w:pStyle w:val="TAL"/>
              <w:rPr>
                <w:color w:val="000000"/>
              </w:rPr>
            </w:pPr>
            <w:r w:rsidRPr="00A16735">
              <w:rPr>
                <w:color w:val="000000"/>
              </w:rPr>
              <w:t>Query-Params-Ext2</w:t>
            </w:r>
          </w:p>
        </w:tc>
      </w:tr>
      <w:tr w:rsidR="00EF7E61" w:rsidRPr="00690A26" w14:paraId="2F2B099E"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A59EDC" w14:textId="77777777" w:rsidR="00EF7E61" w:rsidRPr="00075E8F" w:rsidRDefault="00EF7E61" w:rsidP="00A53F8D">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68CC3A02" w14:textId="77777777" w:rsidR="00EF7E61" w:rsidRPr="00075E8F" w:rsidRDefault="00EF7E61" w:rsidP="00A53F8D">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7DDA41A1" w14:textId="77777777" w:rsidR="00EF7E61" w:rsidRPr="00075E8F" w:rsidRDefault="00EF7E61" w:rsidP="00A53F8D">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3914B4B3" w14:textId="77777777" w:rsidR="00EF7E61" w:rsidRPr="00075E8F" w:rsidRDefault="00EF7E61" w:rsidP="00A53F8D">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651090" w14:textId="77777777" w:rsidR="00EF7E61" w:rsidRPr="00075E8F" w:rsidRDefault="00EF7E61" w:rsidP="00A53F8D">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23966D6" w14:textId="77777777" w:rsidR="00EF7E61" w:rsidRPr="00075E8F" w:rsidRDefault="00EF7E61" w:rsidP="00A53F8D">
            <w:pPr>
              <w:pStyle w:val="TAL"/>
              <w:rPr>
                <w:color w:val="000000"/>
              </w:rPr>
            </w:pPr>
            <w:r w:rsidRPr="00A16735">
              <w:rPr>
                <w:color w:val="000000"/>
              </w:rPr>
              <w:t>Query-Params-Ext2</w:t>
            </w:r>
          </w:p>
        </w:tc>
      </w:tr>
      <w:tr w:rsidR="00EF7E61" w:rsidRPr="00690A26" w14:paraId="62162F2C"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1CBF21" w14:textId="77777777" w:rsidR="00EF7E61" w:rsidRPr="00075E8F" w:rsidRDefault="00EF7E61" w:rsidP="00A53F8D">
            <w:pPr>
              <w:pStyle w:val="TAL"/>
              <w:rPr>
                <w:color w:val="000000"/>
              </w:rPr>
            </w:pPr>
            <w:r>
              <w:t>served</w:t>
            </w:r>
            <w:r w:rsidRPr="00690A26">
              <w: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66DD0876" w14:textId="77777777" w:rsidR="00EF7E61" w:rsidRPr="00075E8F" w:rsidRDefault="00EF7E61" w:rsidP="00A53F8D">
            <w:pPr>
              <w:pStyle w:val="TAL"/>
              <w:rPr>
                <w:color w:val="000000"/>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89A8EE7" w14:textId="77777777" w:rsidR="00EF7E61" w:rsidRPr="00075E8F" w:rsidRDefault="00EF7E61" w:rsidP="00A53F8D">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C690D4E" w14:textId="77777777" w:rsidR="00EF7E61" w:rsidRPr="00075E8F" w:rsidRDefault="00EF7E61" w:rsidP="00A53F8D">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305DED" w14:textId="77777777" w:rsidR="00EF7E61" w:rsidRPr="00075E8F" w:rsidRDefault="00EF7E61" w:rsidP="00A53F8D">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B9018D9" w14:textId="77777777" w:rsidR="00EF7E61" w:rsidRPr="00075E8F" w:rsidRDefault="00EF7E61" w:rsidP="00A53F8D">
            <w:pPr>
              <w:pStyle w:val="TAL"/>
              <w:rPr>
                <w:color w:val="000000"/>
              </w:rPr>
            </w:pPr>
            <w:r w:rsidRPr="00690A26">
              <w:t>Query-Params-Ext2</w:t>
            </w:r>
          </w:p>
        </w:tc>
      </w:tr>
      <w:tr w:rsidR="00EF7E61" w:rsidRPr="00690A26" w14:paraId="79C4FF5E"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1C8BDF" w14:textId="77777777" w:rsidR="00EF7E61" w:rsidRPr="00075E8F" w:rsidRDefault="00EF7E61" w:rsidP="00A53F8D">
            <w:pPr>
              <w:pStyle w:val="TAL"/>
              <w:rPr>
                <w:color w:val="000000"/>
              </w:rPr>
            </w:pPr>
            <w:r>
              <w:t>remote</w:t>
            </w:r>
            <w:r w:rsidRPr="00690A26">
              <w:rPr>
                <w:rFonts w:hint="eastAsia"/>
              </w:rPr>
              <w:t>-</w:t>
            </w:r>
            <w:proofErr w:type="spellStart"/>
            <w:r w:rsidRPr="00690A26">
              <w:rPr>
                <w:rFonts w:hint="eastAsia"/>
              </w:rPr>
              <w:t>plmn</w:t>
            </w:r>
            <w:proofErr w:type="spellEnd"/>
            <w:r>
              <w:t>-id</w:t>
            </w:r>
          </w:p>
        </w:tc>
        <w:tc>
          <w:tcPr>
            <w:tcW w:w="737" w:type="pct"/>
            <w:tcBorders>
              <w:top w:val="single" w:sz="4" w:space="0" w:color="auto"/>
              <w:left w:val="single" w:sz="6" w:space="0" w:color="000000"/>
              <w:bottom w:val="single" w:sz="4" w:space="0" w:color="auto"/>
              <w:right w:val="single" w:sz="6" w:space="0" w:color="000000"/>
            </w:tcBorders>
          </w:tcPr>
          <w:p w14:paraId="4A2E982B" w14:textId="77777777" w:rsidR="00EF7E61" w:rsidRPr="00075E8F" w:rsidRDefault="00EF7E61" w:rsidP="00A53F8D">
            <w:pPr>
              <w:pStyle w:val="TAL"/>
              <w:rPr>
                <w:color w:val="000000"/>
              </w:rPr>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8907F43" w14:textId="77777777" w:rsidR="00EF7E61" w:rsidRPr="00075E8F" w:rsidRDefault="00EF7E61" w:rsidP="00A53F8D">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A6F1EC8" w14:textId="77777777" w:rsidR="00EF7E61" w:rsidRPr="00075E8F" w:rsidRDefault="00EF7E61" w:rsidP="00A53F8D">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3FCB8A4" w14:textId="77777777" w:rsidR="00EF7E61" w:rsidRPr="00075E8F" w:rsidRDefault="00EF7E61" w:rsidP="00A53F8D">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144718D" w14:textId="77777777" w:rsidR="00EF7E61" w:rsidRPr="00075E8F" w:rsidRDefault="00EF7E61" w:rsidP="00A53F8D">
            <w:pPr>
              <w:pStyle w:val="TAL"/>
              <w:rPr>
                <w:color w:val="000000"/>
              </w:rPr>
            </w:pPr>
            <w:r w:rsidRPr="00A16735">
              <w:rPr>
                <w:color w:val="000000"/>
              </w:rPr>
              <w:t>Query-Params-Ext2</w:t>
            </w:r>
          </w:p>
        </w:tc>
      </w:tr>
      <w:tr w:rsidR="00EF7E61" w:rsidRPr="00690A26" w14:paraId="4EC754DC"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85AE7D" w14:textId="77777777" w:rsidR="00EF7E61" w:rsidRDefault="00EF7E61" w:rsidP="00A53F8D">
            <w:pPr>
              <w:pStyle w:val="TAL"/>
            </w:pPr>
            <w:r>
              <w:rPr>
                <w:color w:val="000000"/>
              </w:rPr>
              <w:t>data-forwarding</w:t>
            </w:r>
          </w:p>
        </w:tc>
        <w:tc>
          <w:tcPr>
            <w:tcW w:w="737" w:type="pct"/>
            <w:tcBorders>
              <w:top w:val="single" w:sz="4" w:space="0" w:color="auto"/>
              <w:left w:val="single" w:sz="6" w:space="0" w:color="000000"/>
              <w:bottom w:val="single" w:sz="4" w:space="0" w:color="auto"/>
              <w:right w:val="single" w:sz="6" w:space="0" w:color="000000"/>
            </w:tcBorders>
          </w:tcPr>
          <w:p w14:paraId="4483B61F" w14:textId="77777777" w:rsidR="00EF7E61" w:rsidRPr="00690A26" w:rsidRDefault="00EF7E61" w:rsidP="00A53F8D">
            <w:pPr>
              <w:pStyle w:val="TAL"/>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BEE8C65" w14:textId="77777777" w:rsidR="00EF7E61" w:rsidRPr="00690A26" w:rsidRDefault="00EF7E61" w:rsidP="00A53F8D">
            <w:pPr>
              <w:pStyle w:val="TAC"/>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98CBCF5" w14:textId="77777777" w:rsidR="00EF7E61" w:rsidRPr="00690A26" w:rsidRDefault="00EF7E61" w:rsidP="00A53F8D">
            <w:pPr>
              <w:pStyle w:val="TAL"/>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739DAAC" w14:textId="77777777" w:rsidR="00EF7E61" w:rsidRDefault="00EF7E61" w:rsidP="00A53F8D">
            <w:pPr>
              <w:pStyle w:val="TAL"/>
            </w:pPr>
            <w:r>
              <w:t>This may be included if the target NF type is "UPF". (NOTE 13)</w:t>
            </w:r>
          </w:p>
          <w:p w14:paraId="5186BFE4" w14:textId="77777777" w:rsidR="00EF7E61" w:rsidRDefault="00EF7E61" w:rsidP="00A53F8D">
            <w:pPr>
              <w:pStyle w:val="TAL"/>
            </w:pPr>
          </w:p>
          <w:p w14:paraId="397C6BA4" w14:textId="77777777" w:rsidR="00EF7E61" w:rsidRDefault="00EF7E61" w:rsidP="00A53F8D">
            <w:pPr>
              <w:pStyle w:val="TAL"/>
              <w:rPr>
                <w:color w:val="000000"/>
              </w:rPr>
            </w:pPr>
            <w:r>
              <w:rPr>
                <w:color w:val="000000"/>
              </w:rPr>
              <w:lastRenderedPageBreak/>
              <w:t>When present, the IE indicates whether UPF(s) configured for data forwarding needs to be discovered.</w:t>
            </w:r>
          </w:p>
          <w:p w14:paraId="753A35F0" w14:textId="77777777" w:rsidR="00EF7E61" w:rsidRDefault="00EF7E61" w:rsidP="00A53F8D">
            <w:pPr>
              <w:pStyle w:val="TAL"/>
              <w:rPr>
                <w:color w:val="000000"/>
              </w:rPr>
            </w:pPr>
          </w:p>
          <w:p w14:paraId="55341D57" w14:textId="77777777" w:rsidR="00EF7E61" w:rsidRPr="00690A26" w:rsidRDefault="00EF7E61" w:rsidP="00A53F8D">
            <w:pPr>
              <w:pStyle w:val="TAL"/>
              <w:rPr>
                <w:rFonts w:cs="Arial"/>
                <w:szCs w:val="18"/>
              </w:rPr>
            </w:pPr>
            <w:r>
              <w:rPr>
                <w:rFonts w:cs="Arial"/>
                <w:color w:val="000000"/>
                <w:szCs w:val="18"/>
              </w:rPr>
              <w:t>true: UPF(s) configured for data forwarding is requested to be discovered;</w:t>
            </w:r>
            <w:r>
              <w:rPr>
                <w:rFonts w:cs="Arial"/>
                <w:color w:val="000000"/>
                <w:szCs w:val="18"/>
              </w:rPr>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4B5674B0" w14:textId="77777777" w:rsidR="00EF7E61" w:rsidRPr="00A16735" w:rsidRDefault="00EF7E61" w:rsidP="00A53F8D">
            <w:pPr>
              <w:pStyle w:val="TAL"/>
              <w:rPr>
                <w:color w:val="000000"/>
              </w:rPr>
            </w:pPr>
            <w:r>
              <w:rPr>
                <w:color w:val="000000"/>
              </w:rPr>
              <w:lastRenderedPageBreak/>
              <w:t>Query-Params-</w:t>
            </w:r>
            <w:r>
              <w:rPr>
                <w:color w:val="000000"/>
              </w:rPr>
              <w:lastRenderedPageBreak/>
              <w:t>Ext2</w:t>
            </w:r>
          </w:p>
        </w:tc>
      </w:tr>
      <w:tr w:rsidR="00EF7E61" w:rsidRPr="00690A26" w14:paraId="17D05B41"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0F5C5B" w14:textId="77777777" w:rsidR="00EF7E61" w:rsidRDefault="00EF7E61" w:rsidP="00A53F8D">
            <w:pPr>
              <w:pStyle w:val="TAL"/>
              <w:rPr>
                <w:color w:val="000000"/>
              </w:rPr>
            </w:pPr>
            <w:r>
              <w:rPr>
                <w:color w:val="000000"/>
              </w:rPr>
              <w:lastRenderedPageBreak/>
              <w:t>preferred-full-</w:t>
            </w:r>
            <w:proofErr w:type="spellStart"/>
            <w:r>
              <w:rPr>
                <w:color w:val="000000"/>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7856E021" w14:textId="77777777" w:rsidR="00EF7E61" w:rsidRDefault="00EF7E61" w:rsidP="00A53F8D">
            <w:pPr>
              <w:pStyle w:val="TAL"/>
              <w:rPr>
                <w:color w:val="000000"/>
              </w:rPr>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7E1405C" w14:textId="77777777" w:rsidR="00EF7E61" w:rsidRDefault="00EF7E61" w:rsidP="00A53F8D">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76ED253" w14:textId="77777777" w:rsidR="00EF7E61" w:rsidRDefault="00EF7E61" w:rsidP="00A53F8D">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187B03D" w14:textId="77777777" w:rsidR="00EF7E61" w:rsidRDefault="00EF7E61" w:rsidP="00A53F8D">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(i.e. can serve any TAI in the PLMN)</w:t>
            </w:r>
            <w:r w:rsidRPr="00690A26">
              <w:t xml:space="preserve">, or the NRF shall return </w:t>
            </w:r>
            <w:r>
              <w:t xml:space="preserve">other </w:t>
            </w:r>
            <w:r w:rsidRPr="00690A26">
              <w:t xml:space="preserve">NF profiles if no NF profile </w:t>
            </w:r>
            <w:r>
              <w:t>serving the full PLMN is found:</w:t>
            </w:r>
          </w:p>
          <w:p w14:paraId="5D80F830" w14:textId="77777777" w:rsidR="00EF7E61" w:rsidRDefault="00EF7E61" w:rsidP="00A53F8D">
            <w:pPr>
              <w:pStyle w:val="TAL"/>
            </w:pPr>
          </w:p>
          <w:p w14:paraId="37BE3616" w14:textId="77777777" w:rsidR="00EF7E61" w:rsidRDefault="00EF7E61" w:rsidP="00A53F8D">
            <w:pPr>
              <w:pStyle w:val="TAL"/>
              <w:rPr>
                <w:color w:val="000000"/>
              </w:rPr>
            </w:pPr>
            <w:r>
              <w:rPr>
                <w:color w:val="000000"/>
              </w:rPr>
              <w:t>- true: NF instance(s) serving the full PLMN is preferred;</w:t>
            </w:r>
          </w:p>
          <w:p w14:paraId="172DAC02" w14:textId="77777777" w:rsidR="00EF7E61" w:rsidRDefault="00EF7E61" w:rsidP="00A53F8D">
            <w:pPr>
              <w:pStyle w:val="TAL"/>
              <w:rPr>
                <w:color w:val="000000"/>
              </w:rPr>
            </w:pPr>
            <w:r>
              <w:rPr>
                <w:color w:val="000000"/>
              </w:rPr>
              <w:t>- false: NF instance(s) serving the full PLMN is not preferred.</w:t>
            </w:r>
          </w:p>
          <w:p w14:paraId="4E2C7D2D" w14:textId="77777777" w:rsidR="00EF7E61" w:rsidRDefault="00EF7E61" w:rsidP="00A53F8D">
            <w:pPr>
              <w:pStyle w:val="TAL"/>
              <w:rPr>
                <w:color w:val="000000"/>
              </w:rPr>
            </w:pPr>
          </w:p>
          <w:p w14:paraId="1BCB06E2" w14:textId="77777777" w:rsidR="00EF7E61" w:rsidRDefault="00EF7E61" w:rsidP="00A53F8D">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6D3D648" w14:textId="77777777" w:rsidR="00EF7E61" w:rsidRDefault="00EF7E61" w:rsidP="00A53F8D">
            <w:pPr>
              <w:pStyle w:val="TAL"/>
              <w:rPr>
                <w:color w:val="000000"/>
              </w:rPr>
            </w:pPr>
            <w:r w:rsidRPr="00A16735">
              <w:rPr>
                <w:color w:val="000000"/>
              </w:rPr>
              <w:t>Query-Params-Ext2</w:t>
            </w:r>
          </w:p>
        </w:tc>
      </w:tr>
      <w:tr w:rsidR="00EF7E61" w:rsidRPr="00690A26" w14:paraId="1CC5C3FE"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4990F3" w14:textId="77777777" w:rsidR="00EF7E61" w:rsidRDefault="00EF7E61" w:rsidP="00A53F8D">
            <w:pPr>
              <w:pStyle w:val="TAL"/>
              <w:rPr>
                <w:color w:val="000000"/>
              </w:rPr>
            </w:pPr>
            <w:r>
              <w:rPr>
                <w:color w:val="000000"/>
              </w:rPr>
              <w:t>requester-features</w:t>
            </w:r>
          </w:p>
        </w:tc>
        <w:tc>
          <w:tcPr>
            <w:tcW w:w="737" w:type="pct"/>
            <w:tcBorders>
              <w:top w:val="single" w:sz="4" w:space="0" w:color="auto"/>
              <w:left w:val="single" w:sz="6" w:space="0" w:color="000000"/>
              <w:bottom w:val="single" w:sz="4" w:space="0" w:color="auto"/>
              <w:right w:val="single" w:sz="6" w:space="0" w:color="000000"/>
            </w:tcBorders>
          </w:tcPr>
          <w:p w14:paraId="344A86EE" w14:textId="77777777" w:rsidR="00EF7E61" w:rsidRDefault="00EF7E61" w:rsidP="00A53F8D">
            <w:pPr>
              <w:pStyle w:val="TAL"/>
              <w:rPr>
                <w:color w:val="000000"/>
              </w:rPr>
            </w:pPr>
            <w:proofErr w:type="spellStart"/>
            <w:r>
              <w:rPr>
                <w:color w:val="000000"/>
              </w:rPr>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2A272B55" w14:textId="77777777" w:rsidR="00EF7E61" w:rsidRDefault="00EF7E61" w:rsidP="00A53F8D">
            <w:pPr>
              <w:pStyle w:val="TAC"/>
              <w:rPr>
                <w:color w:val="000000"/>
                <w:lang w:eastAsia="zh-CN"/>
              </w:rPr>
            </w:pPr>
            <w:r>
              <w:rPr>
                <w:color w:val="000000"/>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3BB631AC" w14:textId="77777777" w:rsidR="00EF7E61" w:rsidRDefault="00EF7E61" w:rsidP="00A53F8D">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9C6C80" w14:textId="77777777" w:rsidR="00EF7E61" w:rsidRDefault="00EF7E61" w:rsidP="00A53F8D">
            <w:pPr>
              <w:pStyle w:val="TAL"/>
              <w:rPr>
                <w:color w:val="000000"/>
              </w:rPr>
            </w:pPr>
            <w:proofErr w:type="spellStart"/>
            <w:r>
              <w:rPr>
                <w:color w:val="000000"/>
              </w:rPr>
              <w:t>Nnrf_NFDiscovery</w:t>
            </w:r>
            <w:proofErr w:type="spellEnd"/>
            <w:r>
              <w:rPr>
                <w:color w:val="000000"/>
              </w:rPr>
              <w:t xml:space="preserve"> features supported by the </w:t>
            </w:r>
            <w:r>
              <w:t>Requester NF</w:t>
            </w:r>
            <w:r>
              <w:rPr>
                <w:color w:val="000000"/>
              </w:rPr>
              <w:t xml:space="preserve"> that is invoking the </w:t>
            </w:r>
            <w:proofErr w:type="spellStart"/>
            <w:r>
              <w:rPr>
                <w:color w:val="000000"/>
              </w:rPr>
              <w:t>Nnrf_NFDiscovery</w:t>
            </w:r>
            <w:proofErr w:type="spellEnd"/>
            <w:r>
              <w:rPr>
                <w:color w:val="000000"/>
              </w:rPr>
              <w:t xml:space="preserve"> service.</w:t>
            </w:r>
          </w:p>
          <w:p w14:paraId="26FB3C40" w14:textId="77777777" w:rsidR="00EF7E61" w:rsidRPr="00690A26" w:rsidRDefault="00EF7E61" w:rsidP="00A53F8D">
            <w:pPr>
              <w:pStyle w:val="TAL"/>
              <w:rPr>
                <w:rFonts w:cs="Arial"/>
                <w:szCs w:val="18"/>
              </w:rPr>
            </w:pPr>
            <w:r>
              <w:rPr>
                <w:color w:val="000000"/>
              </w:rPr>
              <w:t xml:space="preserve">This IE shall be included if at least one feature is supported by the </w:t>
            </w:r>
            <w:r>
              <w:t>Requester NF</w:t>
            </w:r>
            <w:r>
              <w:rPr>
                <w:color w:val="000000"/>
              </w:rPr>
              <w:t>.</w:t>
            </w:r>
          </w:p>
        </w:tc>
        <w:tc>
          <w:tcPr>
            <w:tcW w:w="467" w:type="pct"/>
            <w:tcBorders>
              <w:top w:val="single" w:sz="4" w:space="0" w:color="auto"/>
              <w:left w:val="single" w:sz="6" w:space="0" w:color="000000"/>
              <w:bottom w:val="single" w:sz="4" w:space="0" w:color="auto"/>
              <w:right w:val="single" w:sz="6" w:space="0" w:color="000000"/>
            </w:tcBorders>
          </w:tcPr>
          <w:p w14:paraId="0F431D3F" w14:textId="77777777" w:rsidR="00EF7E61" w:rsidRPr="00A16735" w:rsidRDefault="00EF7E61" w:rsidP="00A53F8D">
            <w:pPr>
              <w:pStyle w:val="TAL"/>
              <w:rPr>
                <w:color w:val="000000"/>
              </w:rPr>
            </w:pPr>
          </w:p>
        </w:tc>
      </w:tr>
      <w:tr w:rsidR="00EF7E61" w:rsidRPr="00690A26" w14:paraId="44EB81B4"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FCB366" w14:textId="77777777" w:rsidR="00EF7E61" w:rsidRDefault="00EF7E61" w:rsidP="00A53F8D">
            <w:pPr>
              <w:pStyle w:val="TAL"/>
              <w:rPr>
                <w:color w:val="000000"/>
              </w:rPr>
            </w:pPr>
            <w:r>
              <w:rPr>
                <w:color w:val="000000"/>
              </w:rPr>
              <w:t>realm-id</w:t>
            </w:r>
          </w:p>
        </w:tc>
        <w:tc>
          <w:tcPr>
            <w:tcW w:w="737" w:type="pct"/>
            <w:tcBorders>
              <w:top w:val="single" w:sz="4" w:space="0" w:color="auto"/>
              <w:left w:val="single" w:sz="6" w:space="0" w:color="000000"/>
              <w:bottom w:val="single" w:sz="4" w:space="0" w:color="auto"/>
              <w:right w:val="single" w:sz="6" w:space="0" w:color="000000"/>
            </w:tcBorders>
          </w:tcPr>
          <w:p w14:paraId="1E7B3EE0" w14:textId="77777777" w:rsidR="00EF7E61" w:rsidRDefault="00EF7E61" w:rsidP="00A53F8D">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7927E3A6" w14:textId="77777777" w:rsidR="00EF7E61" w:rsidRDefault="00EF7E61" w:rsidP="00A53F8D">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A555410" w14:textId="77777777" w:rsidR="00EF7E61" w:rsidRDefault="00EF7E61" w:rsidP="00A53F8D">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686ADED" w14:textId="77777777" w:rsidR="00EF7E61" w:rsidRDefault="00EF7E61" w:rsidP="00A53F8D">
            <w:pPr>
              <w:pStyle w:val="TAL"/>
              <w:rPr>
                <w:color w:val="000000"/>
              </w:rPr>
            </w:pPr>
            <w:r>
              <w:t>May be included i</w:t>
            </w:r>
            <w:r w:rsidRPr="00690A26">
              <w:t>f the target NF type is "</w:t>
            </w:r>
            <w:r>
              <w:t>UDSF</w:t>
            </w:r>
            <w:r w:rsidRPr="00690A26">
              <w:t>"</w:t>
            </w:r>
            <w:r>
              <w:t>.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77CB14D7" w14:textId="77777777" w:rsidR="00EF7E61" w:rsidRPr="00A16735" w:rsidRDefault="00EF7E61" w:rsidP="00A53F8D">
            <w:pPr>
              <w:pStyle w:val="TAL"/>
              <w:rPr>
                <w:color w:val="000000"/>
              </w:rPr>
            </w:pPr>
            <w:r w:rsidRPr="00A16735">
              <w:rPr>
                <w:color w:val="000000"/>
              </w:rPr>
              <w:t>Query-Params-Ext</w:t>
            </w:r>
            <w:r>
              <w:rPr>
                <w:color w:val="000000"/>
              </w:rPr>
              <w:t>4</w:t>
            </w:r>
          </w:p>
        </w:tc>
      </w:tr>
      <w:tr w:rsidR="00EF7E61" w:rsidRPr="00690A26" w14:paraId="129B2382"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DBAB23" w14:textId="77777777" w:rsidR="00EF7E61" w:rsidRDefault="00EF7E61" w:rsidP="00A53F8D">
            <w:pPr>
              <w:pStyle w:val="TAL"/>
              <w:rPr>
                <w:color w:val="000000"/>
              </w:rPr>
            </w:pPr>
            <w:r>
              <w:rPr>
                <w:color w:val="000000"/>
              </w:rPr>
              <w:t>storage-id</w:t>
            </w:r>
          </w:p>
        </w:tc>
        <w:tc>
          <w:tcPr>
            <w:tcW w:w="737" w:type="pct"/>
            <w:tcBorders>
              <w:top w:val="single" w:sz="4" w:space="0" w:color="auto"/>
              <w:left w:val="single" w:sz="6" w:space="0" w:color="000000"/>
              <w:bottom w:val="single" w:sz="4" w:space="0" w:color="auto"/>
              <w:right w:val="single" w:sz="6" w:space="0" w:color="000000"/>
            </w:tcBorders>
          </w:tcPr>
          <w:p w14:paraId="1B4121E7" w14:textId="77777777" w:rsidR="00EF7E61" w:rsidRDefault="00EF7E61" w:rsidP="00A53F8D">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2CBE59A2" w14:textId="77777777" w:rsidR="00EF7E61" w:rsidRDefault="00EF7E61" w:rsidP="00A53F8D">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D8176F7" w14:textId="77777777" w:rsidR="00EF7E61" w:rsidRDefault="00EF7E61" w:rsidP="00A53F8D">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ABDB6C7" w14:textId="77777777" w:rsidR="00EF7E61" w:rsidRDefault="00EF7E61" w:rsidP="00A53F8D">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2B19A9FD" w14:textId="77777777" w:rsidR="00EF7E61" w:rsidRPr="00A16735" w:rsidRDefault="00EF7E61" w:rsidP="00A53F8D">
            <w:pPr>
              <w:pStyle w:val="TAL"/>
              <w:rPr>
                <w:color w:val="000000"/>
              </w:rPr>
            </w:pPr>
            <w:r w:rsidRPr="00A16735">
              <w:rPr>
                <w:color w:val="000000"/>
              </w:rPr>
              <w:t>Query-Params-Ext</w:t>
            </w:r>
            <w:r>
              <w:rPr>
                <w:color w:val="000000"/>
              </w:rPr>
              <w:t>4</w:t>
            </w:r>
          </w:p>
        </w:tc>
      </w:tr>
      <w:tr w:rsidR="00EF7E61" w:rsidRPr="00690A26" w14:paraId="724C3AE4"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ADE879" w14:textId="77777777" w:rsidR="00EF7E61" w:rsidRDefault="00EF7E61" w:rsidP="00A53F8D">
            <w:pPr>
              <w:pStyle w:val="TAL"/>
              <w:rPr>
                <w:color w:val="000000"/>
              </w:rPr>
            </w:pPr>
            <w:proofErr w:type="spellStart"/>
            <w:r>
              <w:t>vsmf</w:t>
            </w:r>
            <w:proofErr w:type="spellEnd"/>
            <w:r>
              <w:t>-support-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7EBC5746" w14:textId="77777777" w:rsidR="00EF7E61" w:rsidRDefault="00EF7E61" w:rsidP="00A53F8D">
            <w:pPr>
              <w:pStyle w:val="TAL"/>
              <w:rPr>
                <w:color w:val="000000"/>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A6D1929" w14:textId="77777777" w:rsidR="00EF7E61" w:rsidRDefault="00EF7E61" w:rsidP="00A53F8D">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666AEF9E" w14:textId="77777777" w:rsidR="00EF7E61" w:rsidRDefault="00EF7E61" w:rsidP="00A53F8D">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77634E" w14:textId="77777777" w:rsidR="00EF7E61" w:rsidRDefault="00EF7E61" w:rsidP="00A53F8D">
            <w:pPr>
              <w:pStyle w:val="TAL"/>
              <w:rPr>
                <w:rFonts w:cs="Arial"/>
                <w:szCs w:val="18"/>
              </w:rPr>
            </w:pPr>
            <w:r w:rsidRPr="00690A26">
              <w:rPr>
                <w:rFonts w:cs="Arial"/>
                <w:szCs w:val="18"/>
              </w:rPr>
              <w:t xml:space="preserve">If included, this IE shall </w:t>
            </w:r>
            <w:r>
              <w:rPr>
                <w:rFonts w:cs="Arial"/>
                <w:szCs w:val="18"/>
              </w:rPr>
              <w:t>indicate that target SMF(s) that support V-SMF Capability are preferred</w:t>
            </w:r>
            <w:r w:rsidRPr="00690A26">
              <w:rPr>
                <w:rFonts w:cs="Arial"/>
                <w:szCs w:val="18"/>
              </w:rPr>
              <w:t>.</w:t>
            </w:r>
          </w:p>
          <w:p w14:paraId="12297830" w14:textId="77777777" w:rsidR="00EF7E61" w:rsidRDefault="00EF7E61" w:rsidP="00A53F8D">
            <w:pPr>
              <w:pStyle w:val="TAL"/>
              <w:rPr>
                <w:rFonts w:cs="Arial"/>
                <w:szCs w:val="18"/>
              </w:rPr>
            </w:pPr>
          </w:p>
          <w:p w14:paraId="5BF47C8A" w14:textId="77777777" w:rsidR="00EF7E61" w:rsidRDefault="00EF7E61" w:rsidP="00A53F8D">
            <w:pPr>
              <w:pStyle w:val="TAL"/>
              <w:rPr>
                <w:rFonts w:cs="Arial"/>
                <w:szCs w:val="18"/>
              </w:rPr>
            </w:pPr>
            <w:r w:rsidRPr="00690A26">
              <w:rPr>
                <w:rFonts w:cs="Arial"/>
                <w:szCs w:val="18"/>
              </w:rPr>
              <w:t>This IE may be included when the target NF type is "</w:t>
            </w:r>
            <w:r>
              <w:rPr>
                <w:rFonts w:cs="Arial"/>
                <w:szCs w:val="18"/>
              </w:rPr>
              <w:t>SMF</w:t>
            </w:r>
            <w:r w:rsidRPr="00690A26">
              <w:rPr>
                <w:rFonts w:cs="Arial"/>
                <w:szCs w:val="18"/>
              </w:rPr>
              <w:t>".</w:t>
            </w:r>
          </w:p>
          <w:p w14:paraId="4D5A8F53" w14:textId="77777777" w:rsidR="00EF7E61" w:rsidRDefault="00EF7E61" w:rsidP="00A53F8D">
            <w:pPr>
              <w:pStyle w:val="TAL"/>
              <w:rPr>
                <w:color w:val="000000"/>
              </w:rPr>
            </w:pPr>
          </w:p>
          <w:p w14:paraId="26395126" w14:textId="77777777" w:rsidR="00EF7E61" w:rsidRDefault="00EF7E61" w:rsidP="00A53F8D">
            <w:pPr>
              <w:pStyle w:val="TAL"/>
            </w:pPr>
            <w:r>
              <w:rPr>
                <w:color w:val="000000"/>
              </w:rPr>
              <w:t>(NOTE 15)</w:t>
            </w:r>
          </w:p>
        </w:tc>
        <w:tc>
          <w:tcPr>
            <w:tcW w:w="467" w:type="pct"/>
            <w:tcBorders>
              <w:top w:val="single" w:sz="4" w:space="0" w:color="auto"/>
              <w:left w:val="single" w:sz="6" w:space="0" w:color="000000"/>
              <w:bottom w:val="single" w:sz="4" w:space="0" w:color="auto"/>
              <w:right w:val="single" w:sz="6" w:space="0" w:color="000000"/>
            </w:tcBorders>
          </w:tcPr>
          <w:p w14:paraId="7FEAEB27" w14:textId="77777777" w:rsidR="00EF7E61" w:rsidRPr="00A16735" w:rsidRDefault="00EF7E61" w:rsidP="00A53F8D">
            <w:pPr>
              <w:pStyle w:val="TAL"/>
              <w:rPr>
                <w:color w:val="000000"/>
              </w:rPr>
            </w:pPr>
            <w:r w:rsidRPr="00690A26">
              <w:t>Query-</w:t>
            </w:r>
            <w:proofErr w:type="spellStart"/>
            <w:r w:rsidRPr="00690A26">
              <w:t>Param</w:t>
            </w:r>
            <w:proofErr w:type="spellEnd"/>
            <w:r w:rsidRPr="00690A26">
              <w:t>-</w:t>
            </w:r>
            <w:proofErr w:type="spellStart"/>
            <w:r>
              <w:t>vSmf</w:t>
            </w:r>
            <w:proofErr w:type="spellEnd"/>
            <w:r>
              <w:t>-Capability</w:t>
            </w:r>
          </w:p>
        </w:tc>
      </w:tr>
      <w:tr w:rsidR="00EF7E61" w:rsidRPr="00690A26" w14:paraId="424F7B4A"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7C231A" w14:textId="77777777" w:rsidR="00EF7E61" w:rsidRDefault="00EF7E61" w:rsidP="00A53F8D">
            <w:pPr>
              <w:pStyle w:val="TAL"/>
              <w:rPr>
                <w:color w:val="000000"/>
              </w:rPr>
            </w:pPr>
            <w:proofErr w:type="spellStart"/>
            <w:r>
              <w:t>nrf</w:t>
            </w:r>
            <w:proofErr w:type="spellEnd"/>
            <w:r>
              <w:t>-disc-</w:t>
            </w:r>
            <w:proofErr w:type="spellStart"/>
            <w:r>
              <w:t>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425B9A66" w14:textId="77777777" w:rsidR="00EF7E61" w:rsidRDefault="00EF7E61" w:rsidP="00A53F8D">
            <w:pPr>
              <w:pStyle w:val="TAL"/>
              <w:rPr>
                <w:color w:val="000000"/>
              </w:rPr>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4F3F21EE" w14:textId="77777777" w:rsidR="00EF7E61" w:rsidRDefault="00EF7E61" w:rsidP="00A53F8D">
            <w:pPr>
              <w:pStyle w:val="TAC"/>
              <w:rPr>
                <w:color w:val="000000"/>
                <w:lang w:eastAsia="zh-CN"/>
              </w:rPr>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4405905C" w14:textId="77777777" w:rsidR="00EF7E61" w:rsidRDefault="00EF7E61" w:rsidP="00A53F8D">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7FFEA7" w14:textId="77777777" w:rsidR="00EF7E61" w:rsidRDefault="00EF7E61" w:rsidP="00A53F8D">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w:t>
            </w:r>
            <w:r>
              <w:t xml:space="preserve">the </w:t>
            </w:r>
            <w:r w:rsidRPr="00690A26">
              <w:t>NRF</w:t>
            </w:r>
            <w:r>
              <w:t xml:space="preserve"> holding the NF Profile</w:t>
            </w:r>
            <w:r w:rsidRPr="00690A26">
              <w:t>.</w:t>
            </w:r>
          </w:p>
          <w:p w14:paraId="5D590F5A" w14:textId="77777777" w:rsidR="00EF7E61" w:rsidRDefault="00EF7E61" w:rsidP="00A53F8D">
            <w:pPr>
              <w:pStyle w:val="TAL"/>
            </w:pPr>
          </w:p>
          <w:p w14:paraId="3CAEE2DC" w14:textId="77777777" w:rsidR="00EF7E61" w:rsidRDefault="00EF7E61" w:rsidP="00A53F8D">
            <w:pPr>
              <w:pStyle w:val="TAL"/>
            </w:pPr>
            <w:r w:rsidRPr="00690A26">
              <w:t xml:space="preserve">It shall be included </w:t>
            </w:r>
            <w:r>
              <w:t>if:</w:t>
            </w:r>
          </w:p>
          <w:p w14:paraId="1C41F2BB" w14:textId="77777777" w:rsidR="00EF7E61" w:rsidRPr="00091556" w:rsidRDefault="00EF7E61" w:rsidP="00A53F8D">
            <w:pPr>
              <w:pStyle w:val="B1"/>
            </w:pPr>
            <w:r>
              <w:rPr>
                <w:rFonts w:ascii="Arial" w:hAnsi="Arial"/>
                <w:sz w:val="18"/>
              </w:rPr>
              <w:t>-</w:t>
            </w:r>
            <w:r>
              <w:rPr>
                <w:rFonts w:ascii="Arial" w:hAnsi="Arial"/>
                <w:sz w:val="18"/>
              </w:rPr>
              <w:tab/>
            </w:r>
            <w:r w:rsidRPr="00091556">
              <w:rPr>
                <w:rFonts w:ascii="Arial" w:hAnsi="Arial"/>
                <w:sz w:val="18"/>
              </w:rPr>
              <w:t>the target-</w:t>
            </w:r>
            <w:proofErr w:type="spellStart"/>
            <w:r w:rsidRPr="00091556">
              <w:rPr>
                <w:rFonts w:ascii="Arial" w:hAnsi="Arial"/>
                <w:sz w:val="18"/>
              </w:rPr>
              <w:t>nf</w:t>
            </w:r>
            <w:proofErr w:type="spellEnd"/>
            <w:r w:rsidRPr="00091556">
              <w:rPr>
                <w:rFonts w:ascii="Arial" w:hAnsi="Arial"/>
                <w:sz w:val="18"/>
              </w:rPr>
              <w:t>-instance-id is present;</w:t>
            </w:r>
          </w:p>
          <w:p w14:paraId="2909BD7C" w14:textId="77777777" w:rsidR="00EF7E61" w:rsidRPr="00091556" w:rsidRDefault="00EF7E61" w:rsidP="00A53F8D">
            <w:pPr>
              <w:pStyle w:val="B1"/>
            </w:pPr>
            <w:r>
              <w:rPr>
                <w:rFonts w:ascii="Arial" w:hAnsi="Arial"/>
                <w:sz w:val="18"/>
              </w:rPr>
              <w:t>-</w:t>
            </w:r>
            <w:r>
              <w:rPr>
                <w:rFonts w:ascii="Arial" w:hAnsi="Arial"/>
                <w:sz w:val="18"/>
              </w:rPr>
              <w:tab/>
            </w:r>
            <w:r w:rsidRPr="00091556">
              <w:rPr>
                <w:rFonts w:ascii="Arial" w:hAnsi="Arial"/>
                <w:sz w:val="18"/>
              </w:rPr>
              <w:t xml:space="preserve">the NF Service Consumer has previously received such API URI in an earlier NF service discovery, i.e. if the target NF instance was provided in the </w:t>
            </w:r>
            <w:proofErr w:type="spellStart"/>
            <w:r w:rsidRPr="00091556">
              <w:rPr>
                <w:rFonts w:ascii="Arial" w:hAnsi="Arial"/>
                <w:sz w:val="18"/>
              </w:rPr>
              <w:t>nfInstanceList</w:t>
            </w:r>
            <w:proofErr w:type="spellEnd"/>
            <w:r w:rsidRPr="00091556">
              <w:rPr>
                <w:rFonts w:ascii="Arial" w:hAnsi="Arial"/>
                <w:sz w:val="18"/>
              </w:rPr>
              <w:t xml:space="preserve"> attribute in </w:t>
            </w:r>
            <w:proofErr w:type="spellStart"/>
            <w:r w:rsidRPr="00091556">
              <w:rPr>
                <w:rFonts w:ascii="Arial" w:hAnsi="Arial"/>
                <w:sz w:val="18"/>
              </w:rPr>
              <w:t>SearchResult</w:t>
            </w:r>
            <w:proofErr w:type="spellEnd"/>
            <w:r w:rsidRPr="00091556">
              <w:rPr>
                <w:rFonts w:ascii="Arial" w:hAnsi="Arial"/>
                <w:sz w:val="18"/>
              </w:rPr>
              <w:t xml:space="preserve"> (see clause 6.2.6.2.2) and the </w:t>
            </w:r>
            <w:proofErr w:type="spellStart"/>
            <w:r w:rsidRPr="00091556">
              <w:rPr>
                <w:rFonts w:ascii="Arial" w:hAnsi="Arial"/>
                <w:sz w:val="18"/>
              </w:rPr>
              <w:t>nrfDiscApiUri</w:t>
            </w:r>
            <w:proofErr w:type="spellEnd"/>
            <w:r w:rsidRPr="00091556">
              <w:rPr>
                <w:rFonts w:ascii="Arial" w:hAnsi="Arial"/>
                <w:sz w:val="18"/>
              </w:rPr>
              <w:t xml:space="preserve"> attribute was present in the </w:t>
            </w:r>
            <w:proofErr w:type="spellStart"/>
            <w:r w:rsidRPr="00091556">
              <w:rPr>
                <w:rFonts w:ascii="Arial" w:hAnsi="Arial"/>
                <w:sz w:val="18"/>
              </w:rPr>
              <w:t>NfInstanceInfo</w:t>
            </w:r>
            <w:proofErr w:type="spellEnd"/>
            <w:r w:rsidRPr="00091556">
              <w:rPr>
                <w:rFonts w:ascii="Arial" w:hAnsi="Arial"/>
                <w:sz w:val="18"/>
              </w:rPr>
              <w:t xml:space="preserve"> (see clause 6.2.6.2.x); and</w:t>
            </w:r>
          </w:p>
          <w:p w14:paraId="75B717CF" w14:textId="77777777" w:rsidR="00EF7E61" w:rsidRDefault="00EF7E61" w:rsidP="00A53F8D">
            <w:pPr>
              <w:pStyle w:val="B1"/>
            </w:pPr>
            <w:r>
              <w:rPr>
                <w:rFonts w:ascii="Arial" w:hAnsi="Arial"/>
                <w:sz w:val="18"/>
              </w:rPr>
              <w:t>-</w:t>
            </w:r>
            <w:r>
              <w:rPr>
                <w:rFonts w:ascii="Arial" w:hAnsi="Arial"/>
                <w:sz w:val="18"/>
              </w:rPr>
              <w:tab/>
            </w:r>
            <w:r w:rsidRPr="00091556">
              <w:rPr>
                <w:rFonts w:ascii="Arial" w:hAnsi="Arial"/>
                <w:sz w:val="18"/>
              </w:rPr>
              <w:t>the service discovery request is addressed to a different NRF than the NRF holding the NF profile.</w:t>
            </w:r>
          </w:p>
        </w:tc>
        <w:tc>
          <w:tcPr>
            <w:tcW w:w="467" w:type="pct"/>
            <w:tcBorders>
              <w:top w:val="single" w:sz="4" w:space="0" w:color="auto"/>
              <w:left w:val="single" w:sz="6" w:space="0" w:color="000000"/>
              <w:bottom w:val="single" w:sz="4" w:space="0" w:color="auto"/>
              <w:right w:val="single" w:sz="6" w:space="0" w:color="000000"/>
            </w:tcBorders>
          </w:tcPr>
          <w:p w14:paraId="0C195145" w14:textId="77777777" w:rsidR="00EF7E61" w:rsidRPr="00A16735" w:rsidRDefault="00EF7E61" w:rsidP="00A53F8D">
            <w:pPr>
              <w:pStyle w:val="TAL"/>
              <w:rPr>
                <w:color w:val="000000"/>
              </w:rPr>
            </w:pPr>
            <w:r>
              <w:rPr>
                <w:noProof/>
                <w:lang w:eastAsia="zh-CN"/>
              </w:rPr>
              <w:t>Enh-NF-Discovery</w:t>
            </w:r>
          </w:p>
        </w:tc>
      </w:tr>
      <w:tr w:rsidR="00EF7E61" w:rsidRPr="00690A26" w14:paraId="6E956264"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399AB3" w14:textId="77777777" w:rsidR="00EF7E61" w:rsidRDefault="00EF7E61" w:rsidP="00A53F8D">
            <w:pPr>
              <w:pStyle w:val="TAL"/>
            </w:pPr>
            <w:r w:rsidRPr="00690A26">
              <w:t>preferred-</w:t>
            </w:r>
            <w:r>
              <w:t>vendor-specific-features</w:t>
            </w:r>
          </w:p>
        </w:tc>
        <w:tc>
          <w:tcPr>
            <w:tcW w:w="737" w:type="pct"/>
            <w:tcBorders>
              <w:top w:val="single" w:sz="4" w:space="0" w:color="auto"/>
              <w:left w:val="single" w:sz="6" w:space="0" w:color="000000"/>
              <w:bottom w:val="single" w:sz="4" w:space="0" w:color="auto"/>
              <w:right w:val="single" w:sz="6" w:space="0" w:color="000000"/>
            </w:tcBorders>
          </w:tcPr>
          <w:p w14:paraId="02F0B68C" w14:textId="77777777" w:rsidR="00EF7E61" w:rsidRPr="00690A26" w:rsidRDefault="00EF7E61" w:rsidP="00A53F8D">
            <w:pPr>
              <w:pStyle w:val="TAL"/>
            </w:pPr>
            <w:r w:rsidRPr="00690A26">
              <w:t>map(</w:t>
            </w:r>
            <w:r>
              <w:t>map(array(</w:t>
            </w:r>
            <w:proofErr w:type="spellStart"/>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6797D387" w14:textId="77777777" w:rsidR="00EF7E61" w:rsidRPr="00690A26" w:rsidRDefault="00EF7E61" w:rsidP="00A53F8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69AC480" w14:textId="77777777" w:rsidR="00EF7E61" w:rsidRPr="00690A26" w:rsidRDefault="00EF7E61" w:rsidP="00A53F8D">
            <w:pPr>
              <w:pStyle w:val="TAL"/>
            </w:pPr>
            <w:r w:rsidRPr="00690A26">
              <w:t>1..N</w:t>
            </w:r>
            <w:r>
              <w:rPr>
                <w:lang w:eastAsia="zh-CN"/>
              </w:rPr>
              <w:t>(1..M(1..L))</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A7146E8" w14:textId="77777777" w:rsidR="00EF7E61" w:rsidRDefault="00EF7E61" w:rsidP="00A53F8D">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w:t>
            </w:r>
            <w:proofErr w:type="spellStart"/>
            <w:r w:rsidRPr="00690A26">
              <w:t>NFService</w:t>
            </w:r>
            <w:proofErr w:type="spellEnd"/>
            <w:r w:rsidRPr="00690A26">
              <w:t xml:space="preserve"> (see clauses 6.1.6.2.3 and 6.2.6.2.4).</w:t>
            </w:r>
            <w:r>
              <w:t xml:space="preserve">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26B9F50B" w14:textId="77777777" w:rsidR="00EF7E61" w:rsidRDefault="00EF7E61" w:rsidP="00A53F8D">
            <w:pPr>
              <w:pStyle w:val="TAL"/>
              <w:rPr>
                <w:rFonts w:cs="Arial"/>
                <w:szCs w:val="18"/>
              </w:rPr>
            </w:pPr>
          </w:p>
          <w:p w14:paraId="46FA7AC4" w14:textId="77777777" w:rsidR="00EF7E61" w:rsidRDefault="00EF7E61" w:rsidP="00A53F8D">
            <w:pPr>
              <w:pStyle w:val="TAL"/>
              <w:rPr>
                <w:rFonts w:cs="Arial"/>
                <w:szCs w:val="18"/>
              </w:rPr>
            </w:pPr>
            <w:r w:rsidRPr="00690A26">
              <w:rPr>
                <w:rFonts w:cs="Arial"/>
                <w:szCs w:val="18"/>
                <w:lang w:eastAsia="zh-CN"/>
              </w:rPr>
              <w:t xml:space="preserve">The key of the </w:t>
            </w:r>
            <w:r>
              <w:rPr>
                <w:rFonts w:cs="Arial"/>
                <w:szCs w:val="18"/>
                <w:lang w:eastAsia="zh-CN"/>
              </w:rPr>
              <w:t xml:space="preserve">external </w:t>
            </w:r>
            <w:r w:rsidRPr="00690A26">
              <w:rPr>
                <w:rFonts w:cs="Arial"/>
                <w:szCs w:val="18"/>
                <w:lang w:eastAsia="zh-CN"/>
              </w:rPr>
              <w:t xml:space="preserve">map is the </w:t>
            </w:r>
            <w:proofErr w:type="spellStart"/>
            <w:r w:rsidRPr="00690A26">
              <w:t>ServiceName</w:t>
            </w:r>
            <w:proofErr w:type="spellEnd"/>
            <w:r w:rsidRPr="00690A26">
              <w:t xml:space="preserve"> (see clause 6.1.6.3.11) </w:t>
            </w:r>
            <w:r w:rsidRPr="00690A26">
              <w:rPr>
                <w:rFonts w:cs="Arial"/>
                <w:szCs w:val="18"/>
                <w:lang w:eastAsia="zh-CN"/>
              </w:rPr>
              <w:t xml:space="preserve">for which the preferred </w:t>
            </w:r>
            <w:r>
              <w:rPr>
                <w:rFonts w:cs="Arial"/>
                <w:szCs w:val="18"/>
                <w:lang w:eastAsia="zh-CN"/>
              </w:rPr>
              <w:t>vendor-specific features</w:t>
            </w:r>
            <w:r w:rsidRPr="00690A26">
              <w:rPr>
                <w:rFonts w:cs="Arial"/>
                <w:szCs w:val="18"/>
                <w:lang w:eastAsia="zh-CN"/>
              </w:rPr>
              <w:t xml:space="preserve"> is indicated.</w:t>
            </w:r>
            <w:r w:rsidRPr="00690A26">
              <w:rPr>
                <w:rFonts w:cs="Arial"/>
                <w:szCs w:val="18"/>
              </w:rPr>
              <w:t xml:space="preserve"> Each element carries the </w:t>
            </w:r>
            <w:r>
              <w:rPr>
                <w:rFonts w:cs="Arial"/>
                <w:szCs w:val="18"/>
              </w:rPr>
              <w:t>preferred vendor-specific features</w:t>
            </w:r>
            <w:r w:rsidRPr="00690A26">
              <w:rPr>
                <w:rFonts w:cs="Arial"/>
                <w:szCs w:val="18"/>
              </w:rPr>
              <w:t xml:space="preserve"> for the service indicated by the key.</w:t>
            </w:r>
          </w:p>
          <w:p w14:paraId="12448DE4" w14:textId="77777777" w:rsidR="00EF7E61" w:rsidRDefault="00EF7E61" w:rsidP="00A53F8D">
            <w:pPr>
              <w:pStyle w:val="TAL"/>
              <w:rPr>
                <w:color w:val="000000"/>
              </w:rPr>
            </w:pPr>
          </w:p>
          <w:p w14:paraId="6B0431C0" w14:textId="77777777" w:rsidR="00EF7E61" w:rsidRDefault="00EF7E61" w:rsidP="00A53F8D">
            <w:pPr>
              <w:pStyle w:val="TAL"/>
              <w:rPr>
                <w:rFonts w:cs="Arial"/>
                <w:szCs w:val="18"/>
              </w:rPr>
            </w:pPr>
            <w:r>
              <w:rPr>
                <w:rFonts w:cs="Arial"/>
                <w:szCs w:val="18"/>
              </w:rPr>
              <w:t xml:space="preserve">The key of the internal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internal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1AF58F5C" w14:textId="77777777" w:rsidR="00EF7E61" w:rsidRDefault="00EF7E61" w:rsidP="00A53F8D">
            <w:pPr>
              <w:pStyle w:val="TAL"/>
              <w:rPr>
                <w:rFonts w:cs="Arial"/>
                <w:szCs w:val="18"/>
              </w:rPr>
            </w:pPr>
            <w:r>
              <w:rPr>
                <w:rFonts w:cs="Arial"/>
                <w:szCs w:val="18"/>
              </w:rPr>
              <w:lastRenderedPageBreak/>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59897298" w14:textId="77777777" w:rsidR="00EF7E61" w:rsidRDefault="00EF7E61" w:rsidP="00A53F8D">
            <w:pPr>
              <w:pStyle w:val="TAL"/>
              <w:rPr>
                <w:color w:val="000000"/>
              </w:rPr>
            </w:pPr>
          </w:p>
          <w:p w14:paraId="08FE1793" w14:textId="77777777" w:rsidR="00EF7E61" w:rsidRPr="00690A26" w:rsidRDefault="00EF7E61" w:rsidP="00A53F8D">
            <w:pPr>
              <w:pStyle w:val="TAL"/>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16DB1A87" w14:textId="77777777" w:rsidR="00EF7E61" w:rsidRDefault="00EF7E61" w:rsidP="00A53F8D">
            <w:pPr>
              <w:pStyle w:val="TAL"/>
              <w:rPr>
                <w:noProof/>
                <w:lang w:eastAsia="zh-CN"/>
              </w:rPr>
            </w:pPr>
            <w:r>
              <w:rPr>
                <w:lang w:val="es-ES"/>
              </w:rPr>
              <w:lastRenderedPageBreak/>
              <w:t>Query-</w:t>
            </w:r>
            <w:r w:rsidRPr="00743A0D">
              <w:rPr>
                <w:color w:val="000000"/>
              </w:rPr>
              <w:t>SBIProtoc17</w:t>
            </w:r>
          </w:p>
        </w:tc>
      </w:tr>
      <w:tr w:rsidR="00EF7E61" w:rsidRPr="00690A26" w14:paraId="238938C8"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EC7CC1" w14:textId="77777777" w:rsidR="00EF7E61" w:rsidRPr="00690A26" w:rsidRDefault="00EF7E61" w:rsidP="00A53F8D">
            <w:pPr>
              <w:pStyle w:val="TAL"/>
            </w:pPr>
            <w:r w:rsidRPr="00690A26">
              <w:lastRenderedPageBreak/>
              <w:t>preferred-</w:t>
            </w:r>
            <w:r>
              <w:t>vendor-specific-</w:t>
            </w:r>
            <w:proofErr w:type="spellStart"/>
            <w:r>
              <w:t>nf</w:t>
            </w:r>
            <w:proofErr w:type="spellEnd"/>
            <w:r>
              <w:t>-features</w:t>
            </w:r>
          </w:p>
        </w:tc>
        <w:tc>
          <w:tcPr>
            <w:tcW w:w="737" w:type="pct"/>
            <w:tcBorders>
              <w:top w:val="single" w:sz="4" w:space="0" w:color="auto"/>
              <w:left w:val="single" w:sz="6" w:space="0" w:color="000000"/>
              <w:bottom w:val="single" w:sz="4" w:space="0" w:color="auto"/>
              <w:right w:val="single" w:sz="6" w:space="0" w:color="000000"/>
            </w:tcBorders>
          </w:tcPr>
          <w:p w14:paraId="527ADDA4" w14:textId="77777777" w:rsidR="00EF7E61" w:rsidRPr="00690A26" w:rsidRDefault="00EF7E61" w:rsidP="00A53F8D">
            <w:pPr>
              <w:pStyle w:val="TAL"/>
            </w:pPr>
            <w:r>
              <w:t>map(array(</w:t>
            </w:r>
            <w:proofErr w:type="spellStart"/>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4E95BB36" w14:textId="77777777" w:rsidR="00EF7E61" w:rsidRPr="00690A26" w:rsidRDefault="00EF7E61" w:rsidP="00A53F8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13BF044" w14:textId="77777777" w:rsidR="00EF7E61" w:rsidRPr="00690A26" w:rsidRDefault="00EF7E61" w:rsidP="00A53F8D">
            <w:pPr>
              <w:pStyle w:val="TAL"/>
            </w:pPr>
            <w:r w:rsidRPr="00690A26">
              <w:t>1..N</w:t>
            </w:r>
            <w:r>
              <w:rPr>
                <w:lang w:eastAsia="zh-CN"/>
              </w:rPr>
              <w:t>(1..M)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37D3EE3" w14:textId="77777777" w:rsidR="00EF7E61" w:rsidRDefault="00EF7E61" w:rsidP="00A53F8D">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w:t>
            </w:r>
            <w:r>
              <w:rPr>
                <w:rFonts w:hint="eastAsia"/>
                <w:lang w:eastAsia="zh-CN"/>
              </w:rPr>
              <w:t>NF profile (see clause 6.1.6.2.2</w:t>
            </w:r>
            <w:r>
              <w:rPr>
                <w:lang w:eastAsia="zh-CN"/>
              </w:rPr>
              <w:t xml:space="preserve"> and 6.2.6.2.3</w:t>
            </w:r>
            <w:r>
              <w:rPr>
                <w:rFonts w:hint="eastAsia"/>
                <w:lang w:eastAsia="zh-CN"/>
              </w:rPr>
              <w:t>)</w:t>
            </w:r>
            <w:r w:rsidRPr="00690A26">
              <w:t>.</w:t>
            </w:r>
            <w:r>
              <w:t xml:space="preserve"> NF profiles that support all the preferred features should be preferentially returned in the response. NF profiles in the response may not support the preferred features.</w:t>
            </w:r>
          </w:p>
          <w:p w14:paraId="06E270AC" w14:textId="77777777" w:rsidR="00EF7E61" w:rsidRDefault="00EF7E61" w:rsidP="00A53F8D">
            <w:pPr>
              <w:pStyle w:val="TAL"/>
              <w:rPr>
                <w:rFonts w:cs="Arial"/>
                <w:szCs w:val="18"/>
              </w:rPr>
            </w:pPr>
          </w:p>
          <w:p w14:paraId="380920AB" w14:textId="77777777" w:rsidR="00EF7E61" w:rsidRDefault="00EF7E61" w:rsidP="00A53F8D">
            <w:pPr>
              <w:pStyle w:val="TAL"/>
              <w:rPr>
                <w:rFonts w:cs="Arial"/>
                <w:szCs w:val="18"/>
              </w:rPr>
            </w:pPr>
            <w:r>
              <w:rPr>
                <w:rFonts w:cs="Arial"/>
                <w:szCs w:val="18"/>
              </w:rPr>
              <w:t xml:space="preserve">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value of each entry of the map shall be a list (array) of </w:t>
            </w:r>
            <w:proofErr w:type="spellStart"/>
            <w:r>
              <w:rPr>
                <w:rFonts w:cs="Arial"/>
                <w:szCs w:val="18"/>
              </w:rPr>
              <w:t>VendorSpecificFeature</w:t>
            </w:r>
            <w:proofErr w:type="spellEnd"/>
            <w:r>
              <w:rPr>
                <w:rFonts w:cs="Arial"/>
                <w:szCs w:val="18"/>
              </w:rPr>
              <w:t xml:space="preserve"> objects.</w:t>
            </w:r>
          </w:p>
          <w:p w14:paraId="51372413" w14:textId="77777777" w:rsidR="00EF7E61" w:rsidRDefault="00EF7E61" w:rsidP="00A53F8D">
            <w:pPr>
              <w:pStyle w:val="TAL"/>
              <w:rPr>
                <w:color w:val="000000"/>
              </w:rPr>
            </w:pPr>
          </w:p>
          <w:p w14:paraId="4B6FD294" w14:textId="77777777" w:rsidR="00EF7E61" w:rsidRPr="00690A26" w:rsidRDefault="00EF7E61" w:rsidP="00A53F8D">
            <w:pPr>
              <w:pStyle w:val="TAL"/>
              <w:rPr>
                <w:rFonts w:cs="Arial"/>
                <w:szCs w:val="18"/>
              </w:rPr>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w:t>
            </w:r>
            <w:r>
              <w:rPr>
                <w:rFonts w:cs="Arial"/>
                <w:szCs w:val="18"/>
              </w:rPr>
              <w:t xml:space="preserve"> </w:t>
            </w:r>
            <w:r w:rsidRPr="00C963C0">
              <w:rPr>
                <w:rFonts w:cs="Arial"/>
                <w:szCs w:val="18"/>
              </w:rPr>
              <w:t xml:space="preserve">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1BEE6444" w14:textId="77777777" w:rsidR="00EF7E61" w:rsidRPr="00690A26" w:rsidRDefault="00EF7E61" w:rsidP="00A53F8D">
            <w:pPr>
              <w:pStyle w:val="TAL"/>
            </w:pPr>
            <w:r>
              <w:rPr>
                <w:lang w:val="es-ES"/>
              </w:rPr>
              <w:t>Query-</w:t>
            </w:r>
            <w:r w:rsidRPr="00743A0D">
              <w:rPr>
                <w:color w:val="000000"/>
              </w:rPr>
              <w:t>SBIProtoc17</w:t>
            </w:r>
          </w:p>
        </w:tc>
      </w:tr>
      <w:tr w:rsidR="00EF7E61" w:rsidRPr="00690A26" w14:paraId="6AD276F0"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540D59" w14:textId="77777777" w:rsidR="00EF7E61" w:rsidRPr="00690A26" w:rsidRDefault="00EF7E61" w:rsidP="00A53F8D">
            <w:pPr>
              <w:pStyle w:val="TAL"/>
            </w:pPr>
            <w:r>
              <w:rPr>
                <w:lang w:val="es-ES"/>
              </w:rPr>
              <w:t>required-pfcp-features</w:t>
            </w:r>
          </w:p>
        </w:tc>
        <w:tc>
          <w:tcPr>
            <w:tcW w:w="737" w:type="pct"/>
            <w:tcBorders>
              <w:top w:val="single" w:sz="4" w:space="0" w:color="auto"/>
              <w:left w:val="single" w:sz="6" w:space="0" w:color="000000"/>
              <w:bottom w:val="single" w:sz="4" w:space="0" w:color="auto"/>
              <w:right w:val="single" w:sz="6" w:space="0" w:color="000000"/>
            </w:tcBorders>
          </w:tcPr>
          <w:p w14:paraId="4D90EE1E" w14:textId="77777777" w:rsidR="00EF7E61" w:rsidRPr="00690A26" w:rsidRDefault="00EF7E61" w:rsidP="00A53F8D">
            <w:pPr>
              <w:pStyle w:val="TAL"/>
            </w:pPr>
            <w:r>
              <w:rPr>
                <w:lang w:val="es-ES"/>
              </w:rPr>
              <w:t>string</w:t>
            </w:r>
          </w:p>
        </w:tc>
        <w:tc>
          <w:tcPr>
            <w:tcW w:w="160" w:type="pct"/>
            <w:tcBorders>
              <w:top w:val="single" w:sz="4" w:space="0" w:color="auto"/>
              <w:left w:val="single" w:sz="6" w:space="0" w:color="000000"/>
              <w:bottom w:val="single" w:sz="4" w:space="0" w:color="auto"/>
              <w:right w:val="single" w:sz="6" w:space="0" w:color="000000"/>
            </w:tcBorders>
          </w:tcPr>
          <w:p w14:paraId="4C0BC61F" w14:textId="77777777" w:rsidR="00EF7E61" w:rsidRPr="00690A26" w:rsidRDefault="00EF7E61" w:rsidP="00A53F8D">
            <w:pPr>
              <w:pStyle w:val="TAC"/>
            </w:pPr>
            <w:r>
              <w:rPr>
                <w:lang w:val="es-ES"/>
              </w:rPr>
              <w:t>O</w:t>
            </w:r>
          </w:p>
        </w:tc>
        <w:tc>
          <w:tcPr>
            <w:tcW w:w="320" w:type="pct"/>
            <w:tcBorders>
              <w:top w:val="single" w:sz="4" w:space="0" w:color="auto"/>
              <w:left w:val="single" w:sz="6" w:space="0" w:color="000000"/>
              <w:bottom w:val="single" w:sz="4" w:space="0" w:color="auto"/>
              <w:right w:val="single" w:sz="6" w:space="0" w:color="000000"/>
            </w:tcBorders>
          </w:tcPr>
          <w:p w14:paraId="7ABC6934" w14:textId="77777777" w:rsidR="00EF7E61" w:rsidRPr="00690A26" w:rsidRDefault="00EF7E61" w:rsidP="00A53F8D">
            <w:pPr>
              <w:pStyle w:val="TAL"/>
            </w:pPr>
            <w:r>
              <w:rPr>
                <w:lang w:val="es-ES"/>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1CD6D8" w14:textId="77777777" w:rsidR="00EF7E61" w:rsidRPr="00887FAE" w:rsidRDefault="00EF7E61" w:rsidP="00A53F8D">
            <w:pPr>
              <w:pStyle w:val="TAL"/>
              <w:rPr>
                <w:lang w:val="en-US"/>
              </w:rPr>
            </w:pPr>
            <w:r w:rsidRPr="00887FAE">
              <w:rPr>
                <w:lang w:val="en-US"/>
              </w:rPr>
              <w:t xml:space="preserve">List of features required to be supported by the target UPF (when selecting a UPF), encoded as defined for the </w:t>
            </w:r>
            <w:proofErr w:type="spellStart"/>
            <w:r w:rsidRPr="00887FAE">
              <w:rPr>
                <w:lang w:val="en-US"/>
              </w:rPr>
              <w:t>supportedPfcpFeatures</w:t>
            </w:r>
            <w:proofErr w:type="spellEnd"/>
            <w:r w:rsidRPr="00887FAE">
              <w:rPr>
                <w:lang w:val="en-US"/>
              </w:rPr>
              <w:t xml:space="preserve"> attribute in </w:t>
            </w:r>
            <w:proofErr w:type="spellStart"/>
            <w:r w:rsidRPr="00887FAE">
              <w:rPr>
                <w:lang w:val="en-US"/>
              </w:rPr>
              <w:t>UpfInfo</w:t>
            </w:r>
            <w:proofErr w:type="spellEnd"/>
            <w:r w:rsidRPr="00887FAE">
              <w:rPr>
                <w:lang w:val="en-US"/>
              </w:rPr>
              <w:t xml:space="preserve"> (see clause</w:t>
            </w:r>
            <w:r>
              <w:rPr>
                <w:lang w:val="en-US"/>
              </w:rPr>
              <w:t> </w:t>
            </w:r>
            <w:r w:rsidRPr="00887FAE">
              <w:rPr>
                <w:lang w:val="en-US"/>
              </w:rPr>
              <w:t>6.1.6.2.13).</w:t>
            </w:r>
          </w:p>
          <w:p w14:paraId="526AE5F9" w14:textId="77777777" w:rsidR="00EF7E61" w:rsidRPr="00887FAE" w:rsidRDefault="00EF7E61" w:rsidP="00A53F8D">
            <w:pPr>
              <w:pStyle w:val="TAL"/>
              <w:rPr>
                <w:lang w:val="en-US"/>
              </w:rPr>
            </w:pPr>
          </w:p>
          <w:p w14:paraId="6A056290" w14:textId="77777777" w:rsidR="00EF7E61" w:rsidRPr="00690A26" w:rsidRDefault="00EF7E61" w:rsidP="00A53F8D">
            <w:pPr>
              <w:pStyle w:val="TAL"/>
              <w:rPr>
                <w:rFonts w:cs="Arial"/>
                <w:szCs w:val="18"/>
              </w:rPr>
            </w:pPr>
            <w:r>
              <w:rPr>
                <w:lang w:val="es-ES"/>
              </w:rPr>
              <w:t>(NOTE 16)</w:t>
            </w:r>
          </w:p>
        </w:tc>
        <w:tc>
          <w:tcPr>
            <w:tcW w:w="467" w:type="pct"/>
            <w:tcBorders>
              <w:top w:val="single" w:sz="4" w:space="0" w:color="auto"/>
              <w:left w:val="single" w:sz="6" w:space="0" w:color="000000"/>
              <w:bottom w:val="single" w:sz="4" w:space="0" w:color="auto"/>
              <w:right w:val="single" w:sz="6" w:space="0" w:color="000000"/>
            </w:tcBorders>
          </w:tcPr>
          <w:p w14:paraId="6BA317BC" w14:textId="77777777" w:rsidR="00EF7E61" w:rsidRPr="00690A26" w:rsidRDefault="00EF7E61" w:rsidP="00A53F8D">
            <w:pPr>
              <w:pStyle w:val="TAL"/>
            </w:pPr>
            <w:r>
              <w:rPr>
                <w:lang w:val="es-ES"/>
              </w:rPr>
              <w:t>Query-Upf-Pfcp</w:t>
            </w:r>
          </w:p>
        </w:tc>
      </w:tr>
      <w:tr w:rsidR="00EF7E61" w:rsidRPr="00690A26" w14:paraId="4D2B3AA1"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29C7C1" w14:textId="77777777" w:rsidR="00EF7E61" w:rsidRDefault="00EF7E61" w:rsidP="00A53F8D">
            <w:pPr>
              <w:pStyle w:val="TAL"/>
              <w:rPr>
                <w:lang w:val="es-ES"/>
              </w:rPr>
            </w:pPr>
            <w:r>
              <w:rPr>
                <w:rFonts w:hint="eastAsia"/>
                <w:lang w:eastAsia="zh-CN"/>
              </w:rPr>
              <w:t>home-pub-key-id</w:t>
            </w:r>
          </w:p>
        </w:tc>
        <w:tc>
          <w:tcPr>
            <w:tcW w:w="737" w:type="pct"/>
            <w:tcBorders>
              <w:top w:val="single" w:sz="4" w:space="0" w:color="auto"/>
              <w:left w:val="single" w:sz="6" w:space="0" w:color="000000"/>
              <w:bottom w:val="single" w:sz="4" w:space="0" w:color="auto"/>
              <w:right w:val="single" w:sz="6" w:space="0" w:color="000000"/>
            </w:tcBorders>
          </w:tcPr>
          <w:p w14:paraId="08E1069E" w14:textId="77777777" w:rsidR="00EF7E61" w:rsidRDefault="00EF7E61" w:rsidP="00A53F8D">
            <w:pPr>
              <w:pStyle w:val="TAL"/>
              <w:rPr>
                <w:lang w:val="es-ES"/>
              </w:rPr>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3BC78429" w14:textId="77777777" w:rsidR="00EF7E61" w:rsidRDefault="00EF7E61" w:rsidP="00A53F8D">
            <w:pPr>
              <w:pStyle w:val="TAC"/>
              <w:rPr>
                <w:lang w:val="es-ES"/>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025EB8A" w14:textId="77777777" w:rsidR="00EF7E61" w:rsidRDefault="00EF7E61" w:rsidP="00A53F8D">
            <w:pPr>
              <w:pStyle w:val="TAL"/>
              <w:rPr>
                <w:lang w:val="es-ES"/>
              </w:rPr>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9C9F461" w14:textId="77777777" w:rsidR="00EF7E61" w:rsidRDefault="00EF7E61" w:rsidP="00A53F8D">
            <w:pPr>
              <w:pStyle w:val="TAL"/>
              <w:rPr>
                <w:lang w:eastAsia="zh-CN"/>
              </w:rPr>
            </w:pPr>
            <w:r>
              <w:rPr>
                <w:rFonts w:hint="eastAsia"/>
                <w:lang w:eastAsia="zh-CN"/>
              </w:rPr>
              <w:t>When present, this IE</w:t>
            </w:r>
            <w:r>
              <w:rPr>
                <w:lang w:eastAsia="zh-CN"/>
              </w:rPr>
              <w:t xml:space="preserve"> shall</w:t>
            </w:r>
            <w:r>
              <w:rPr>
                <w:rFonts w:hint="eastAsia"/>
                <w:lang w:eastAsia="zh-CN"/>
              </w:rPr>
              <w:t xml:space="preserve"> indicate the Home Network Public Key ID which shall be able to be served by the NF instance.</w:t>
            </w:r>
          </w:p>
          <w:p w14:paraId="53B138FB" w14:textId="77777777" w:rsidR="00EF7E61" w:rsidRPr="00887FAE" w:rsidRDefault="00EF7E61" w:rsidP="00A53F8D">
            <w:pPr>
              <w:pStyle w:val="TAL"/>
              <w:rPr>
                <w:lang w:val="en-US"/>
              </w:rPr>
            </w:pPr>
            <w:r w:rsidRPr="002857AD">
              <w:t>May be included if the target NF type is "AUSF" or "UDM".</w:t>
            </w:r>
            <w:r>
              <w:rPr>
                <w:rFonts w:hint="eastAsia"/>
                <w:lang w:eastAsia="zh-CN"/>
              </w:rPr>
              <w:t xml:space="preserve"> (NOTE </w:t>
            </w:r>
            <w:r>
              <w:rPr>
                <w:lang w:eastAsia="zh-CN"/>
              </w:rPr>
              <w:t>17</w:t>
            </w:r>
            <w:r>
              <w:rPr>
                <w:rFonts w:hint="eastAsia"/>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50E3C5E1" w14:textId="77777777" w:rsidR="00EF7E61" w:rsidRDefault="00EF7E61" w:rsidP="00A53F8D">
            <w:pPr>
              <w:pStyle w:val="TAL"/>
              <w:rPr>
                <w:lang w:val="es-ES"/>
              </w:rPr>
            </w:pPr>
            <w:r>
              <w:rPr>
                <w:lang w:val="es-ES"/>
              </w:rPr>
              <w:t>Query-</w:t>
            </w:r>
            <w:r w:rsidRPr="00743A0D">
              <w:rPr>
                <w:color w:val="000000"/>
              </w:rPr>
              <w:t>SBIProtoc17</w:t>
            </w:r>
          </w:p>
        </w:tc>
      </w:tr>
      <w:tr w:rsidR="00EF7E61" w:rsidRPr="00690A26" w14:paraId="4EB05B6B"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750FED" w14:textId="77777777" w:rsidR="00EF7E61" w:rsidRDefault="00EF7E61" w:rsidP="00A53F8D">
            <w:pPr>
              <w:pStyle w:val="TAL"/>
              <w:rPr>
                <w:lang w:eastAsia="zh-CN"/>
              </w:rPr>
            </w:pPr>
            <w:r>
              <w:rPr>
                <w:lang w:eastAsia="zh-CN"/>
              </w:rPr>
              <w:t>prose-support-</w:t>
            </w:r>
            <w:proofErr w:type="spellStart"/>
            <w:r>
              <w:rPr>
                <w:lang w:eastAsia="zh-CN"/>
              </w:rP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3BF0BDFB" w14:textId="77777777" w:rsidR="00EF7E61" w:rsidRDefault="00EF7E61" w:rsidP="00A53F8D">
            <w:pPr>
              <w:pStyle w:val="TAL"/>
              <w:rPr>
                <w:lang w:eastAsia="zh-CN"/>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DB51995" w14:textId="77777777" w:rsidR="00EF7E61" w:rsidRDefault="00EF7E61" w:rsidP="00A53F8D">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7A322F9" w14:textId="77777777" w:rsidR="00EF7E61" w:rsidRDefault="00EF7E61" w:rsidP="00A53F8D">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818CFD" w14:textId="77777777" w:rsidR="00EF7E61" w:rsidRDefault="00EF7E61" w:rsidP="00A53F8D">
            <w:pPr>
              <w:pStyle w:val="TAL"/>
            </w:pPr>
            <w:r>
              <w:t xml:space="preserve">When present, this IE indicates whether supporting </w:t>
            </w:r>
            <w:proofErr w:type="spellStart"/>
            <w:r w:rsidRPr="00EB5346">
              <w:t>ProSe</w:t>
            </w:r>
            <w:proofErr w:type="spellEnd"/>
            <w:r w:rsidRPr="00EB5346">
              <w:t xml:space="preserve"> capability</w:t>
            </w:r>
            <w:r>
              <w:rPr>
                <w:rFonts w:cs="Arial"/>
                <w:szCs w:val="18"/>
              </w:rPr>
              <w:t xml:space="preserve"> by PCF </w:t>
            </w:r>
            <w:r>
              <w:t>needs to be discovered.</w:t>
            </w:r>
          </w:p>
          <w:p w14:paraId="7D0A9A47" w14:textId="77777777" w:rsidR="00EF7E61" w:rsidRDefault="00EF7E61" w:rsidP="00A53F8D">
            <w:pPr>
              <w:pStyle w:val="TAL"/>
            </w:pPr>
          </w:p>
          <w:p w14:paraId="1ACD83DD" w14:textId="77777777" w:rsidR="00EF7E61" w:rsidRDefault="00EF7E61" w:rsidP="00A53F8D">
            <w:pPr>
              <w:pStyle w:val="TAL"/>
              <w:rPr>
                <w:lang w:eastAsia="zh-CN"/>
              </w:rPr>
            </w:pPr>
            <w:r>
              <w:rPr>
                <w:rFonts w:cs="Arial"/>
                <w:szCs w:val="18"/>
              </w:rPr>
              <w:t xml:space="preserve">true: a PCF supporting </w:t>
            </w:r>
            <w:proofErr w:type="spellStart"/>
            <w:r w:rsidRPr="00EB5346">
              <w:t>ProSe</w:t>
            </w:r>
            <w:proofErr w:type="spellEnd"/>
            <w:r w:rsidRPr="00EB5346">
              <w:t xml:space="preserve"> capability</w:t>
            </w:r>
            <w:r>
              <w:rPr>
                <w:rFonts w:cs="Arial"/>
                <w:szCs w:val="18"/>
              </w:rPr>
              <w:t xml:space="preserve"> is requested to be discovered;</w:t>
            </w:r>
            <w:r>
              <w:rPr>
                <w:rFonts w:cs="Arial"/>
                <w:szCs w:val="18"/>
              </w:rPr>
              <w:br/>
              <w:t xml:space="preserve">false: a PCF not </w:t>
            </w:r>
            <w:proofErr w:type="spellStart"/>
            <w:r w:rsidRPr="00EB5346">
              <w:t>ProSe</w:t>
            </w:r>
            <w:proofErr w:type="spellEnd"/>
            <w:r w:rsidRPr="00EB5346">
              <w:t xml:space="preserve"> capability</w:t>
            </w:r>
            <w:r>
              <w:rPr>
                <w:rFonts w:cs="Arial"/>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594888AE" w14:textId="77777777" w:rsidR="00EF7E61" w:rsidRPr="00690A26" w:rsidRDefault="00EF7E61" w:rsidP="00A53F8D">
            <w:pPr>
              <w:pStyle w:val="TAL"/>
            </w:pPr>
            <w:r w:rsidRPr="00A84750">
              <w:rPr>
                <w:lang w:val="en-US"/>
              </w:rPr>
              <w:t>Query-5G-ProSe</w:t>
            </w:r>
          </w:p>
        </w:tc>
      </w:tr>
      <w:tr w:rsidR="00EF7E61" w:rsidRPr="00690A26" w14:paraId="405A94F0"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EAFFA66" w14:textId="77777777" w:rsidR="00EF7E61" w:rsidRDefault="00EF7E61" w:rsidP="00A53F8D">
            <w:pPr>
              <w:pStyle w:val="TAL"/>
              <w:rPr>
                <w:lang w:eastAsia="zh-CN"/>
              </w:rPr>
            </w:pPr>
            <w:r>
              <w:t>analytics-aggregation-</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202615CA" w14:textId="77777777" w:rsidR="00EF7E61" w:rsidRDefault="00EF7E61" w:rsidP="00A53F8D">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01EAE16" w14:textId="77777777" w:rsidR="00EF7E61" w:rsidRDefault="00EF7E61" w:rsidP="00A53F8D">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4097BAD" w14:textId="77777777" w:rsidR="00EF7E61" w:rsidRDefault="00EF7E61" w:rsidP="00A53F8D">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ADA7516" w14:textId="77777777" w:rsidR="00EF7E61" w:rsidRDefault="00EF7E61" w:rsidP="00A53F8D">
            <w:pPr>
              <w:pStyle w:val="TAL"/>
            </w:pPr>
            <w:r w:rsidRPr="00D201A0">
              <w:rPr>
                <w:lang w:val="en-US"/>
              </w:rPr>
              <w:t>If included, this IE shall contain the analytics aggregation capability indication of the NF being discovered.</w:t>
            </w:r>
            <w:r>
              <w:rPr>
                <w:lang w:val="en-US"/>
              </w:rPr>
              <w:t xml:space="preserve"> </w:t>
            </w:r>
            <w:r w:rsidRPr="00EF5303">
              <w:rPr>
                <w:lang w:val="en-US"/>
              </w:rPr>
              <w:t>This IE may be included when the target NF type is "NWDAF".</w:t>
            </w:r>
          </w:p>
        </w:tc>
        <w:tc>
          <w:tcPr>
            <w:tcW w:w="467" w:type="pct"/>
            <w:tcBorders>
              <w:top w:val="single" w:sz="4" w:space="0" w:color="auto"/>
              <w:left w:val="single" w:sz="6" w:space="0" w:color="000000"/>
              <w:bottom w:val="single" w:sz="4" w:space="0" w:color="auto"/>
              <w:right w:val="single" w:sz="6" w:space="0" w:color="000000"/>
            </w:tcBorders>
          </w:tcPr>
          <w:p w14:paraId="09CAB3A6" w14:textId="77777777" w:rsidR="00EF7E61" w:rsidRDefault="00EF7E61" w:rsidP="00A53F8D">
            <w:pPr>
              <w:pStyle w:val="TAL"/>
            </w:pPr>
            <w:r w:rsidRPr="00A84750">
              <w:rPr>
                <w:lang w:val="en-US"/>
              </w:rPr>
              <w:t>Query-eNA-PH2</w:t>
            </w:r>
          </w:p>
        </w:tc>
      </w:tr>
      <w:tr w:rsidR="00EF7E61" w:rsidRPr="00690A26" w14:paraId="2AFCBF2E"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10866A" w14:textId="77777777" w:rsidR="00EF7E61" w:rsidRDefault="00EF7E61" w:rsidP="00A53F8D">
            <w:pPr>
              <w:pStyle w:val="TAL"/>
            </w:pPr>
            <w:r>
              <w:t>analytics-metadata-</w:t>
            </w:r>
            <w:proofErr w:type="spellStart"/>
            <w:r>
              <w:t>prov</w:t>
            </w:r>
            <w:proofErr w:type="spellEnd"/>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0B017870" w14:textId="77777777" w:rsidR="00EF7E61" w:rsidRPr="00690A26" w:rsidRDefault="00EF7E61" w:rsidP="00A53F8D">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27611C4" w14:textId="77777777" w:rsidR="00EF7E61" w:rsidRPr="00690A26" w:rsidRDefault="00EF7E61" w:rsidP="00A53F8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6946512" w14:textId="77777777" w:rsidR="00EF7E61" w:rsidRPr="00690A26" w:rsidRDefault="00EF7E61" w:rsidP="00A53F8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5F62759" w14:textId="77777777" w:rsidR="00EF7E61" w:rsidRPr="00D201A0" w:rsidRDefault="00EF7E61" w:rsidP="00A53F8D">
            <w:pPr>
              <w:pStyle w:val="TAL"/>
              <w:rPr>
                <w:lang w:val="en-US"/>
              </w:rPr>
            </w:pPr>
            <w:r w:rsidRPr="00D201A0">
              <w:rPr>
                <w:lang w:val="en-US"/>
              </w:rPr>
              <w:t xml:space="preserve">If included, this IE shall contain the analytics </w:t>
            </w:r>
            <w:r>
              <w:rPr>
                <w:lang w:val="en-US"/>
              </w:rPr>
              <w:t>metadata provisioning</w:t>
            </w:r>
            <w:r w:rsidRPr="00D201A0">
              <w:rPr>
                <w:lang w:val="en-US"/>
              </w:rPr>
              <w:t xml:space="preserve"> capability indication of the NF being discovered.</w:t>
            </w:r>
            <w:r>
              <w:rPr>
                <w:lang w:val="en-US"/>
              </w:rPr>
              <w:t xml:space="preserve"> </w:t>
            </w:r>
            <w:r w:rsidRPr="00EF5303">
              <w:rPr>
                <w:lang w:val="en-US"/>
              </w:rPr>
              <w:t>This IE may be included when the target NF type is "NWDAF".</w:t>
            </w:r>
          </w:p>
        </w:tc>
        <w:tc>
          <w:tcPr>
            <w:tcW w:w="467" w:type="pct"/>
            <w:tcBorders>
              <w:top w:val="single" w:sz="4" w:space="0" w:color="auto"/>
              <w:left w:val="single" w:sz="6" w:space="0" w:color="000000"/>
              <w:bottom w:val="single" w:sz="4" w:space="0" w:color="auto"/>
              <w:right w:val="single" w:sz="6" w:space="0" w:color="000000"/>
            </w:tcBorders>
          </w:tcPr>
          <w:p w14:paraId="5F5069EE" w14:textId="77777777" w:rsidR="00EF7E61" w:rsidRPr="00064FED" w:rsidRDefault="00EF7E61" w:rsidP="00A53F8D">
            <w:pPr>
              <w:pStyle w:val="TAL"/>
              <w:rPr>
                <w:lang w:val="en-US"/>
              </w:rPr>
            </w:pPr>
            <w:r w:rsidRPr="00D15EBE">
              <w:rPr>
                <w:lang w:val="es-ES"/>
              </w:rPr>
              <w:t>Query-eNA-PH2</w:t>
            </w:r>
          </w:p>
        </w:tc>
      </w:tr>
      <w:tr w:rsidR="00EF7E61" w:rsidRPr="00690A26" w14:paraId="60935B07"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3F1AE2" w14:textId="77777777" w:rsidR="00EF7E61" w:rsidRDefault="00EF7E61" w:rsidP="00A53F8D">
            <w:pPr>
              <w:pStyle w:val="TAL"/>
            </w:pPr>
            <w:r w:rsidRPr="004C4D25">
              <w:t>serving-</w:t>
            </w:r>
            <w:proofErr w:type="spellStart"/>
            <w:r w:rsidRPr="004C4D25">
              <w:t>nf</w:t>
            </w:r>
            <w:proofErr w:type="spellEnd"/>
            <w:r w:rsidRPr="004C4D25">
              <w:t>-set-id</w:t>
            </w:r>
          </w:p>
        </w:tc>
        <w:tc>
          <w:tcPr>
            <w:tcW w:w="737" w:type="pct"/>
            <w:tcBorders>
              <w:top w:val="single" w:sz="4" w:space="0" w:color="auto"/>
              <w:left w:val="single" w:sz="6" w:space="0" w:color="000000"/>
              <w:bottom w:val="single" w:sz="4" w:space="0" w:color="auto"/>
              <w:right w:val="single" w:sz="6" w:space="0" w:color="000000"/>
            </w:tcBorders>
          </w:tcPr>
          <w:p w14:paraId="38F71B68" w14:textId="77777777" w:rsidR="00EF7E61" w:rsidRPr="00690A26" w:rsidRDefault="00EF7E61" w:rsidP="00A53F8D">
            <w:pPr>
              <w:pStyle w:val="TAL"/>
            </w:pPr>
            <w:proofErr w:type="spellStart"/>
            <w:r w:rsidRPr="004C4D25">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AE32D4F" w14:textId="77777777" w:rsidR="00EF7E61" w:rsidRPr="00690A26" w:rsidRDefault="00EF7E61" w:rsidP="00A53F8D">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784E294E" w14:textId="77777777" w:rsidR="00EF7E61" w:rsidRPr="00690A26" w:rsidRDefault="00EF7E61" w:rsidP="00A53F8D">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938E0B" w14:textId="77777777" w:rsidR="00EF7E61" w:rsidRPr="00D201A0" w:rsidRDefault="00EF7E61" w:rsidP="00A53F8D">
            <w:pPr>
              <w:pStyle w:val="TAL"/>
              <w:rPr>
                <w:lang w:val="en-US"/>
              </w:rPr>
            </w:pPr>
            <w:r w:rsidRPr="004C4D25">
              <w:t>When present, this IE shall contain the NF Set ID</w:t>
            </w:r>
            <w:r>
              <w:t xml:space="preserve"> that is served by</w:t>
            </w:r>
            <w:r w:rsidRPr="004C4D25">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CBD2DD0" w14:textId="77777777" w:rsidR="00EF7E61" w:rsidRPr="00690A26" w:rsidRDefault="00EF7E61" w:rsidP="00A53F8D">
            <w:pPr>
              <w:pStyle w:val="TAL"/>
            </w:pPr>
            <w:r w:rsidRPr="00A84750">
              <w:rPr>
                <w:lang w:val="en-US"/>
              </w:rPr>
              <w:t>Query-eNA-PH2</w:t>
            </w:r>
          </w:p>
        </w:tc>
      </w:tr>
      <w:tr w:rsidR="00EF7E61" w:rsidRPr="00690A26" w14:paraId="40E74F51"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180CEA" w14:textId="77777777" w:rsidR="00EF7E61" w:rsidRDefault="00EF7E61" w:rsidP="00A53F8D">
            <w:pPr>
              <w:pStyle w:val="TAL"/>
            </w:pPr>
            <w:r w:rsidRPr="004C4D25">
              <w:t>serving-</w:t>
            </w:r>
            <w:proofErr w:type="spellStart"/>
            <w:r w:rsidRPr="004C4D25">
              <w:t>nf</w:t>
            </w:r>
            <w:proofErr w:type="spellEnd"/>
            <w:r w:rsidRPr="004C4D25">
              <w:t>-type</w:t>
            </w:r>
          </w:p>
        </w:tc>
        <w:tc>
          <w:tcPr>
            <w:tcW w:w="737" w:type="pct"/>
            <w:tcBorders>
              <w:top w:val="single" w:sz="4" w:space="0" w:color="auto"/>
              <w:left w:val="single" w:sz="6" w:space="0" w:color="000000"/>
              <w:bottom w:val="single" w:sz="4" w:space="0" w:color="auto"/>
              <w:right w:val="single" w:sz="6" w:space="0" w:color="000000"/>
            </w:tcBorders>
          </w:tcPr>
          <w:p w14:paraId="05B419AB" w14:textId="77777777" w:rsidR="00EF7E61" w:rsidRPr="00690A26" w:rsidRDefault="00EF7E61" w:rsidP="00A53F8D">
            <w:pPr>
              <w:pStyle w:val="TAL"/>
            </w:pPr>
            <w:proofErr w:type="spellStart"/>
            <w:r w:rsidRPr="004C4D25">
              <w:t>N</w:t>
            </w:r>
            <w:r>
              <w:t>F</w:t>
            </w:r>
            <w:r w:rsidRPr="004C4D25">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6949727C" w14:textId="77777777" w:rsidR="00EF7E61" w:rsidRPr="00690A26" w:rsidRDefault="00EF7E61" w:rsidP="00A53F8D">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41B9F62F" w14:textId="77777777" w:rsidR="00EF7E61" w:rsidRPr="00690A26" w:rsidRDefault="00EF7E61" w:rsidP="00A53F8D">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263B93" w14:textId="77777777" w:rsidR="00EF7E61" w:rsidRPr="00D201A0" w:rsidRDefault="00EF7E61" w:rsidP="00A53F8D">
            <w:pPr>
              <w:pStyle w:val="TAL"/>
              <w:rPr>
                <w:lang w:val="en-US"/>
              </w:rPr>
            </w:pPr>
            <w:r w:rsidRPr="004C4D25">
              <w:t xml:space="preserve">When present, this IE shall contain the NF type that </w:t>
            </w:r>
            <w:r>
              <w:t>is served by</w:t>
            </w:r>
            <w:r w:rsidRPr="00321379">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3C8295A" w14:textId="77777777" w:rsidR="00EF7E61" w:rsidRPr="00690A26" w:rsidRDefault="00EF7E61" w:rsidP="00A53F8D">
            <w:pPr>
              <w:pStyle w:val="TAL"/>
            </w:pPr>
            <w:r w:rsidRPr="00A84750">
              <w:rPr>
                <w:lang w:val="en-US"/>
              </w:rPr>
              <w:t>Query-eNA-PH2</w:t>
            </w:r>
          </w:p>
        </w:tc>
      </w:tr>
      <w:tr w:rsidR="00EF7E61" w:rsidRPr="00690A26" w14:paraId="25F1AA58"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DAA64E" w14:textId="77777777" w:rsidR="00EF7E61" w:rsidRPr="004C4D25" w:rsidRDefault="00EF7E61" w:rsidP="00A53F8D">
            <w:pPr>
              <w:pStyle w:val="TAL"/>
            </w:pPr>
            <w:r>
              <w:t>ml</w:t>
            </w:r>
            <w:r w:rsidRPr="007D0C4F">
              <w:t>-</w:t>
            </w:r>
            <w:r>
              <w:t>analytics</w:t>
            </w:r>
            <w:r w:rsidRPr="007D0C4F">
              <w:t>-</w:t>
            </w:r>
            <w:r>
              <w:t>id-</w:t>
            </w:r>
            <w:r w:rsidRPr="007D0C4F">
              <w:t>list</w:t>
            </w:r>
          </w:p>
        </w:tc>
        <w:tc>
          <w:tcPr>
            <w:tcW w:w="737" w:type="pct"/>
            <w:tcBorders>
              <w:top w:val="single" w:sz="4" w:space="0" w:color="auto"/>
              <w:left w:val="single" w:sz="6" w:space="0" w:color="000000"/>
              <w:bottom w:val="single" w:sz="4" w:space="0" w:color="auto"/>
              <w:right w:val="single" w:sz="6" w:space="0" w:color="000000"/>
            </w:tcBorders>
          </w:tcPr>
          <w:p w14:paraId="532AA393" w14:textId="77777777" w:rsidR="00EF7E61" w:rsidRPr="004C4D25" w:rsidRDefault="00EF7E61" w:rsidP="00A53F8D">
            <w:pPr>
              <w:pStyle w:val="TAL"/>
            </w:pPr>
            <w:r w:rsidRPr="007D0C4F">
              <w:t>array(</w:t>
            </w:r>
            <w:proofErr w:type="spellStart"/>
            <w:r w:rsidRPr="00690A26">
              <w:t>NwdafEvent</w:t>
            </w:r>
            <w:proofErr w:type="spellEnd"/>
            <w:r w:rsidRPr="007D0C4F">
              <w:t>)</w:t>
            </w:r>
          </w:p>
        </w:tc>
        <w:tc>
          <w:tcPr>
            <w:tcW w:w="160" w:type="pct"/>
            <w:tcBorders>
              <w:top w:val="single" w:sz="4" w:space="0" w:color="auto"/>
              <w:left w:val="single" w:sz="6" w:space="0" w:color="000000"/>
              <w:bottom w:val="single" w:sz="4" w:space="0" w:color="auto"/>
              <w:right w:val="single" w:sz="6" w:space="0" w:color="000000"/>
            </w:tcBorders>
          </w:tcPr>
          <w:p w14:paraId="25D222CF" w14:textId="77777777" w:rsidR="00EF7E61" w:rsidRPr="004C4D25" w:rsidRDefault="00EF7E61" w:rsidP="00A53F8D">
            <w:pPr>
              <w:pStyle w:val="TAC"/>
            </w:pPr>
            <w:r w:rsidRPr="007D0C4F">
              <w:t>O</w:t>
            </w:r>
          </w:p>
        </w:tc>
        <w:tc>
          <w:tcPr>
            <w:tcW w:w="320" w:type="pct"/>
            <w:tcBorders>
              <w:top w:val="single" w:sz="4" w:space="0" w:color="auto"/>
              <w:left w:val="single" w:sz="6" w:space="0" w:color="000000"/>
              <w:bottom w:val="single" w:sz="4" w:space="0" w:color="auto"/>
              <w:right w:val="single" w:sz="6" w:space="0" w:color="000000"/>
            </w:tcBorders>
          </w:tcPr>
          <w:p w14:paraId="098E21F7" w14:textId="77777777" w:rsidR="00EF7E61" w:rsidRPr="004C4D25" w:rsidRDefault="00EF7E61" w:rsidP="00A53F8D">
            <w:pPr>
              <w:pStyle w:val="TAL"/>
            </w:pPr>
            <w:r w:rsidRPr="007D0C4F">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CB9AE23" w14:textId="77777777" w:rsidR="00EF7E61" w:rsidRPr="004C4D25" w:rsidRDefault="00EF7E61" w:rsidP="00A53F8D">
            <w:pPr>
              <w:pStyle w:val="TAL"/>
            </w:pPr>
            <w:r w:rsidRPr="007D0C4F">
              <w:rPr>
                <w:rFonts w:cs="Arial"/>
                <w:szCs w:val="18"/>
              </w:rPr>
              <w:t xml:space="preserve">If present, this attribute shall contain the list of </w:t>
            </w:r>
            <w:r>
              <w:rPr>
                <w:rFonts w:cs="Arial"/>
                <w:szCs w:val="18"/>
              </w:rPr>
              <w:t>analytics</w:t>
            </w:r>
            <w:r w:rsidRPr="007D0C4F">
              <w:rPr>
                <w:rFonts w:cs="Arial"/>
                <w:szCs w:val="18"/>
              </w:rPr>
              <w:t xml:space="preserve"> </w:t>
            </w:r>
            <w:r>
              <w:rPr>
                <w:rFonts w:cs="Arial"/>
                <w:szCs w:val="18"/>
              </w:rPr>
              <w:t xml:space="preserve">Id(s) </w:t>
            </w:r>
            <w:r w:rsidRPr="007D0C4F">
              <w:rPr>
                <w:rFonts w:cs="Arial"/>
                <w:szCs w:val="18"/>
              </w:rPr>
              <w:t xml:space="preserve">requested to be supported by the </w:t>
            </w:r>
            <w:proofErr w:type="spellStart"/>
            <w:r>
              <w:rPr>
                <w:lang w:eastAsia="ja-JP"/>
              </w:rPr>
              <w:t>Nnwdaf_MLModelProvision</w:t>
            </w:r>
            <w:proofErr w:type="spellEnd"/>
            <w:r>
              <w:rPr>
                <w:lang w:eastAsia="ja-JP"/>
              </w:rPr>
              <w:t xml:space="preserve"> Service</w:t>
            </w:r>
            <w:r w:rsidRPr="007D0C4F">
              <w:rPr>
                <w:rFonts w:cs="Arial"/>
                <w:szCs w:val="18"/>
              </w:rPr>
              <w:t xml:space="preserve">, the NRF shall return NF which support all the requested </w:t>
            </w:r>
            <w:r>
              <w:rPr>
                <w:rFonts w:cs="Arial"/>
                <w:szCs w:val="18"/>
              </w:rPr>
              <w:t>analytics</w:t>
            </w:r>
            <w:r w:rsidRPr="007D0C4F">
              <w:rPr>
                <w:rFonts w:cs="Arial"/>
                <w:szCs w:val="18"/>
              </w:rPr>
              <w:t xml:space="preserve"> </w:t>
            </w:r>
            <w:r>
              <w:rPr>
                <w:rFonts w:cs="Arial"/>
                <w:szCs w:val="18"/>
              </w:rPr>
              <w:t>Id(s)</w:t>
            </w:r>
            <w:r w:rsidRPr="007D0C4F">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A5A5166" w14:textId="77777777" w:rsidR="00EF7E61" w:rsidRPr="00F54891" w:rsidRDefault="00EF7E61" w:rsidP="00A53F8D">
            <w:pPr>
              <w:pStyle w:val="TAL"/>
            </w:pPr>
            <w:r w:rsidRPr="00A84750">
              <w:rPr>
                <w:lang w:val="en-US"/>
              </w:rPr>
              <w:t>Query-eNA-PH2</w:t>
            </w:r>
          </w:p>
        </w:tc>
      </w:tr>
      <w:tr w:rsidR="00EF7E61" w:rsidRPr="00690A26" w14:paraId="2246180C"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20C836" w14:textId="77777777" w:rsidR="00EF7E61" w:rsidRDefault="00EF7E61" w:rsidP="00A53F8D">
            <w:pPr>
              <w:pStyle w:val="TAL"/>
            </w:pPr>
            <w:proofErr w:type="spellStart"/>
            <w:r>
              <w:t>nsacf</w:t>
            </w:r>
            <w:proofErr w:type="spellEnd"/>
            <w:r w:rsidRPr="00350B76">
              <w:t>-serving-area</w:t>
            </w:r>
          </w:p>
        </w:tc>
        <w:tc>
          <w:tcPr>
            <w:tcW w:w="737" w:type="pct"/>
            <w:tcBorders>
              <w:top w:val="single" w:sz="4" w:space="0" w:color="auto"/>
              <w:left w:val="single" w:sz="6" w:space="0" w:color="000000"/>
              <w:bottom w:val="single" w:sz="4" w:space="0" w:color="auto"/>
              <w:right w:val="single" w:sz="6" w:space="0" w:color="000000"/>
            </w:tcBorders>
          </w:tcPr>
          <w:p w14:paraId="5BAD9C14" w14:textId="77777777" w:rsidR="00EF7E61" w:rsidRPr="007D0C4F" w:rsidRDefault="00EF7E61" w:rsidP="00A53F8D">
            <w:pPr>
              <w:pStyle w:val="TAL"/>
            </w:pPr>
            <w:r w:rsidRPr="00350B76">
              <w:t>string</w:t>
            </w:r>
          </w:p>
        </w:tc>
        <w:tc>
          <w:tcPr>
            <w:tcW w:w="160" w:type="pct"/>
            <w:tcBorders>
              <w:top w:val="single" w:sz="4" w:space="0" w:color="auto"/>
              <w:left w:val="single" w:sz="6" w:space="0" w:color="000000"/>
              <w:bottom w:val="single" w:sz="4" w:space="0" w:color="auto"/>
              <w:right w:val="single" w:sz="6" w:space="0" w:color="000000"/>
            </w:tcBorders>
          </w:tcPr>
          <w:p w14:paraId="2E498AA7" w14:textId="77777777" w:rsidR="00EF7E61" w:rsidRPr="007D0C4F" w:rsidRDefault="00EF7E61" w:rsidP="00A53F8D">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5658E4E9" w14:textId="77777777" w:rsidR="00EF7E61" w:rsidRPr="007D0C4F" w:rsidRDefault="00EF7E61" w:rsidP="00A53F8D">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5299FC" w14:textId="77777777" w:rsidR="00EF7E61" w:rsidRPr="007D0C4F" w:rsidRDefault="00EF7E61" w:rsidP="00A53F8D">
            <w:pPr>
              <w:pStyle w:val="TAL"/>
              <w:rPr>
                <w:rFonts w:cs="Arial"/>
                <w:szCs w:val="18"/>
              </w:rPr>
            </w:pPr>
            <w:r w:rsidRPr="00350B76">
              <w:t xml:space="preserve">If included, this IE shall contain the serving area </w:t>
            </w:r>
            <w:r>
              <w:t>of the NSACF</w:t>
            </w:r>
            <w:r w:rsidRPr="00350B76">
              <w:t>. It may be included if the target NF type is "</w:t>
            </w:r>
            <w:r>
              <w:rPr>
                <w:rFonts w:hint="eastAsia"/>
                <w:lang w:eastAsia="zh-CN"/>
              </w:rPr>
              <w:t>NSACF</w:t>
            </w:r>
            <w:r w:rsidRPr="00350B76">
              <w:t>".</w:t>
            </w:r>
          </w:p>
        </w:tc>
        <w:tc>
          <w:tcPr>
            <w:tcW w:w="467" w:type="pct"/>
            <w:tcBorders>
              <w:top w:val="single" w:sz="4" w:space="0" w:color="auto"/>
              <w:left w:val="single" w:sz="6" w:space="0" w:color="000000"/>
              <w:bottom w:val="single" w:sz="4" w:space="0" w:color="auto"/>
              <w:right w:val="single" w:sz="6" w:space="0" w:color="000000"/>
            </w:tcBorders>
          </w:tcPr>
          <w:p w14:paraId="1AEA1C23" w14:textId="77777777" w:rsidR="00EF7E61" w:rsidRPr="007D0C4F" w:rsidRDefault="00EF7E61" w:rsidP="00A53F8D">
            <w:pPr>
              <w:pStyle w:val="TAL"/>
            </w:pPr>
            <w:r>
              <w:rPr>
                <w:rFonts w:hint="eastAsia"/>
                <w:lang w:eastAsia="zh-CN"/>
              </w:rPr>
              <w:t>NSAC</w:t>
            </w:r>
          </w:p>
        </w:tc>
      </w:tr>
      <w:tr w:rsidR="00EF7E61" w:rsidRPr="00690A26" w14:paraId="3A1D3A1A"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155A13" w14:textId="77777777" w:rsidR="00EF7E61" w:rsidRDefault="00EF7E61" w:rsidP="00A53F8D">
            <w:pPr>
              <w:pStyle w:val="TAL"/>
            </w:pPr>
            <w:proofErr w:type="spellStart"/>
            <w:r w:rsidRPr="00350B76">
              <w:rPr>
                <w:lang w:eastAsia="zh-CN"/>
              </w:rPr>
              <w:t>nsacf</w:t>
            </w:r>
            <w:proofErr w:type="spellEnd"/>
            <w:r w:rsidRPr="00350B76">
              <w:t>-</w:t>
            </w:r>
            <w:r w:rsidRPr="00350B7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2C2D8350" w14:textId="77777777" w:rsidR="00EF7E61" w:rsidRPr="007D0C4F" w:rsidRDefault="00EF7E61" w:rsidP="00A53F8D">
            <w:pPr>
              <w:pStyle w:val="TAL"/>
            </w:pPr>
            <w:proofErr w:type="spellStart"/>
            <w:r w:rsidRPr="00350B76">
              <w:rPr>
                <w:lang w:eastAsia="zh-CN"/>
              </w:rPr>
              <w:t>Nsacf</w:t>
            </w:r>
            <w:r w:rsidRPr="00350B76">
              <w:rPr>
                <w:rFonts w:hint="eastAsia"/>
                <w:lang w:eastAsia="zh-CN"/>
              </w:rPr>
              <w:t>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69136A01" w14:textId="77777777" w:rsidR="00EF7E61" w:rsidRPr="007D0C4F" w:rsidRDefault="00EF7E61" w:rsidP="00A53F8D">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28D68F51" w14:textId="77777777" w:rsidR="00EF7E61" w:rsidRPr="007D0C4F" w:rsidRDefault="00EF7E61" w:rsidP="00A53F8D">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A44DFEE" w14:textId="77777777" w:rsidR="00EF7E61" w:rsidRPr="007D0C4F" w:rsidRDefault="00EF7E61" w:rsidP="00A53F8D">
            <w:pPr>
              <w:pStyle w:val="TAL"/>
              <w:rPr>
                <w:rFonts w:cs="Arial"/>
                <w:szCs w:val="18"/>
              </w:rPr>
            </w:pPr>
            <w:r w:rsidRPr="00350B76">
              <w:t xml:space="preserve">When present, this IE indicates </w:t>
            </w:r>
            <w:r w:rsidRPr="00350B76">
              <w:rPr>
                <w:rFonts w:hint="eastAsia"/>
                <w:lang w:eastAsia="zh-CN"/>
              </w:rPr>
              <w:t xml:space="preserve">the </w:t>
            </w:r>
            <w:r>
              <w:rPr>
                <w:lang w:eastAsia="zh-CN"/>
              </w:rPr>
              <w:t xml:space="preserve">service </w:t>
            </w:r>
            <w:r w:rsidRPr="00350B76">
              <w:rPr>
                <w:rFonts w:hint="eastAsia"/>
                <w:lang w:eastAsia="zh-CN"/>
              </w:rPr>
              <w:t xml:space="preserve">capability </w:t>
            </w:r>
            <w:r w:rsidRPr="00350B76">
              <w:rPr>
                <w:lang w:eastAsia="zh-CN"/>
              </w:rPr>
              <w:t>that</w:t>
            </w:r>
            <w:r w:rsidRPr="00350B76">
              <w:rPr>
                <w:rFonts w:hint="eastAsia"/>
                <w:lang w:eastAsia="zh-CN"/>
              </w:rPr>
              <w:t xml:space="preserve"> the target </w:t>
            </w:r>
            <w:r w:rsidRPr="00350B76">
              <w:rPr>
                <w:lang w:eastAsia="zh-CN"/>
              </w:rPr>
              <w:t>NSACF</w:t>
            </w:r>
            <w:r w:rsidRPr="00350B76">
              <w:rPr>
                <w:rFonts w:hint="eastAsia"/>
                <w:lang w:eastAsia="zh-CN"/>
              </w:rPr>
              <w:t xml:space="preserve"> needs to support.</w:t>
            </w:r>
          </w:p>
        </w:tc>
        <w:tc>
          <w:tcPr>
            <w:tcW w:w="467" w:type="pct"/>
            <w:tcBorders>
              <w:top w:val="single" w:sz="4" w:space="0" w:color="auto"/>
              <w:left w:val="single" w:sz="6" w:space="0" w:color="000000"/>
              <w:bottom w:val="single" w:sz="4" w:space="0" w:color="auto"/>
              <w:right w:val="single" w:sz="6" w:space="0" w:color="000000"/>
            </w:tcBorders>
          </w:tcPr>
          <w:p w14:paraId="4F4F8E91" w14:textId="77777777" w:rsidR="00EF7E61" w:rsidRPr="007D0C4F" w:rsidRDefault="00EF7E61" w:rsidP="00A53F8D">
            <w:pPr>
              <w:pStyle w:val="TAL"/>
            </w:pPr>
            <w:r w:rsidRPr="00350B76">
              <w:rPr>
                <w:rFonts w:hint="eastAsia"/>
                <w:lang w:eastAsia="zh-CN"/>
              </w:rPr>
              <w:t>NSAC</w:t>
            </w:r>
          </w:p>
        </w:tc>
      </w:tr>
      <w:tr w:rsidR="00EF7E61" w:rsidRPr="00690A26" w14:paraId="018FC4F6"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4AC0BB" w14:textId="77777777" w:rsidR="00EF7E61" w:rsidRPr="00350B76" w:rsidRDefault="00EF7E61" w:rsidP="00A53F8D">
            <w:pPr>
              <w:pStyle w:val="TAL"/>
              <w:rPr>
                <w:lang w:eastAsia="zh-CN"/>
              </w:rPr>
            </w:pPr>
            <w:proofErr w:type="spellStart"/>
            <w:r>
              <w:t>mbs</w:t>
            </w:r>
            <w:proofErr w:type="spellEnd"/>
            <w:r>
              <w:t>-session-id-list</w:t>
            </w:r>
          </w:p>
        </w:tc>
        <w:tc>
          <w:tcPr>
            <w:tcW w:w="737" w:type="pct"/>
            <w:tcBorders>
              <w:top w:val="single" w:sz="4" w:space="0" w:color="auto"/>
              <w:left w:val="single" w:sz="6" w:space="0" w:color="000000"/>
              <w:bottom w:val="single" w:sz="4" w:space="0" w:color="auto"/>
              <w:right w:val="single" w:sz="6" w:space="0" w:color="000000"/>
            </w:tcBorders>
          </w:tcPr>
          <w:p w14:paraId="64D06BC5" w14:textId="77777777" w:rsidR="00EF7E61" w:rsidRPr="00350B76" w:rsidRDefault="00EF7E61" w:rsidP="00A53F8D">
            <w:pPr>
              <w:pStyle w:val="TAL"/>
              <w:rPr>
                <w:lang w:eastAsia="zh-CN"/>
              </w:rPr>
            </w:pPr>
            <w:r>
              <w:t>array(</w:t>
            </w:r>
            <w:proofErr w:type="spellStart"/>
            <w:r>
              <w:t>MbsSessionId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2AC35A5B" w14:textId="77777777" w:rsidR="00EF7E61" w:rsidRPr="00350B76" w:rsidRDefault="00EF7E61" w:rsidP="00A53F8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36E1D37" w14:textId="77777777" w:rsidR="00EF7E61" w:rsidRPr="00350B76" w:rsidRDefault="00EF7E61" w:rsidP="00A53F8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2639DBF" w14:textId="77777777" w:rsidR="00EF7E61" w:rsidRDefault="00EF7E61" w:rsidP="00A53F8D">
            <w:pPr>
              <w:pStyle w:val="TAL"/>
              <w:rPr>
                <w:rFonts w:cs="Arial"/>
                <w:szCs w:val="18"/>
              </w:rPr>
            </w:pPr>
            <w:r>
              <w:rPr>
                <w:rFonts w:cs="Arial"/>
                <w:szCs w:val="18"/>
              </w:rPr>
              <w:t>This IE may be present if the target NF type is "MB-SMF".</w:t>
            </w:r>
          </w:p>
          <w:p w14:paraId="52A78F43" w14:textId="77777777" w:rsidR="00EF7E61" w:rsidRDefault="00EF7E61" w:rsidP="00A53F8D">
            <w:pPr>
              <w:pStyle w:val="TAL"/>
              <w:rPr>
                <w:rFonts w:cs="Arial"/>
                <w:szCs w:val="18"/>
              </w:rPr>
            </w:pPr>
            <w:r>
              <w:rPr>
                <w:rFonts w:cs="Arial"/>
                <w:szCs w:val="18"/>
              </w:rPr>
              <w:t>When present, it shall contain the list of MBS Session ID(s) for which MB-SMF(s) are to be discovered.</w:t>
            </w:r>
          </w:p>
          <w:p w14:paraId="012FE63E" w14:textId="77777777" w:rsidR="00EF7E61" w:rsidRDefault="00EF7E61" w:rsidP="00A53F8D">
            <w:pPr>
              <w:pStyle w:val="TAL"/>
              <w:rPr>
                <w:rFonts w:cs="Arial"/>
                <w:szCs w:val="18"/>
              </w:rPr>
            </w:pPr>
            <w:r>
              <w:rPr>
                <w:rFonts w:cs="Arial"/>
                <w:szCs w:val="18"/>
              </w:rPr>
              <w:t xml:space="preserve">When present, for each </w:t>
            </w:r>
            <w:proofErr w:type="spellStart"/>
            <w:r>
              <w:rPr>
                <w:rFonts w:cs="Arial"/>
                <w:szCs w:val="18"/>
              </w:rPr>
              <w:t>mbs</w:t>
            </w:r>
            <w:proofErr w:type="spellEnd"/>
            <w:r>
              <w:rPr>
                <w:rFonts w:cs="Arial"/>
                <w:szCs w:val="18"/>
              </w:rPr>
              <w:t xml:space="preserve">-session-id in the list, the NRF shall determine whether an MB-SMF supporting the </w:t>
            </w:r>
            <w:proofErr w:type="spellStart"/>
            <w:r>
              <w:rPr>
                <w:rFonts w:cs="Arial"/>
                <w:szCs w:val="18"/>
              </w:rPr>
              <w:t>mbs</w:t>
            </w:r>
            <w:proofErr w:type="spellEnd"/>
            <w:r>
              <w:rPr>
                <w:rFonts w:cs="Arial"/>
                <w:szCs w:val="18"/>
              </w:rPr>
              <w:t xml:space="preserve">-session-id and complying with the other query parameters (if any) exists. An MB-SMF shall be considered to support the </w:t>
            </w:r>
            <w:proofErr w:type="spellStart"/>
            <w:r>
              <w:rPr>
                <w:rFonts w:cs="Arial"/>
                <w:szCs w:val="18"/>
              </w:rPr>
              <w:t>mbs</w:t>
            </w:r>
            <w:proofErr w:type="spellEnd"/>
            <w:r>
              <w:rPr>
                <w:rFonts w:cs="Arial"/>
                <w:szCs w:val="18"/>
              </w:rPr>
              <w:t>-session-id if:</w:t>
            </w:r>
          </w:p>
          <w:p w14:paraId="25A09764" w14:textId="77777777" w:rsidR="00EF7E61" w:rsidRDefault="00EF7E61" w:rsidP="00A53F8D">
            <w:pPr>
              <w:pStyle w:val="B1"/>
              <w:rPr>
                <w:rFonts w:ascii="Arial" w:hAnsi="Arial" w:cs="Arial"/>
                <w:sz w:val="18"/>
                <w:szCs w:val="18"/>
              </w:rPr>
            </w:pPr>
            <w:r>
              <w:rPr>
                <w:rFonts w:cs="Arial"/>
                <w:szCs w:val="18"/>
              </w:rPr>
              <w:t xml:space="preserve"> </w:t>
            </w:r>
            <w:r>
              <w:rPr>
                <w:rFonts w:ascii="Arial" w:hAnsi="Arial"/>
                <w:sz w:val="18"/>
              </w:rPr>
              <w:t>-</w:t>
            </w:r>
            <w:r>
              <w:rPr>
                <w:rFonts w:ascii="Arial" w:hAnsi="Arial"/>
                <w:sz w:val="18"/>
              </w:rPr>
              <w:tab/>
            </w:r>
            <w:r w:rsidRPr="00B21A66">
              <w:rPr>
                <w:rFonts w:ascii="Arial" w:hAnsi="Arial" w:cs="Arial"/>
                <w:sz w:val="18"/>
                <w:szCs w:val="18"/>
              </w:rPr>
              <w:t xml:space="preserve">the </w:t>
            </w:r>
            <w:proofErr w:type="spellStart"/>
            <w:r w:rsidRPr="00B21A66">
              <w:rPr>
                <w:rFonts w:ascii="Arial" w:hAnsi="Arial" w:cs="Arial"/>
                <w:sz w:val="18"/>
                <w:szCs w:val="18"/>
              </w:rPr>
              <w:t>mbs</w:t>
            </w:r>
            <w:proofErr w:type="spellEnd"/>
            <w:r w:rsidRPr="00B21A66">
              <w:rPr>
                <w:rFonts w:ascii="Arial" w:hAnsi="Arial" w:cs="Arial"/>
                <w:sz w:val="18"/>
                <w:szCs w:val="18"/>
              </w:rPr>
              <w:t>-session-id</w:t>
            </w:r>
            <w:r>
              <w:rPr>
                <w:rFonts w:ascii="Arial" w:hAnsi="Arial" w:cs="Arial"/>
                <w:sz w:val="18"/>
                <w:szCs w:val="18"/>
              </w:rPr>
              <w:t xml:space="preserve"> contains a TMGI that is part of a TMGI range (see </w:t>
            </w:r>
            <w:proofErr w:type="spellStart"/>
            <w:r>
              <w:rPr>
                <w:rFonts w:ascii="Arial" w:hAnsi="Arial" w:cs="Arial"/>
                <w:sz w:val="18"/>
                <w:szCs w:val="18"/>
              </w:rPr>
              <w:t>tmgiRangeList</w:t>
            </w:r>
            <w:proofErr w:type="spellEnd"/>
            <w:r>
              <w:rPr>
                <w:rFonts w:ascii="Arial" w:hAnsi="Arial" w:cs="Arial"/>
                <w:sz w:val="18"/>
                <w:szCs w:val="18"/>
              </w:rPr>
              <w:t xml:space="preserve"> attribute in clause </w:t>
            </w:r>
            <w:r w:rsidRPr="00C345B7">
              <w:rPr>
                <w:rFonts w:ascii="Arial" w:hAnsi="Arial" w:cs="Arial"/>
                <w:sz w:val="18"/>
                <w:szCs w:val="18"/>
              </w:rPr>
              <w:t>6.1.6.2.</w:t>
            </w:r>
            <w:r>
              <w:rPr>
                <w:rFonts w:ascii="Arial" w:hAnsi="Arial" w:cs="Arial"/>
                <w:sz w:val="18"/>
                <w:szCs w:val="18"/>
              </w:rPr>
              <w:t xml:space="preserve">85) registered by the MB-SMF and, if the tai query parameter </w:t>
            </w:r>
            <w:r>
              <w:rPr>
                <w:rFonts w:ascii="Arial" w:hAnsi="Arial" w:cs="Arial"/>
                <w:sz w:val="18"/>
                <w:szCs w:val="18"/>
              </w:rPr>
              <w:lastRenderedPageBreak/>
              <w:t>is present:</w:t>
            </w:r>
          </w:p>
          <w:p w14:paraId="1CDC9A05" w14:textId="77777777" w:rsidR="00EF7E61" w:rsidRDefault="00EF7E61" w:rsidP="00A53F8D">
            <w:pPr>
              <w:pStyle w:val="B2"/>
              <w:rPr>
                <w:rFonts w:ascii="Arial" w:hAnsi="Arial" w:cs="Arial"/>
                <w:sz w:val="18"/>
                <w:szCs w:val="18"/>
              </w:rPr>
            </w:pPr>
            <w:r>
              <w:rPr>
                <w:rFonts w:ascii="Arial" w:hAnsi="Arial" w:cs="Arial"/>
                <w:sz w:val="18"/>
                <w:szCs w:val="18"/>
              </w:rPr>
              <w:t>-</w:t>
            </w:r>
            <w:r>
              <w:rPr>
                <w:rFonts w:ascii="Arial" w:hAnsi="Arial" w:cs="Arial"/>
                <w:sz w:val="18"/>
                <w:szCs w:val="18"/>
              </w:rPr>
              <w:tab/>
              <w:t xml:space="preserve">if the TAI indicated in the tai query parameter can be served by the MB-SMF (see </w:t>
            </w:r>
            <w:proofErr w:type="spellStart"/>
            <w:r>
              <w:rPr>
                <w:rFonts w:ascii="Arial" w:hAnsi="Arial" w:cs="Arial"/>
                <w:sz w:val="18"/>
                <w:szCs w:val="18"/>
              </w:rPr>
              <w:t>taiList</w:t>
            </w:r>
            <w:proofErr w:type="spellEnd"/>
            <w:r>
              <w:rPr>
                <w:rFonts w:ascii="Arial" w:hAnsi="Arial" w:cs="Arial"/>
                <w:sz w:val="18"/>
                <w:szCs w:val="18"/>
              </w:rPr>
              <w:t xml:space="preserve"> and </w:t>
            </w:r>
            <w:proofErr w:type="spellStart"/>
            <w:r>
              <w:rPr>
                <w:rFonts w:ascii="Arial" w:hAnsi="Arial" w:cs="Arial"/>
                <w:sz w:val="18"/>
                <w:szCs w:val="18"/>
              </w:rPr>
              <w:t>taiRangeList</w:t>
            </w:r>
            <w:proofErr w:type="spellEnd"/>
            <w:r>
              <w:rPr>
                <w:rFonts w:ascii="Arial" w:hAnsi="Arial" w:cs="Arial"/>
                <w:sz w:val="18"/>
                <w:szCs w:val="18"/>
              </w:rPr>
              <w:t xml:space="preserve"> attributes in clause </w:t>
            </w:r>
            <w:r w:rsidRPr="00C345B7">
              <w:rPr>
                <w:rFonts w:ascii="Arial" w:hAnsi="Arial" w:cs="Arial"/>
                <w:sz w:val="18"/>
                <w:szCs w:val="18"/>
              </w:rPr>
              <w:t>6.1.6.2.</w:t>
            </w:r>
            <w:r>
              <w:rPr>
                <w:rFonts w:ascii="Arial" w:hAnsi="Arial" w:cs="Arial"/>
                <w:sz w:val="18"/>
                <w:szCs w:val="18"/>
              </w:rPr>
              <w:t>85)</w:t>
            </w:r>
            <w:r w:rsidRPr="00B21A66">
              <w:rPr>
                <w:rFonts w:ascii="Arial" w:hAnsi="Arial" w:cs="Arial"/>
                <w:sz w:val="18"/>
                <w:szCs w:val="18"/>
              </w:rPr>
              <w:t>;</w:t>
            </w:r>
          </w:p>
          <w:p w14:paraId="560D63C1" w14:textId="77777777" w:rsidR="00EF7E61" w:rsidRPr="00B21A66" w:rsidRDefault="00EF7E61" w:rsidP="00A53F8D">
            <w:pPr>
              <w:pStyle w:val="B1"/>
              <w:rPr>
                <w:rFonts w:ascii="Arial" w:hAnsi="Arial" w:cs="Arial"/>
                <w:sz w:val="18"/>
                <w:szCs w:val="18"/>
              </w:rPr>
            </w:pPr>
            <w:r>
              <w:rPr>
                <w:rFonts w:ascii="Arial" w:hAnsi="Arial" w:cs="Arial"/>
                <w:sz w:val="18"/>
                <w:szCs w:val="18"/>
              </w:rPr>
              <w:t>or</w:t>
            </w:r>
          </w:p>
          <w:p w14:paraId="5AB8D291" w14:textId="77777777" w:rsidR="00EF7E61" w:rsidRDefault="00EF7E61" w:rsidP="00A53F8D">
            <w:pPr>
              <w:pStyle w:val="B1"/>
              <w:rPr>
                <w:rStyle w:val="B2Char"/>
              </w:rPr>
            </w:pPr>
            <w:r>
              <w:rPr>
                <w:rFonts w:ascii="Arial" w:hAnsi="Arial"/>
                <w:sz w:val="18"/>
              </w:rPr>
              <w:t>-</w:t>
            </w:r>
            <w:r>
              <w:rPr>
                <w:rFonts w:ascii="Arial" w:hAnsi="Arial"/>
                <w:sz w:val="18"/>
              </w:rPr>
              <w:tab/>
            </w:r>
            <w:r w:rsidRPr="00B21A66">
              <w:rPr>
                <w:rFonts w:ascii="Arial" w:hAnsi="Arial" w:cs="Arial"/>
                <w:sz w:val="18"/>
                <w:szCs w:val="18"/>
              </w:rPr>
              <w:t xml:space="preserve">the </w:t>
            </w:r>
            <w:proofErr w:type="spellStart"/>
            <w:r w:rsidRPr="00B21A66">
              <w:rPr>
                <w:rFonts w:ascii="Arial" w:hAnsi="Arial" w:cs="Arial"/>
                <w:sz w:val="18"/>
                <w:szCs w:val="18"/>
              </w:rPr>
              <w:t>mbs</w:t>
            </w:r>
            <w:proofErr w:type="spellEnd"/>
            <w:r w:rsidRPr="00B21A66">
              <w:rPr>
                <w:rFonts w:ascii="Arial" w:hAnsi="Arial" w:cs="Arial"/>
                <w:sz w:val="18"/>
                <w:szCs w:val="18"/>
              </w:rPr>
              <w:t>-session-id</w:t>
            </w:r>
            <w:r>
              <w:rPr>
                <w:rFonts w:ascii="Arial" w:hAnsi="Arial" w:cs="Arial"/>
                <w:sz w:val="18"/>
                <w:szCs w:val="18"/>
              </w:rPr>
              <w:t xml:space="preserve"> contains a TMGI or an SSM address, that is part of the l</w:t>
            </w:r>
            <w:r w:rsidRPr="00B21A66">
              <w:rPr>
                <w:rFonts w:ascii="Arial" w:hAnsi="Arial" w:cs="Arial"/>
                <w:sz w:val="18"/>
                <w:szCs w:val="18"/>
              </w:rPr>
              <w:t>ist of MBS sessions currently served by the MB-SMF</w:t>
            </w:r>
            <w:r>
              <w:rPr>
                <w:rFonts w:ascii="Arial" w:hAnsi="Arial" w:cs="Arial"/>
                <w:sz w:val="18"/>
                <w:szCs w:val="18"/>
              </w:rPr>
              <w:t xml:space="preserve"> (see </w:t>
            </w:r>
            <w:proofErr w:type="spellStart"/>
            <w:r>
              <w:rPr>
                <w:rFonts w:ascii="Arial" w:hAnsi="Arial" w:cs="Arial"/>
                <w:sz w:val="18"/>
                <w:szCs w:val="18"/>
              </w:rPr>
              <w:t>mbsSessionList</w:t>
            </w:r>
            <w:proofErr w:type="spellEnd"/>
            <w:r>
              <w:rPr>
                <w:rFonts w:ascii="Arial" w:hAnsi="Arial" w:cs="Arial"/>
                <w:sz w:val="18"/>
                <w:szCs w:val="18"/>
              </w:rPr>
              <w:t xml:space="preserve"> attribute in clause </w:t>
            </w:r>
            <w:r w:rsidRPr="00C345B7">
              <w:rPr>
                <w:rFonts w:ascii="Arial" w:hAnsi="Arial" w:cs="Arial"/>
                <w:sz w:val="18"/>
                <w:szCs w:val="18"/>
              </w:rPr>
              <w:t>6.1.6.2.</w:t>
            </w:r>
            <w:r>
              <w:rPr>
                <w:rFonts w:ascii="Arial" w:hAnsi="Arial" w:cs="Arial"/>
                <w:sz w:val="18"/>
                <w:szCs w:val="18"/>
              </w:rPr>
              <w:t>85) and, if the tai query parameter is present</w:t>
            </w:r>
            <w:r w:rsidRPr="00517D17">
              <w:rPr>
                <w:rFonts w:ascii="Arial" w:hAnsi="Arial" w:cs="Arial"/>
                <w:sz w:val="18"/>
                <w:szCs w:val="18"/>
              </w:rPr>
              <w:t xml:space="preserve"> </w:t>
            </w:r>
            <w:r>
              <w:rPr>
                <w:rFonts w:ascii="Arial" w:hAnsi="Arial" w:cs="Arial"/>
                <w:sz w:val="18"/>
                <w:szCs w:val="18"/>
              </w:rPr>
              <w:t xml:space="preserve">and </w:t>
            </w:r>
            <w:r w:rsidRPr="00517D17">
              <w:rPr>
                <w:rFonts w:ascii="Arial" w:hAnsi="Arial" w:cs="Arial"/>
                <w:sz w:val="18"/>
                <w:szCs w:val="18"/>
              </w:rPr>
              <w:t>the MBS session is registered with an MBS Service Are</w:t>
            </w:r>
            <w:r>
              <w:rPr>
                <w:rFonts w:ascii="Arial" w:hAnsi="Arial" w:cs="Arial"/>
                <w:sz w:val="18"/>
                <w:szCs w:val="18"/>
              </w:rPr>
              <w:t xml:space="preserve">a (see </w:t>
            </w:r>
            <w:proofErr w:type="spellStart"/>
            <w:r>
              <w:rPr>
                <w:rFonts w:ascii="Arial" w:hAnsi="Arial" w:cs="Arial"/>
                <w:sz w:val="18"/>
                <w:szCs w:val="18"/>
              </w:rPr>
              <w:t>mbsServiceArea</w:t>
            </w:r>
            <w:proofErr w:type="spellEnd"/>
            <w:r>
              <w:rPr>
                <w:rFonts w:ascii="Arial" w:hAnsi="Arial" w:cs="Arial"/>
                <w:sz w:val="18"/>
                <w:szCs w:val="18"/>
              </w:rPr>
              <w:t xml:space="preserve"> in clause </w:t>
            </w:r>
            <w:r w:rsidRPr="00C345B7">
              <w:rPr>
                <w:rFonts w:ascii="Arial" w:hAnsi="Arial" w:cs="Arial"/>
                <w:sz w:val="18"/>
                <w:szCs w:val="18"/>
              </w:rPr>
              <w:t>6.1.6.2.</w:t>
            </w:r>
            <w:r>
              <w:rPr>
                <w:rFonts w:ascii="Arial" w:hAnsi="Arial" w:cs="Arial"/>
                <w:sz w:val="18"/>
                <w:szCs w:val="18"/>
              </w:rPr>
              <w:t>90):</w:t>
            </w:r>
          </w:p>
          <w:p w14:paraId="7F72F909" w14:textId="77777777" w:rsidR="00EF7E61" w:rsidRDefault="00EF7E61" w:rsidP="00A53F8D">
            <w:pPr>
              <w:pStyle w:val="B2"/>
              <w:rPr>
                <w:rFonts w:ascii="Arial" w:hAnsi="Arial" w:cs="Arial"/>
                <w:sz w:val="18"/>
                <w:szCs w:val="18"/>
              </w:rPr>
            </w:pPr>
            <w:r>
              <w:rPr>
                <w:rFonts w:ascii="Arial" w:hAnsi="Arial" w:cs="Arial"/>
                <w:sz w:val="18"/>
                <w:szCs w:val="18"/>
              </w:rPr>
              <w:t>-</w:t>
            </w:r>
            <w:r>
              <w:rPr>
                <w:rFonts w:ascii="Arial" w:hAnsi="Arial" w:cs="Arial"/>
                <w:sz w:val="18"/>
                <w:szCs w:val="18"/>
              </w:rPr>
              <w:tab/>
            </w:r>
            <w:r w:rsidRPr="00517D17">
              <w:rPr>
                <w:rFonts w:ascii="Arial" w:hAnsi="Arial" w:cs="Arial"/>
                <w:sz w:val="18"/>
                <w:szCs w:val="18"/>
              </w:rPr>
              <w:t>if the TAI indicated in the tai query parameter is supported by the MBS Service Area of the MBS session</w:t>
            </w:r>
            <w:r>
              <w:rPr>
                <w:rFonts w:ascii="Arial" w:hAnsi="Arial" w:cs="Arial"/>
                <w:sz w:val="18"/>
                <w:szCs w:val="18"/>
              </w:rPr>
              <w:t>.</w:t>
            </w:r>
          </w:p>
          <w:p w14:paraId="78C8D1D7" w14:textId="77777777" w:rsidR="00EF7E61" w:rsidRDefault="00EF7E61" w:rsidP="00A53F8D">
            <w:pPr>
              <w:pStyle w:val="TAL"/>
              <w:rPr>
                <w:rFonts w:cs="Arial"/>
                <w:szCs w:val="18"/>
              </w:rPr>
            </w:pPr>
            <w:r>
              <w:rPr>
                <w:rFonts w:cs="Arial"/>
                <w:szCs w:val="18"/>
              </w:rPr>
              <w:t xml:space="preserve">If so, the NRF shall return the profile of this MB-SMF. If no MB-SMF supporting the </w:t>
            </w:r>
            <w:proofErr w:type="spellStart"/>
            <w:r>
              <w:rPr>
                <w:rFonts w:cs="Arial"/>
                <w:szCs w:val="18"/>
              </w:rPr>
              <w:t>mbs</w:t>
            </w:r>
            <w:proofErr w:type="spellEnd"/>
            <w:r>
              <w:rPr>
                <w:rFonts w:cs="Arial"/>
                <w:szCs w:val="18"/>
              </w:rPr>
              <w:t>-session-id and complying with the other query parameters exists, the NRF shall return MB-SMF profiles based on the other query parameters, e.g. profiles of MB-SMF(s) that can serve the TAI indicated in the tai query parameters.</w:t>
            </w:r>
          </w:p>
          <w:p w14:paraId="4B2723CF" w14:textId="77777777" w:rsidR="00EF7E61" w:rsidRPr="00350B76" w:rsidRDefault="00EF7E61" w:rsidP="00A53F8D">
            <w:pPr>
              <w:pStyle w:val="TAL"/>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37959C09" w14:textId="77777777" w:rsidR="00EF7E61" w:rsidRPr="00350B76" w:rsidRDefault="00EF7E61" w:rsidP="00A53F8D">
            <w:pPr>
              <w:pStyle w:val="TAL"/>
              <w:rPr>
                <w:lang w:eastAsia="zh-CN"/>
              </w:rPr>
            </w:pPr>
            <w:r>
              <w:lastRenderedPageBreak/>
              <w:t>Query-MBS</w:t>
            </w:r>
          </w:p>
        </w:tc>
      </w:tr>
      <w:tr w:rsidR="00EF7E61" w:rsidRPr="00690A26" w14:paraId="1BE47094" w14:textId="77777777" w:rsidTr="00A53F8D">
        <w:trPr>
          <w:jc w:val="center"/>
          <w:ins w:id="52" w:author="Zhijun" w:date="2021-11-04T15:14:00Z"/>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85F917" w14:textId="326750DE" w:rsidR="00EF7E61" w:rsidRDefault="00EF7E61" w:rsidP="00A53F8D">
            <w:pPr>
              <w:pStyle w:val="TAL"/>
              <w:rPr>
                <w:ins w:id="53" w:author="Zhijun" w:date="2021-11-04T15:14:00Z"/>
              </w:rPr>
            </w:pPr>
            <w:proofErr w:type="spellStart"/>
            <w:ins w:id="54" w:author="Zhijun" w:date="2021-11-04T15:14:00Z">
              <w:r>
                <w:lastRenderedPageBreak/>
                <w:t>gmlc</w:t>
              </w:r>
              <w:proofErr w:type="spellEnd"/>
              <w:r>
                <w:t>-number</w:t>
              </w:r>
            </w:ins>
          </w:p>
        </w:tc>
        <w:tc>
          <w:tcPr>
            <w:tcW w:w="737" w:type="pct"/>
            <w:tcBorders>
              <w:top w:val="single" w:sz="4" w:space="0" w:color="auto"/>
              <w:left w:val="single" w:sz="6" w:space="0" w:color="000000"/>
              <w:bottom w:val="single" w:sz="4" w:space="0" w:color="auto"/>
              <w:right w:val="single" w:sz="6" w:space="0" w:color="000000"/>
            </w:tcBorders>
          </w:tcPr>
          <w:p w14:paraId="57B1CDC8" w14:textId="4096268C" w:rsidR="00EF7E61" w:rsidRDefault="00EF7E61" w:rsidP="00A53F8D">
            <w:pPr>
              <w:pStyle w:val="TAL"/>
              <w:rPr>
                <w:ins w:id="55" w:author="Zhijun" w:date="2021-11-04T15:14:00Z"/>
              </w:rPr>
            </w:pPr>
            <w:ins w:id="56" w:author="Zhijun" w:date="2021-11-04T15:14:00Z">
              <w:r>
                <w:t>string</w:t>
              </w:r>
            </w:ins>
          </w:p>
        </w:tc>
        <w:tc>
          <w:tcPr>
            <w:tcW w:w="160" w:type="pct"/>
            <w:tcBorders>
              <w:top w:val="single" w:sz="4" w:space="0" w:color="auto"/>
              <w:left w:val="single" w:sz="6" w:space="0" w:color="000000"/>
              <w:bottom w:val="single" w:sz="4" w:space="0" w:color="auto"/>
              <w:right w:val="single" w:sz="6" w:space="0" w:color="000000"/>
            </w:tcBorders>
          </w:tcPr>
          <w:p w14:paraId="5B30571C" w14:textId="5B5190CA" w:rsidR="00EF7E61" w:rsidRDefault="00EF7E61" w:rsidP="00A53F8D">
            <w:pPr>
              <w:pStyle w:val="TAC"/>
              <w:rPr>
                <w:ins w:id="57" w:author="Zhijun" w:date="2021-11-04T15:14:00Z"/>
              </w:rPr>
            </w:pPr>
            <w:ins w:id="58" w:author="Zhijun" w:date="2021-11-04T15:14:00Z">
              <w:r>
                <w:t>O</w:t>
              </w:r>
            </w:ins>
          </w:p>
        </w:tc>
        <w:tc>
          <w:tcPr>
            <w:tcW w:w="320" w:type="pct"/>
            <w:tcBorders>
              <w:top w:val="single" w:sz="4" w:space="0" w:color="auto"/>
              <w:left w:val="single" w:sz="6" w:space="0" w:color="000000"/>
              <w:bottom w:val="single" w:sz="4" w:space="0" w:color="auto"/>
              <w:right w:val="single" w:sz="6" w:space="0" w:color="000000"/>
            </w:tcBorders>
          </w:tcPr>
          <w:p w14:paraId="688AA4C3" w14:textId="632C7D9B" w:rsidR="00EF7E61" w:rsidRDefault="00EF7E61" w:rsidP="00A53F8D">
            <w:pPr>
              <w:pStyle w:val="TAL"/>
              <w:rPr>
                <w:ins w:id="59" w:author="Zhijun" w:date="2021-11-04T15:14:00Z"/>
              </w:rPr>
            </w:pPr>
            <w:ins w:id="60" w:author="Zhijun" w:date="2021-11-04T15:14:00Z">
              <w:r>
                <w:t>0..1</w:t>
              </w:r>
            </w:ins>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2A0DA7" w14:textId="77777777" w:rsidR="00EF7E61" w:rsidRDefault="00EF7E61" w:rsidP="00A53F8D">
            <w:pPr>
              <w:pStyle w:val="TAL"/>
              <w:rPr>
                <w:ins w:id="61" w:author="Zhijun v1" w:date="2021-11-18T16:05:00Z"/>
              </w:rPr>
            </w:pPr>
            <w:ins w:id="62" w:author="Zhijun" w:date="2021-11-04T15:14:00Z">
              <w:r w:rsidRPr="00350B76">
                <w:t xml:space="preserve">If included, this IE shall contain the </w:t>
              </w:r>
              <w:r>
                <w:t>GMLC Number</w:t>
              </w:r>
              <w:r w:rsidRPr="00350B76">
                <w:t xml:space="preserve"> </w:t>
              </w:r>
              <w:r>
                <w:t>of which should supported by the target GMLC</w:t>
              </w:r>
              <w:r w:rsidRPr="00350B76">
                <w:t>. It may be included if the target NF type is "</w:t>
              </w:r>
              <w:r>
                <w:rPr>
                  <w:lang w:eastAsia="zh-CN"/>
                </w:rPr>
                <w:t>GMLC</w:t>
              </w:r>
              <w:r w:rsidRPr="00350B76">
                <w:t>".</w:t>
              </w:r>
            </w:ins>
          </w:p>
          <w:p w14:paraId="565A9E60" w14:textId="77777777" w:rsidR="00AF33E9" w:rsidRDefault="00AF33E9" w:rsidP="00A53F8D">
            <w:pPr>
              <w:pStyle w:val="TAL"/>
              <w:rPr>
                <w:ins w:id="63" w:author="Zhijun v1" w:date="2021-11-18T16:05:00Z"/>
              </w:rPr>
            </w:pPr>
          </w:p>
          <w:p w14:paraId="29DFB3A5" w14:textId="182AF0D7" w:rsidR="00AF33E9" w:rsidRPr="00802F9A" w:rsidRDefault="00AF33E9" w:rsidP="00A53F8D">
            <w:pPr>
              <w:pStyle w:val="TAL"/>
              <w:rPr>
                <w:ins w:id="64" w:author="Zhijun" w:date="2021-11-04T15:14:00Z"/>
                <w:rFonts w:cs="Arial"/>
                <w:szCs w:val="18"/>
                <w:lang w:val="en-US" w:eastAsia="zh-CN"/>
              </w:rPr>
            </w:pPr>
            <w:ins w:id="65" w:author="Zhijun v1" w:date="2021-11-18T16:05:00Z">
              <w:r>
                <w:rPr>
                  <w:rFonts w:cs="Arial"/>
                  <w:szCs w:val="18"/>
                  <w:lang w:val="en-US" w:eastAsia="zh-CN"/>
                </w:rPr>
                <w:t>Pattern: "^[0-9]{5,15}$"</w:t>
              </w:r>
            </w:ins>
          </w:p>
        </w:tc>
        <w:tc>
          <w:tcPr>
            <w:tcW w:w="467" w:type="pct"/>
            <w:tcBorders>
              <w:top w:val="single" w:sz="4" w:space="0" w:color="auto"/>
              <w:left w:val="single" w:sz="6" w:space="0" w:color="000000"/>
              <w:bottom w:val="single" w:sz="4" w:space="0" w:color="auto"/>
              <w:right w:val="single" w:sz="6" w:space="0" w:color="000000"/>
            </w:tcBorders>
          </w:tcPr>
          <w:p w14:paraId="05FB7C83" w14:textId="2D9CF6D0" w:rsidR="00EF7E61" w:rsidRDefault="00EF7E61" w:rsidP="00A53F8D">
            <w:pPr>
              <w:pStyle w:val="TAL"/>
              <w:rPr>
                <w:ins w:id="66" w:author="Zhijun" w:date="2021-11-04T15:14:00Z"/>
                <w:lang w:eastAsia="zh-CN"/>
              </w:rPr>
            </w:pPr>
            <w:ins w:id="67" w:author="Zhijun" w:date="2021-11-04T15:14:00Z">
              <w:r>
                <w:rPr>
                  <w:lang w:eastAsia="zh-CN"/>
                </w:rPr>
                <w:t>Query-</w:t>
              </w:r>
              <w:proofErr w:type="spellStart"/>
              <w:r>
                <w:rPr>
                  <w:lang w:eastAsia="zh-CN"/>
                </w:rPr>
                <w:t>eLCS</w:t>
              </w:r>
              <w:proofErr w:type="spellEnd"/>
            </w:ins>
          </w:p>
        </w:tc>
      </w:tr>
      <w:tr w:rsidR="00EF7E61" w:rsidRPr="00690A26" w14:paraId="79CDC7A1" w14:textId="77777777" w:rsidTr="00A53F8D">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7529703F" w14:textId="77777777" w:rsidR="00EF7E61" w:rsidRPr="00690A26" w:rsidRDefault="00EF7E61" w:rsidP="00A53F8D">
            <w:pPr>
              <w:pStyle w:val="TAN"/>
              <w:rPr>
                <w:rFonts w:cs="Arial"/>
                <w:szCs w:val="18"/>
              </w:rPr>
            </w:pPr>
            <w:r w:rsidRPr="00690A26">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51C4110E" w14:textId="77777777" w:rsidR="00EF7E61" w:rsidRPr="00690A26" w:rsidRDefault="00EF7E61" w:rsidP="00A53F8D">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SmfInfo</w:t>
            </w:r>
            <w:proofErr w:type="spellEnd"/>
            <w:r w:rsidRPr="00690A26">
              <w:rPr>
                <w:rFonts w:cs="Arial"/>
                <w:szCs w:val="18"/>
                <w:lang w:eastAsia="zh-CN"/>
              </w:rPr>
              <w:t xml:space="preserve"> containing </w:t>
            </w:r>
            <w:proofErr w:type="spellStart"/>
            <w:r w:rsidRPr="00690A26">
              <w:rPr>
                <w:lang w:eastAsia="zh-CN"/>
              </w:rPr>
              <w:t>pgwFqdn</w:t>
            </w:r>
            <w:proofErr w:type="spellEnd"/>
            <w:r w:rsidRPr="00690A26">
              <w:rPr>
                <w:lang w:eastAsia="zh-CN"/>
              </w:rPr>
              <w:t>.</w:t>
            </w:r>
          </w:p>
          <w:p w14:paraId="69CF1CC7" w14:textId="77777777" w:rsidR="00EF7E61" w:rsidRPr="00690A26" w:rsidRDefault="00EF7E61" w:rsidP="00A53F8D">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upfInfo</w:t>
            </w:r>
            <w:proofErr w:type="spellEnd"/>
            <w:r w:rsidRPr="00690A26">
              <w:rPr>
                <w:rFonts w:cs="Arial"/>
                <w:szCs w:val="18"/>
                <w:lang w:eastAsia="zh-CN"/>
              </w:rPr>
              <w:t xml:space="preserve"> containing</w:t>
            </w:r>
            <w:r w:rsidRPr="00690A26">
              <w:t xml:space="preserve"> </w:t>
            </w:r>
            <w:proofErr w:type="spellStart"/>
            <w:r w:rsidRPr="00690A26">
              <w:t>iwkEpsInd</w:t>
            </w:r>
            <w:proofErr w:type="spellEnd"/>
            <w:r w:rsidRPr="00690A26">
              <w:t xml:space="preserve"> set to true</w:t>
            </w:r>
            <w:r w:rsidRPr="00690A26">
              <w:rPr>
                <w:lang w:eastAsia="zh-CN"/>
              </w:rPr>
              <w:t>.</w:t>
            </w:r>
          </w:p>
          <w:p w14:paraId="498FDE33" w14:textId="77777777" w:rsidR="00EF7E61" w:rsidRPr="00690A26" w:rsidRDefault="00EF7E61" w:rsidP="00A53F8D">
            <w:pPr>
              <w:pStyle w:val="TAN"/>
            </w:pPr>
            <w:r w:rsidRPr="00690A26">
              <w:t>NOTE 4:</w:t>
            </w:r>
            <w:r w:rsidRPr="00690A26">
              <w:tab/>
              <w:t xml:space="preserve">This attribute has a different semantic than what is defined in clause 6.6.2 of 3GPP TS 29.500 [4], i.e. it is not used to signal optional features of the </w:t>
            </w:r>
            <w:proofErr w:type="spellStart"/>
            <w:r w:rsidRPr="00690A26">
              <w:t>Nnrf_NFDiscovery</w:t>
            </w:r>
            <w:proofErr w:type="spellEnd"/>
            <w:r w:rsidRPr="00690A26">
              <w:t xml:space="preserve"> Service API supported by the requester NF.</w:t>
            </w:r>
          </w:p>
          <w:p w14:paraId="2F4C378D" w14:textId="77777777" w:rsidR="00EF7E61" w:rsidRPr="00690A26" w:rsidRDefault="00EF7E61" w:rsidP="00A53F8D">
            <w:pPr>
              <w:pStyle w:val="TAN"/>
            </w:pPr>
            <w:r w:rsidRPr="00690A26">
              <w:t>NOTE 5:</w:t>
            </w:r>
            <w:r w:rsidRPr="00690A26">
              <w:tab/>
              <w:t xml:space="preserve">The AMF may perform the SMF discovery based on the </w:t>
            </w:r>
            <w:proofErr w:type="spellStart"/>
            <w:r w:rsidRPr="00690A26">
              <w:t>dnn</w:t>
            </w:r>
            <w:proofErr w:type="spellEnd"/>
            <w:r w:rsidRPr="00690A26">
              <w:t xml:space="preserve">, </w:t>
            </w:r>
            <w:proofErr w:type="spellStart"/>
            <w:r w:rsidRPr="00690A26">
              <w:t>snssais</w:t>
            </w:r>
            <w:proofErr w:type="spellEnd"/>
            <w:r w:rsidRPr="00690A26">
              <w:t xml:space="preserve"> and preferred-tai during a PDU session establishment procedure, and the NRF shall return the SMF profiles matching all if possible, or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If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are returned, the AMF shall insert an I-SMF. An SMF may also perform a UPF discovery using this parameter.</w:t>
            </w:r>
          </w:p>
          <w:p w14:paraId="19FBDAB7" w14:textId="77777777" w:rsidR="00EF7E61" w:rsidRPr="00690A26" w:rsidRDefault="00EF7E61" w:rsidP="00A53F8D">
            <w:pPr>
              <w:pStyle w:val="TAN"/>
            </w:pPr>
            <w:r w:rsidRPr="00690A26">
              <w:t>NOTE 6:</w:t>
            </w:r>
            <w:r w:rsidRPr="00690A26">
              <w:tab/>
              <w:t>The SMF may select the P-CSCF close to the UPF by setting the preferred-locality to the value of the locality of the UPF.</w:t>
            </w:r>
          </w:p>
          <w:p w14:paraId="6E0264B0" w14:textId="77777777" w:rsidR="00EF7E61" w:rsidRPr="00690A26" w:rsidRDefault="00EF7E61" w:rsidP="00A53F8D">
            <w:pPr>
              <w:pStyle w:val="TAN"/>
              <w:rPr>
                <w:lang w:eastAsia="zh-CN"/>
              </w:rPr>
            </w:pPr>
            <w:r w:rsidRPr="00690A26">
              <w:t>NOTE 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6CDD9558" w14:textId="77777777" w:rsidR="00EF7E61" w:rsidRPr="00690A26" w:rsidRDefault="00EF7E61" w:rsidP="00A53F8D">
            <w:pPr>
              <w:pStyle w:val="TAN"/>
            </w:pPr>
            <w:r w:rsidRPr="00690A26">
              <w:t>NOTE 8:</w:t>
            </w:r>
            <w:r w:rsidRPr="00690A26">
              <w:tab/>
              <w:t>The service consumer may include a list of preferred-</w:t>
            </w:r>
            <w:proofErr w:type="spellStart"/>
            <w:r w:rsidRPr="00690A26">
              <w:t>nf</w:t>
            </w:r>
            <w:proofErr w:type="spellEnd"/>
            <w:r w:rsidRPr="00690A26">
              <w:t xml:space="preserve">-instance-ids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the NRF shall return a list of candidate NF profiles matching the query parameters other than the preferred-</w:t>
            </w:r>
            <w:proofErr w:type="spellStart"/>
            <w:r w:rsidRPr="00690A26">
              <w:rPr>
                <w:rFonts w:cs="Arial"/>
                <w:szCs w:val="18"/>
              </w:rPr>
              <w:t>nf</w:t>
            </w:r>
            <w:proofErr w:type="spellEnd"/>
            <w:r w:rsidRPr="00690A26">
              <w:rPr>
                <w:rFonts w:cs="Arial"/>
                <w:szCs w:val="18"/>
              </w:rPr>
              <w:t xml:space="preserve">-instance-ids.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0BB72FE8" w14:textId="77777777" w:rsidR="00EF7E61" w:rsidRPr="00690A26" w:rsidRDefault="00EF7E61" w:rsidP="00A53F8D">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0DB59028" w14:textId="77777777" w:rsidR="00EF7E61" w:rsidRDefault="00EF7E61" w:rsidP="00A53F8D">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0967FCD7" w14:textId="77777777" w:rsidR="00EF7E61" w:rsidRDefault="00EF7E61" w:rsidP="00A53F8D">
            <w:pPr>
              <w:pStyle w:val="TAN"/>
            </w:pPr>
            <w:r>
              <w:t>NOTE 11:</w:t>
            </w:r>
            <w:r>
              <w:tab/>
              <w:t xml:space="preserve">The </w:t>
            </w:r>
            <w:proofErr w:type="spellStart"/>
            <w:r w:rsidRPr="002857AD">
              <w:t>dnn</w:t>
            </w:r>
            <w:proofErr w:type="spellEnd"/>
            <w:r>
              <w:t xml:space="preserve"> query parameter shall be considered as matching a DNN attribute in the NF Profile of a given NF Instance if: </w:t>
            </w:r>
            <w:r>
              <w:br/>
              <w:t>-</w:t>
            </w:r>
            <w:r>
              <w:tab/>
              <w:t xml:space="preserve">both contain the same Network Identifier and Operator Identifier; </w:t>
            </w:r>
            <w:r>
              <w:br/>
              <w:t>-</w:t>
            </w:r>
            <w:r>
              <w:tab/>
              <w:t xml:space="preserve">both contain the same Network Identifier and none contains an Operator Identifier; </w:t>
            </w:r>
            <w:r>
              <w:br/>
              <w:t>-</w:t>
            </w:r>
            <w:r>
              <w:tab/>
              <w:t xml:space="preserve">the </w:t>
            </w:r>
            <w:proofErr w:type="spellStart"/>
            <w:r>
              <w:t>dnn</w:t>
            </w:r>
            <w:proofErr w:type="spellEnd"/>
            <w:r>
              <w:t xml:space="preserve"> query parameter contains the Network Identifier only, the DNN value in the NF Profile contains both the Network Identifier and Operator Identifier, and both contain the same Network Identifier; or</w:t>
            </w:r>
            <w:r>
              <w:br/>
              <w:t>-</w:t>
            </w:r>
            <w:r>
              <w:tab/>
              <w:t xml:space="preserve">the </w:t>
            </w:r>
            <w:proofErr w:type="spellStart"/>
            <w:r>
              <w:t>dnn</w:t>
            </w:r>
            <w:proofErr w:type="spellEnd"/>
            <w:r>
              <w:t xml:space="preserve"> query parameter contains both the Network Identifier and Operator Identifier, the DNN value in the NF Profile contains the Network Identifier only, both contain the same Network Identifier and the Operator Identifier matches one PLMN of the NF (i.e. </w:t>
            </w:r>
            <w:proofErr w:type="spellStart"/>
            <w:r>
              <w:t>plmnList</w:t>
            </w:r>
            <w:proofErr w:type="spellEnd"/>
            <w:r>
              <w:t xml:space="preserve"> of the NF Profile).</w:t>
            </w:r>
          </w:p>
          <w:p w14:paraId="755B8152" w14:textId="77777777" w:rsidR="00EF7E61" w:rsidRDefault="00EF7E61" w:rsidP="00A53F8D">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w:t>
            </w:r>
            <w:proofErr w:type="spellStart"/>
            <w:r w:rsidRPr="00690A26">
              <w:t>allowedNfTypes</w:t>
            </w:r>
            <w:proofErr w:type="spellEnd"/>
            <w:r w:rsidRPr="00690A26">
              <w:t>", "</w:t>
            </w:r>
            <w:proofErr w:type="spellStart"/>
            <w:r w:rsidRPr="00690A26">
              <w:t>allowedNfDomains</w:t>
            </w:r>
            <w:proofErr w:type="spellEnd"/>
            <w:r w:rsidRPr="00690A26">
              <w:t>", etc.).</w:t>
            </w:r>
          </w:p>
          <w:p w14:paraId="527D0FFD" w14:textId="77777777" w:rsidR="00EF7E61" w:rsidRDefault="00EF7E61" w:rsidP="00A53F8D">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22DB37A7" w14:textId="77777777" w:rsidR="00EF7E61" w:rsidRDefault="00EF7E61" w:rsidP="00A53F8D">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4EF2B3DF" w14:textId="77777777" w:rsidR="00EF7E61" w:rsidRDefault="00EF7E61" w:rsidP="00A53F8D">
            <w:pPr>
              <w:pStyle w:val="TAN"/>
            </w:pPr>
            <w:r w:rsidRPr="00690A26">
              <w:t>NOTE</w:t>
            </w:r>
            <w:r>
              <w:t> 15</w:t>
            </w:r>
            <w:r w:rsidRPr="00690A26">
              <w:t>:</w:t>
            </w:r>
            <w:r w:rsidRPr="00690A26">
              <w:tab/>
              <w:t>The AMF may perform discovery</w:t>
            </w:r>
            <w:r>
              <w:t xml:space="preserve"> with this parameter to find V-SMF(s)</w:t>
            </w:r>
            <w:r w:rsidRPr="00690A26">
              <w:t>, and the NRF shall return the SMF profiles</w:t>
            </w:r>
            <w:r>
              <w:t xml:space="preserve"> that explicitly indicated support of V-SMF capability. When performing discovery, the AMF shall use other query parameters together with this IE to ensure the required configurations and/or features are supported by the V-SMF, e.g. required Slice for the PDU session, support of DTSSA feature if V-SMF change is required for PDU Session, etc. If no SMF instances that explicitly indicated support of V-SMF capability can be matched for the discovery, the NRF shall return matched SMF instances not indicating support of V-SMF capability explicitly, i.e. the SMF instances not registered </w:t>
            </w:r>
            <w:proofErr w:type="spellStart"/>
            <w:r>
              <w:t>vsmfSupportInd</w:t>
            </w:r>
            <w:proofErr w:type="spellEnd"/>
            <w:r>
              <w:t xml:space="preserve"> IE in the NF profile but matched to the rest query parameters, if available.</w:t>
            </w:r>
          </w:p>
          <w:p w14:paraId="4FEB4050" w14:textId="77777777" w:rsidR="00EF7E61" w:rsidRDefault="00EF7E61" w:rsidP="00A53F8D">
            <w:pPr>
              <w:pStyle w:val="TAN"/>
              <w:rPr>
                <w:lang w:val="en-US"/>
              </w:rPr>
            </w:pPr>
            <w:r w:rsidRPr="00887FAE">
              <w:rPr>
                <w:lang w:val="en-US"/>
              </w:rPr>
              <w:t>NOTE</w:t>
            </w:r>
            <w:r>
              <w:rPr>
                <w:lang w:val="en-US"/>
              </w:rPr>
              <w:t> 16</w:t>
            </w:r>
            <w:r w:rsidRPr="00887FAE">
              <w:rPr>
                <w:lang w:val="en-US"/>
              </w:rPr>
              <w:t>:</w:t>
            </w:r>
            <w:r w:rsidRPr="00887FAE">
              <w:rPr>
                <w:lang w:val="en-US"/>
              </w:rPr>
              <w:tab/>
              <w:t>When required-</w:t>
            </w:r>
            <w:proofErr w:type="spellStart"/>
            <w:r w:rsidRPr="00887FAE">
              <w:rPr>
                <w:lang w:val="en-US"/>
              </w:rPr>
              <w:t>pfcp</w:t>
            </w:r>
            <w:proofErr w:type="spellEnd"/>
            <w:r w:rsidRPr="00887FAE">
              <w:rPr>
                <w:lang w:val="en-US"/>
              </w:rPr>
              <w:t xml:space="preserve">-features is used as query parameter, the NRF shall return a list of candidate UPFs </w:t>
            </w:r>
            <w:r w:rsidRPr="00887FAE">
              <w:rPr>
                <w:lang w:val="en-US"/>
              </w:rPr>
              <w:lastRenderedPageBreak/>
              <w:t>supporting all the required PFCP features. The NRF may also return UPF profiles not including the "</w:t>
            </w:r>
            <w:proofErr w:type="spellStart"/>
            <w:r w:rsidRPr="00887FAE">
              <w:rPr>
                <w:lang w:val="en-US"/>
              </w:rPr>
              <w:t>SupportedPfcpFeatures</w:t>
            </w:r>
            <w:proofErr w:type="spellEnd"/>
            <w:r w:rsidRPr="00887FAE">
              <w:rPr>
                <w:lang w:val="en-US"/>
              </w:rPr>
              <w:t>" attribute (e.g. pre-Rel-17 UPFs) but matching the other query parameters. The NF Service Consumer, e.g. a SMF, when using required-</w:t>
            </w:r>
            <w:proofErr w:type="spellStart"/>
            <w:r w:rsidRPr="00887FAE">
              <w:rPr>
                <w:lang w:val="en-US"/>
              </w:rPr>
              <w:t>pfcp</w:t>
            </w:r>
            <w:proofErr w:type="spellEnd"/>
            <w:r w:rsidRPr="00887FAE">
              <w:rPr>
                <w:lang w:val="en-US"/>
              </w:rPr>
              <w:t>-features as query parameter, shall also include the query parameter corresponding to the UPF features (</w:t>
            </w:r>
            <w:proofErr w:type="spellStart"/>
            <w:r w:rsidRPr="00887FAE">
              <w:rPr>
                <w:lang w:val="en-US"/>
              </w:rPr>
              <w:t>atsss</w:t>
            </w:r>
            <w:proofErr w:type="spellEnd"/>
            <w:r w:rsidRPr="00887FAE">
              <w:rPr>
                <w:lang w:val="en-US"/>
              </w:rPr>
              <w:t xml:space="preserve">-capability, </w:t>
            </w:r>
            <w:proofErr w:type="spellStart"/>
            <w:r w:rsidRPr="00887FAE">
              <w:rPr>
                <w:lang w:val="en-US"/>
              </w:rPr>
              <w:t>upf-ue-ip-addr-ind</w:t>
            </w:r>
            <w:proofErr w:type="spellEnd"/>
            <w:r w:rsidRPr="00887FAE">
              <w:rPr>
                <w:lang w:val="en-US"/>
              </w:rPr>
              <w:t>, redundant-</w:t>
            </w:r>
            <w:proofErr w:type="spellStart"/>
            <w:r w:rsidRPr="00887FAE">
              <w:rPr>
                <w:lang w:val="en-US"/>
              </w:rPr>
              <w:t>gtpu</w:t>
            </w:r>
            <w:proofErr w:type="spellEnd"/>
            <w:r w:rsidRPr="00887FAE">
              <w:rPr>
                <w:lang w:val="en-US"/>
              </w:rPr>
              <w:t>) which correspond to the PFCP feature flags MPTCP and ATSSS_LL, UEIP, and RTTL respectively, if the corresponding PFCP feature is required. For example an SMF, that wishes to select a UPF supporting UE IP Address Allocation by the UP function, shall set the UEIP flag to "1" in the required-</w:t>
            </w:r>
            <w:proofErr w:type="spellStart"/>
            <w:r w:rsidRPr="00887FAE">
              <w:rPr>
                <w:lang w:val="en-US"/>
              </w:rPr>
              <w:t>pfcp</w:t>
            </w:r>
            <w:proofErr w:type="spellEnd"/>
            <w:r w:rsidRPr="00887FAE">
              <w:rPr>
                <w:lang w:val="en-US"/>
              </w:rPr>
              <w:t xml:space="preserve">-features and also include the </w:t>
            </w:r>
            <w:proofErr w:type="spellStart"/>
            <w:r w:rsidRPr="00887FAE">
              <w:rPr>
                <w:lang w:val="en-US"/>
              </w:rPr>
              <w:t>upf-ue-ip-addr-ind</w:t>
            </w:r>
            <w:proofErr w:type="spellEnd"/>
            <w:r w:rsidRPr="00887FAE">
              <w:rPr>
                <w:lang w:val="en-US"/>
              </w:rPr>
              <w:t xml:space="preserve"> parameter set to "true".</w:t>
            </w:r>
          </w:p>
          <w:p w14:paraId="0F0F0FC9" w14:textId="77777777" w:rsidR="00EF7E61" w:rsidRDefault="00EF7E61" w:rsidP="00A53F8D">
            <w:pPr>
              <w:pStyle w:val="TAN"/>
            </w:pPr>
            <w:r>
              <w:rPr>
                <w:rFonts w:hint="eastAsia"/>
                <w:lang w:eastAsia="zh-CN"/>
              </w:rPr>
              <w:t>NOTE</w:t>
            </w:r>
            <w:r>
              <w:rPr>
                <w:lang w:val="en-US" w:eastAsia="zh-CN"/>
              </w:rPr>
              <w:t> 17</w:t>
            </w:r>
            <w:r>
              <w:rPr>
                <w:rFonts w:hint="eastAsia"/>
                <w:lang w:eastAsia="zh-CN"/>
              </w:rPr>
              <w:t>:</w:t>
            </w:r>
            <w:r w:rsidRPr="002857AD">
              <w:tab/>
            </w:r>
            <w:r w:rsidRPr="001407F5">
              <w:t>This may only be used by the HPLMN in roaming scenarios in this release of the specification, i.e. an AMF in a visited network does not use the Home Network Public Key ID for AUSF/UDM selection.</w:t>
            </w:r>
          </w:p>
          <w:p w14:paraId="4FDD59E0" w14:textId="77777777" w:rsidR="00EF7E61" w:rsidRPr="00690A26" w:rsidRDefault="00EF7E61" w:rsidP="00A53F8D">
            <w:pPr>
              <w:pStyle w:val="TAN"/>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e.g.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This parameter may be used to discover any NF that registers to the NRF, e.g. a 5GC NF or a P-CSCF</w:t>
            </w:r>
            <w:r>
              <w:rPr>
                <w:lang w:val="en-US" w:eastAsia="zh-CN"/>
              </w:rPr>
              <w:t>.</w:t>
            </w:r>
          </w:p>
        </w:tc>
      </w:tr>
    </w:tbl>
    <w:p w14:paraId="667062D9" w14:textId="77777777" w:rsidR="00EF7E61" w:rsidRPr="00690A26" w:rsidRDefault="00EF7E61" w:rsidP="00EF7E61"/>
    <w:p w14:paraId="008D0650" w14:textId="77777777" w:rsidR="00EF7E61" w:rsidRPr="00690A26" w:rsidRDefault="00EF7E61" w:rsidP="00EF7E61">
      <w:pPr>
        <w:rPr>
          <w:lang w:eastAsia="zh-CN"/>
        </w:rPr>
      </w:pPr>
      <w:r w:rsidRPr="00690A26">
        <w:rPr>
          <w:rFonts w:hint="eastAsia"/>
          <w:lang w:eastAsia="zh-CN"/>
        </w:rPr>
        <w:t>The default logical relationship among the query parameters is logical "AND", i.e. all the provided query parameters shall be matched, with the exception of the "preferred-locality"</w:t>
      </w:r>
      <w:r>
        <w:rPr>
          <w:lang w:eastAsia="zh-CN"/>
        </w:rPr>
        <w:t>,</w:t>
      </w:r>
      <w:r w:rsidRPr="00690A26">
        <w:rPr>
          <w:rFonts w:hint="eastAsia"/>
          <w:lang w:eastAsia="zh-CN"/>
        </w:rPr>
        <w:t xml:space="preserve"> "</w:t>
      </w:r>
      <w:r w:rsidRPr="00690A26">
        <w:t>preferred-</w:t>
      </w:r>
      <w:proofErr w:type="spellStart"/>
      <w:r w:rsidRPr="00690A26">
        <w:t>nf</w:t>
      </w:r>
      <w:proofErr w:type="spellEnd"/>
      <w:r w:rsidRPr="00690A26">
        <w:t>-instances</w:t>
      </w:r>
      <w:r w:rsidRPr="00690A26">
        <w:rPr>
          <w:rFonts w:hint="eastAsia"/>
          <w:lang w:eastAsia="zh-CN"/>
        </w:rPr>
        <w:t>"</w:t>
      </w:r>
      <w:r>
        <w:rPr>
          <w:lang w:eastAsia="zh-CN"/>
        </w:rPr>
        <w:t>, "preferred-tai", "preferred-</w:t>
      </w:r>
      <w:proofErr w:type="spellStart"/>
      <w:r>
        <w:rPr>
          <w:lang w:eastAsia="zh-CN"/>
        </w:rPr>
        <w:t>api</w:t>
      </w:r>
      <w:proofErr w:type="spellEnd"/>
      <w:r>
        <w:rPr>
          <w:lang w:eastAsia="zh-CN"/>
        </w:rPr>
        <w:t>-versions", "preferred-full-</w:t>
      </w:r>
      <w:proofErr w:type="spellStart"/>
      <w:r>
        <w:rPr>
          <w:lang w:eastAsia="zh-CN"/>
        </w:rPr>
        <w:t>plmn</w:t>
      </w:r>
      <w:proofErr w:type="spellEnd"/>
      <w:r>
        <w:rPr>
          <w:lang w:eastAsia="zh-CN"/>
        </w:rPr>
        <w:t>" and "</w:t>
      </w:r>
      <w:proofErr w:type="spellStart"/>
      <w:r>
        <w:rPr>
          <w:lang w:eastAsia="zh-CN"/>
        </w:rPr>
        <w:t>mbs</w:t>
      </w:r>
      <w:proofErr w:type="spellEnd"/>
      <w:r>
        <w:rPr>
          <w:lang w:eastAsia="zh-CN"/>
        </w:rPr>
        <w:t>-session-id"</w:t>
      </w:r>
      <w:r w:rsidRPr="00690A26">
        <w:rPr>
          <w:rFonts w:hint="eastAsia"/>
          <w:lang w:eastAsia="zh-CN"/>
        </w:rPr>
        <w:t xml:space="preserve"> 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3D37D89F" w14:textId="77777777" w:rsidR="00EF7E61" w:rsidRPr="00690A26" w:rsidRDefault="00EF7E61" w:rsidP="00EF7E61">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w:t>
      </w:r>
      <w:proofErr w:type="spellStart"/>
      <w:r w:rsidRPr="00690A26">
        <w:rPr>
          <w:rFonts w:hint="eastAsia"/>
          <w:lang w:eastAsia="zh-CN"/>
        </w:rPr>
        <w:t>complexQuery</w:t>
      </w:r>
      <w:proofErr w:type="spellEnd"/>
      <w:r w:rsidRPr="00690A26">
        <w:rPr>
          <w:rFonts w:hint="eastAsia"/>
          <w:lang w:eastAsia="zh-CN"/>
        </w:rPr>
        <w:t>" query parameter is included, then the logical relationship among the query parameters contained in "</w:t>
      </w:r>
      <w:proofErr w:type="spellStart"/>
      <w:r w:rsidRPr="00690A26">
        <w:rPr>
          <w:rFonts w:hint="eastAsia"/>
          <w:lang w:eastAsia="zh-CN"/>
        </w:rPr>
        <w:t>complexQuery</w:t>
      </w:r>
      <w:proofErr w:type="spellEnd"/>
      <w:r w:rsidRPr="00690A26">
        <w:rPr>
          <w:rFonts w:hint="eastAsia"/>
          <w:lang w:eastAsia="zh-CN"/>
        </w:rPr>
        <w:t>" query parameter is as defined in 3GPP TS</w:t>
      </w:r>
      <w:r w:rsidRPr="00690A26">
        <w:t> 29.571 [7]</w:t>
      </w:r>
      <w:r w:rsidRPr="00690A26">
        <w:rPr>
          <w:rFonts w:hint="eastAsia"/>
          <w:lang w:eastAsia="zh-CN"/>
        </w:rPr>
        <w:t>.</w:t>
      </w:r>
    </w:p>
    <w:p w14:paraId="227E1006" w14:textId="77777777" w:rsidR="00EF7E61" w:rsidRPr="00690A26" w:rsidRDefault="00EF7E61" w:rsidP="00EF7E61">
      <w:pPr>
        <w:rPr>
          <w:lang w:eastAsia="zh-CN"/>
        </w:rPr>
      </w:pPr>
      <w:r w:rsidRPr="00690A26">
        <w:rPr>
          <w:lang w:eastAsia="zh-CN"/>
        </w:rPr>
        <w:t xml:space="preserve">A NRF not supporting Complex query expression shall reject a NF service discovery request including a </w:t>
      </w:r>
      <w:proofErr w:type="spellStart"/>
      <w:r w:rsidRPr="00690A26">
        <w:rPr>
          <w:lang w:eastAsia="zh-CN"/>
        </w:rPr>
        <w:t>complexQuery</w:t>
      </w:r>
      <w:proofErr w:type="spellEnd"/>
      <w:r w:rsidRPr="00690A26">
        <w:rPr>
          <w:lang w:eastAsia="zh-CN"/>
        </w:rPr>
        <w:t xml:space="preserve"> parameter, with a </w:t>
      </w:r>
      <w:proofErr w:type="spellStart"/>
      <w:r w:rsidRPr="00690A26">
        <w:rPr>
          <w:lang w:eastAsia="zh-CN"/>
        </w:rPr>
        <w:t>ProblemDetails</w:t>
      </w:r>
      <w:proofErr w:type="spellEnd"/>
      <w:r w:rsidRPr="00690A26">
        <w:rPr>
          <w:lang w:eastAsia="zh-CN"/>
        </w:rPr>
        <w:t xml:space="preserve"> IE including the cause attribute set to </w:t>
      </w:r>
      <w:r w:rsidRPr="00690A26">
        <w:t>INVALID_QUERY_PARAM</w:t>
      </w:r>
      <w:r w:rsidRPr="00690A26">
        <w:rPr>
          <w:lang w:eastAsia="zh-CN"/>
        </w:rPr>
        <w:t xml:space="preserve"> and the </w:t>
      </w:r>
      <w:proofErr w:type="spellStart"/>
      <w:r w:rsidRPr="00690A26">
        <w:rPr>
          <w:lang w:eastAsia="zh-CN"/>
        </w:rPr>
        <w:t>invalidParams</w:t>
      </w:r>
      <w:proofErr w:type="spellEnd"/>
      <w:r w:rsidRPr="00690A26">
        <w:rPr>
          <w:lang w:eastAsia="zh-CN"/>
        </w:rPr>
        <w:t xml:space="preserve"> attribute indicating the </w:t>
      </w:r>
      <w:proofErr w:type="spellStart"/>
      <w:r w:rsidRPr="00690A26">
        <w:rPr>
          <w:lang w:eastAsia="zh-CN"/>
        </w:rPr>
        <w:t>complexQuery</w:t>
      </w:r>
      <w:proofErr w:type="spellEnd"/>
      <w:r w:rsidRPr="00690A26">
        <w:rPr>
          <w:lang w:eastAsia="zh-CN"/>
        </w:rPr>
        <w:t xml:space="preserve"> parameter.</w:t>
      </w:r>
    </w:p>
    <w:p w14:paraId="59398753" w14:textId="77777777" w:rsidR="00EF7E61" w:rsidRPr="00690A26" w:rsidRDefault="00EF7E61" w:rsidP="00EF7E61">
      <w:r w:rsidRPr="00690A26">
        <w:t>This method shall support the request data structures specified in table 6.1.3.2.3.1-2 and the response data structures and response codes specified in table 6.1.3.2.3.1-3.</w:t>
      </w:r>
    </w:p>
    <w:p w14:paraId="0F09707E" w14:textId="77777777" w:rsidR="00EF7E61" w:rsidRPr="00690A26" w:rsidRDefault="00EF7E61" w:rsidP="00EF7E61">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960"/>
        <w:gridCol w:w="3330"/>
        <w:gridCol w:w="3856"/>
      </w:tblGrid>
      <w:tr w:rsidR="00EF7E61" w:rsidRPr="00690A26" w14:paraId="30AAF6B0" w14:textId="77777777" w:rsidTr="00A53F8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82D567B" w14:textId="77777777" w:rsidR="00EF7E61" w:rsidRPr="00690A26" w:rsidRDefault="00EF7E61" w:rsidP="00A53F8D">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7E5B9C2C" w14:textId="77777777" w:rsidR="00EF7E61" w:rsidRPr="00690A26" w:rsidRDefault="00EF7E61" w:rsidP="00A53F8D">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1B834EFB" w14:textId="77777777" w:rsidR="00EF7E61" w:rsidRPr="00690A26" w:rsidRDefault="00EF7E61" w:rsidP="00A53F8D">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1779A490" w14:textId="77777777" w:rsidR="00EF7E61" w:rsidRPr="00690A26" w:rsidRDefault="00EF7E61" w:rsidP="00A53F8D">
            <w:pPr>
              <w:pStyle w:val="TAH"/>
            </w:pPr>
            <w:r w:rsidRPr="00690A26">
              <w:t>Description</w:t>
            </w:r>
          </w:p>
        </w:tc>
      </w:tr>
      <w:tr w:rsidR="00EF7E61" w:rsidRPr="00690A26" w14:paraId="19A59A6D" w14:textId="77777777" w:rsidTr="00A53F8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9C697A1" w14:textId="77777777" w:rsidR="00EF7E61" w:rsidRPr="00690A26" w:rsidRDefault="00EF7E61" w:rsidP="00A53F8D">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42B3BF39" w14:textId="77777777" w:rsidR="00EF7E61" w:rsidRPr="00690A26" w:rsidRDefault="00EF7E61" w:rsidP="00A53F8D">
            <w:pPr>
              <w:pStyle w:val="TAC"/>
            </w:pPr>
          </w:p>
        </w:tc>
        <w:tc>
          <w:tcPr>
            <w:tcW w:w="3331" w:type="dxa"/>
            <w:tcBorders>
              <w:top w:val="single" w:sz="4" w:space="0" w:color="auto"/>
              <w:left w:val="single" w:sz="6" w:space="0" w:color="000000"/>
              <w:bottom w:val="single" w:sz="6" w:space="0" w:color="000000"/>
              <w:right w:val="single" w:sz="6" w:space="0" w:color="000000"/>
            </w:tcBorders>
          </w:tcPr>
          <w:p w14:paraId="04BBCF58" w14:textId="77777777" w:rsidR="00EF7E61" w:rsidRPr="00690A26" w:rsidRDefault="00EF7E61" w:rsidP="00A53F8D">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340E0A15" w14:textId="77777777" w:rsidR="00EF7E61" w:rsidRPr="00690A26" w:rsidRDefault="00EF7E61" w:rsidP="00A53F8D">
            <w:pPr>
              <w:pStyle w:val="TAL"/>
            </w:pPr>
          </w:p>
        </w:tc>
      </w:tr>
    </w:tbl>
    <w:p w14:paraId="0122166D" w14:textId="77777777" w:rsidR="00EF7E61" w:rsidRPr="00690A26" w:rsidRDefault="00EF7E61" w:rsidP="00EF7E61"/>
    <w:p w14:paraId="13C30A60" w14:textId="77777777" w:rsidR="00EF7E61" w:rsidRPr="00690A26" w:rsidRDefault="00EF7E61" w:rsidP="00EF7E61">
      <w:pPr>
        <w:pStyle w:val="TH"/>
      </w:pPr>
      <w:r w:rsidRPr="00690A26">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09"/>
        <w:gridCol w:w="567"/>
        <w:gridCol w:w="1341"/>
        <w:gridCol w:w="1779"/>
        <w:gridCol w:w="4177"/>
      </w:tblGrid>
      <w:tr w:rsidR="00EF7E61" w:rsidRPr="00690A26" w14:paraId="0FF1E168" w14:textId="77777777" w:rsidTr="00A53F8D">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3C71AFE3" w14:textId="77777777" w:rsidR="00EF7E61" w:rsidRPr="00690A26" w:rsidRDefault="00EF7E61" w:rsidP="00A53F8D">
            <w:pPr>
              <w:pStyle w:val="TAH"/>
            </w:pPr>
            <w:r w:rsidRPr="00690A26">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7075607B" w14:textId="77777777" w:rsidR="00EF7E61" w:rsidRPr="00690A26" w:rsidRDefault="00EF7E61" w:rsidP="00A53F8D">
            <w:pPr>
              <w:pStyle w:val="TAH"/>
            </w:pPr>
            <w:r w:rsidRPr="00690A26">
              <w:t>P</w:t>
            </w:r>
          </w:p>
        </w:tc>
        <w:tc>
          <w:tcPr>
            <w:tcW w:w="686" w:type="pct"/>
            <w:tcBorders>
              <w:top w:val="single" w:sz="4" w:space="0" w:color="auto"/>
              <w:left w:val="single" w:sz="4" w:space="0" w:color="auto"/>
              <w:bottom w:val="single" w:sz="4" w:space="0" w:color="auto"/>
              <w:right w:val="single" w:sz="4" w:space="0" w:color="auto"/>
            </w:tcBorders>
            <w:shd w:val="clear" w:color="auto" w:fill="C0C0C0"/>
          </w:tcPr>
          <w:p w14:paraId="62033C14" w14:textId="77777777" w:rsidR="00EF7E61" w:rsidRPr="00690A26" w:rsidRDefault="00EF7E61" w:rsidP="00A53F8D">
            <w:pPr>
              <w:pStyle w:val="TAH"/>
            </w:pPr>
            <w:r w:rsidRPr="00690A26">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tcPr>
          <w:p w14:paraId="3124AC99" w14:textId="77777777" w:rsidR="00EF7E61" w:rsidRPr="00690A26" w:rsidRDefault="00EF7E61" w:rsidP="00A53F8D">
            <w:pPr>
              <w:pStyle w:val="TAH"/>
            </w:pPr>
            <w:r w:rsidRPr="00690A26">
              <w:t>Response</w:t>
            </w:r>
          </w:p>
          <w:p w14:paraId="66FE418C" w14:textId="77777777" w:rsidR="00EF7E61" w:rsidRPr="00690A26" w:rsidRDefault="00EF7E61" w:rsidP="00A53F8D">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43257B24" w14:textId="77777777" w:rsidR="00EF7E61" w:rsidRPr="00690A26" w:rsidRDefault="00EF7E61" w:rsidP="00A53F8D">
            <w:pPr>
              <w:pStyle w:val="TAH"/>
            </w:pPr>
            <w:r w:rsidRPr="00690A26">
              <w:t>Description</w:t>
            </w:r>
          </w:p>
        </w:tc>
      </w:tr>
      <w:tr w:rsidR="00EF7E61" w:rsidRPr="00690A26" w14:paraId="604FDA66" w14:textId="77777777" w:rsidTr="00A53F8D">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4D6117A4" w14:textId="77777777" w:rsidR="00EF7E61" w:rsidRPr="00690A26" w:rsidRDefault="00EF7E61" w:rsidP="00A53F8D">
            <w:pPr>
              <w:pStyle w:val="TAL"/>
            </w:pPr>
            <w:proofErr w:type="spellStart"/>
            <w:r w:rsidRPr="00690A26">
              <w:t>SearchResult</w:t>
            </w:r>
            <w:proofErr w:type="spellEnd"/>
          </w:p>
        </w:tc>
        <w:tc>
          <w:tcPr>
            <w:tcW w:w="290" w:type="pct"/>
            <w:tcBorders>
              <w:top w:val="single" w:sz="4" w:space="0" w:color="auto"/>
              <w:left w:val="single" w:sz="6" w:space="0" w:color="000000"/>
              <w:bottom w:val="single" w:sz="4" w:space="0" w:color="auto"/>
              <w:right w:val="single" w:sz="6" w:space="0" w:color="000000"/>
            </w:tcBorders>
          </w:tcPr>
          <w:p w14:paraId="20D4C5A6" w14:textId="77777777" w:rsidR="00EF7E61" w:rsidRPr="00690A26" w:rsidRDefault="00EF7E61" w:rsidP="00A53F8D">
            <w:pPr>
              <w:pStyle w:val="TAC"/>
            </w:pPr>
            <w:r w:rsidRPr="00690A26">
              <w:t>M</w:t>
            </w:r>
          </w:p>
        </w:tc>
        <w:tc>
          <w:tcPr>
            <w:tcW w:w="686" w:type="pct"/>
            <w:tcBorders>
              <w:top w:val="single" w:sz="4" w:space="0" w:color="auto"/>
              <w:left w:val="single" w:sz="6" w:space="0" w:color="000000"/>
              <w:bottom w:val="single" w:sz="4" w:space="0" w:color="auto"/>
              <w:right w:val="single" w:sz="6" w:space="0" w:color="000000"/>
            </w:tcBorders>
          </w:tcPr>
          <w:p w14:paraId="1DAF2755" w14:textId="77777777" w:rsidR="00EF7E61" w:rsidRPr="00690A26" w:rsidRDefault="00EF7E61" w:rsidP="00A53F8D">
            <w:pPr>
              <w:pStyle w:val="TAL"/>
            </w:pPr>
            <w:r w:rsidRPr="00690A26">
              <w:t>1</w:t>
            </w:r>
          </w:p>
        </w:tc>
        <w:tc>
          <w:tcPr>
            <w:tcW w:w="910" w:type="pct"/>
            <w:tcBorders>
              <w:top w:val="single" w:sz="4" w:space="0" w:color="auto"/>
              <w:left w:val="single" w:sz="6" w:space="0" w:color="000000"/>
              <w:bottom w:val="single" w:sz="4" w:space="0" w:color="auto"/>
              <w:right w:val="single" w:sz="6" w:space="0" w:color="000000"/>
            </w:tcBorders>
          </w:tcPr>
          <w:p w14:paraId="638499EE" w14:textId="77777777" w:rsidR="00EF7E61" w:rsidRPr="00690A26" w:rsidRDefault="00EF7E61" w:rsidP="00A53F8D">
            <w:pPr>
              <w:pStyle w:val="TAL"/>
            </w:pPr>
            <w:r w:rsidRPr="00690A26">
              <w:t>200 OK</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7112262F" w14:textId="77777777" w:rsidR="00EF7E61" w:rsidRPr="00690A26" w:rsidRDefault="00EF7E61" w:rsidP="00A53F8D">
            <w:pPr>
              <w:pStyle w:val="TAL"/>
            </w:pPr>
            <w:r w:rsidRPr="00690A26">
              <w:rPr>
                <w:rFonts w:cs="Arial"/>
                <w:szCs w:val="18"/>
                <w:lang w:val="en-US"/>
              </w:rPr>
              <w:t>The response body contains the result of the search over the list of registered NF Instances.</w:t>
            </w:r>
          </w:p>
        </w:tc>
      </w:tr>
      <w:tr w:rsidR="00EF7E61" w:rsidRPr="00690A26" w14:paraId="6FB6C90B" w14:textId="77777777" w:rsidTr="00A53F8D">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727A6886" w14:textId="77777777" w:rsidR="00EF7E61" w:rsidRPr="00690A26" w:rsidRDefault="00EF7E61" w:rsidP="00A53F8D">
            <w:pPr>
              <w:pStyle w:val="TAL"/>
            </w:pPr>
            <w:proofErr w:type="spellStart"/>
            <w:r>
              <w:rPr>
                <w:lang w:eastAsia="zh-CN"/>
              </w:rPr>
              <w:t>RedirectResponse</w:t>
            </w:r>
            <w:proofErr w:type="spellEnd"/>
          </w:p>
        </w:tc>
        <w:tc>
          <w:tcPr>
            <w:tcW w:w="290" w:type="pct"/>
            <w:tcBorders>
              <w:top w:val="single" w:sz="4" w:space="0" w:color="auto"/>
              <w:left w:val="single" w:sz="6" w:space="0" w:color="000000"/>
              <w:bottom w:val="single" w:sz="4" w:space="0" w:color="auto"/>
              <w:right w:val="single" w:sz="6" w:space="0" w:color="000000"/>
            </w:tcBorders>
          </w:tcPr>
          <w:p w14:paraId="5D08C4FA" w14:textId="77777777" w:rsidR="00EF7E61" w:rsidRPr="00690A26" w:rsidRDefault="00EF7E61" w:rsidP="00A53F8D">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3479A508" w14:textId="77777777" w:rsidR="00EF7E61" w:rsidRPr="00690A26" w:rsidRDefault="00EF7E61" w:rsidP="00A53F8D">
            <w:pPr>
              <w:pStyle w:val="TAL"/>
            </w:pPr>
            <w:r>
              <w:t>0..1</w:t>
            </w:r>
          </w:p>
        </w:tc>
        <w:tc>
          <w:tcPr>
            <w:tcW w:w="910" w:type="pct"/>
            <w:tcBorders>
              <w:top w:val="single" w:sz="4" w:space="0" w:color="auto"/>
              <w:left w:val="single" w:sz="6" w:space="0" w:color="000000"/>
              <w:bottom w:val="single" w:sz="4" w:space="0" w:color="auto"/>
              <w:right w:val="single" w:sz="6" w:space="0" w:color="000000"/>
            </w:tcBorders>
          </w:tcPr>
          <w:p w14:paraId="39BCE133" w14:textId="77777777" w:rsidR="00EF7E61" w:rsidRPr="00690A26" w:rsidRDefault="00EF7E61" w:rsidP="00A53F8D">
            <w:pPr>
              <w:pStyle w:val="TAL"/>
            </w:pPr>
            <w:r w:rsidRPr="00690A26">
              <w:rPr>
                <w:rFonts w:hint="eastAsia"/>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1E182B56" w14:textId="77777777" w:rsidR="00EF7E61" w:rsidRPr="00690A26" w:rsidRDefault="00EF7E61" w:rsidP="00A53F8D">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20433280" w14:textId="77777777" w:rsidR="00EF7E61" w:rsidRDefault="00EF7E61" w:rsidP="00A53F8D">
            <w:pPr>
              <w:pStyle w:val="TAL"/>
              <w:rPr>
                <w:rFonts w:cs="Arial"/>
                <w:szCs w:val="18"/>
                <w:lang w:val="en-US" w:eastAsia="zh-CN"/>
              </w:rPr>
            </w:pPr>
            <w:r w:rsidRPr="00690A26">
              <w:rPr>
                <w:rFonts w:cs="Arial" w:hint="eastAsia"/>
                <w:szCs w:val="18"/>
                <w:lang w:val="en-US" w:eastAsia="zh-CN"/>
              </w:rPr>
              <w:t>The NRF shall include in this response a Location header field containing a URI pointing to the resource located on the redirect target NRF.</w:t>
            </w:r>
          </w:p>
          <w:p w14:paraId="4CF50B13" w14:textId="77777777" w:rsidR="00EF7E61" w:rsidRPr="00690A26" w:rsidRDefault="00EF7E61" w:rsidP="00A53F8D">
            <w:pPr>
              <w:pStyle w:val="TAL"/>
              <w:rPr>
                <w:rFonts w:cs="Arial"/>
                <w:szCs w:val="18"/>
                <w:lang w:val="en-US"/>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EF7E61" w:rsidRPr="00690A26" w14:paraId="36E9A811" w14:textId="77777777" w:rsidTr="00A53F8D">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524B8F79" w14:textId="77777777" w:rsidR="00EF7E61" w:rsidRPr="00690A26" w:rsidRDefault="00EF7E61" w:rsidP="00A53F8D">
            <w:pPr>
              <w:pStyle w:val="TAL"/>
            </w:pPr>
            <w:proofErr w:type="spellStart"/>
            <w:r w:rsidRPr="00690A26">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37CC0520" w14:textId="77777777" w:rsidR="00EF7E61" w:rsidRPr="00690A26" w:rsidRDefault="00EF7E61" w:rsidP="00A53F8D">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28ED733E" w14:textId="77777777" w:rsidR="00EF7E61" w:rsidRPr="00690A26" w:rsidRDefault="00EF7E61" w:rsidP="00A53F8D">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386AEA77" w14:textId="77777777" w:rsidR="00EF7E61" w:rsidRPr="00690A26" w:rsidRDefault="00EF7E61" w:rsidP="00A53F8D">
            <w:pPr>
              <w:pStyle w:val="TAL"/>
            </w:pPr>
            <w:r w:rsidRPr="00690A26">
              <w:t>400 Bad Request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78B1A201" w14:textId="77777777" w:rsidR="00EF7E61" w:rsidRPr="00690A26" w:rsidRDefault="00EF7E61" w:rsidP="00A53F8D">
            <w:pPr>
              <w:pStyle w:val="TAL"/>
              <w:rPr>
                <w:rFonts w:cs="Arial"/>
                <w:szCs w:val="18"/>
                <w:lang w:val="en-US" w:eastAsia="zh-CN"/>
              </w:rPr>
            </w:pPr>
            <w:r w:rsidRPr="00690A26">
              <w:rPr>
                <w:rFonts w:cs="Arial"/>
                <w:szCs w:val="18"/>
                <w:lang w:val="en-US"/>
              </w:rPr>
              <w:t>The response body contains the error reason of the request message.</w:t>
            </w:r>
          </w:p>
          <w:p w14:paraId="51A10B34" w14:textId="77777777" w:rsidR="00EF7E61" w:rsidRPr="00690A26" w:rsidRDefault="00EF7E61" w:rsidP="00A53F8D">
            <w:pPr>
              <w:pStyle w:val="TAL"/>
              <w:rPr>
                <w:rFonts w:cs="Arial"/>
                <w:szCs w:val="18"/>
                <w:lang w:val="en-US" w:eastAsia="zh-CN"/>
              </w:rPr>
            </w:pPr>
          </w:p>
          <w:p w14:paraId="2A37BA0F" w14:textId="77777777" w:rsidR="00EF7E61" w:rsidRPr="00690A26" w:rsidRDefault="00EF7E61" w:rsidP="00A53F8D">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EF7E61" w:rsidRPr="00690A26" w14:paraId="2CC69BD5" w14:textId="77777777" w:rsidTr="00A53F8D">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3CE16D1E" w14:textId="77777777" w:rsidR="00EF7E61" w:rsidRPr="00690A26" w:rsidRDefault="00EF7E61" w:rsidP="00A53F8D">
            <w:pPr>
              <w:pStyle w:val="TAL"/>
            </w:pPr>
            <w:proofErr w:type="spellStart"/>
            <w:r w:rsidRPr="00690A26">
              <w:rPr>
                <w:rFonts w:hint="eastAsia"/>
              </w:rPr>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2F23E2AE" w14:textId="77777777" w:rsidR="00EF7E61" w:rsidRPr="00690A26" w:rsidRDefault="00EF7E61" w:rsidP="00A53F8D">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0EBBEB54" w14:textId="77777777" w:rsidR="00EF7E61" w:rsidRPr="00690A26" w:rsidRDefault="00EF7E61" w:rsidP="00A53F8D">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5A3FBF3E" w14:textId="77777777" w:rsidR="00EF7E61" w:rsidRPr="00690A26" w:rsidRDefault="00EF7E61" w:rsidP="00A53F8D">
            <w:pPr>
              <w:pStyle w:val="TAL"/>
            </w:pPr>
            <w:r w:rsidRPr="00690A26">
              <w:rPr>
                <w:rFonts w:hint="eastAsia"/>
              </w:rPr>
              <w:t>403 Forbidden</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5A98A389" w14:textId="77777777" w:rsidR="00EF7E61" w:rsidRPr="00690A26" w:rsidRDefault="00EF7E61" w:rsidP="00A53F8D">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EF7E61" w:rsidRPr="00690A26" w14:paraId="318AF7D7" w14:textId="77777777" w:rsidTr="00A53F8D">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5A5504C8" w14:textId="77777777" w:rsidR="00EF7E61" w:rsidRPr="00690A26" w:rsidRDefault="00EF7E61" w:rsidP="00A53F8D">
            <w:pPr>
              <w:pStyle w:val="TAL"/>
            </w:pPr>
            <w:proofErr w:type="spellStart"/>
            <w:r w:rsidRPr="00690A26">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0AA554A9" w14:textId="77777777" w:rsidR="00EF7E61" w:rsidRPr="00690A26" w:rsidRDefault="00EF7E61" w:rsidP="00A53F8D">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03AD8F5F" w14:textId="77777777" w:rsidR="00EF7E61" w:rsidRPr="00690A26" w:rsidRDefault="00EF7E61" w:rsidP="00A53F8D">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3461D6ED" w14:textId="77777777" w:rsidR="00EF7E61" w:rsidRPr="00690A26" w:rsidRDefault="00EF7E61" w:rsidP="00A53F8D">
            <w:pPr>
              <w:pStyle w:val="TAL"/>
            </w:pPr>
            <w:r w:rsidRPr="00690A26">
              <w:t>404 Not Found</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287F0A68" w14:textId="77777777" w:rsidR="00EF7E61" w:rsidRPr="00690A26" w:rsidRDefault="00EF7E61" w:rsidP="00A53F8D">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2CBEF620" w14:textId="77777777" w:rsidR="00EF7E61" w:rsidRPr="00690A26" w:rsidRDefault="00EF7E61" w:rsidP="00A53F8D">
            <w:pPr>
              <w:pStyle w:val="TAL"/>
              <w:rPr>
                <w:rFonts w:cs="Arial"/>
                <w:szCs w:val="18"/>
                <w:lang w:val="en-US"/>
              </w:rPr>
            </w:pPr>
          </w:p>
          <w:p w14:paraId="34F4E1E6" w14:textId="77777777" w:rsidR="00EF7E61" w:rsidRPr="00690A26" w:rsidRDefault="00EF7E61" w:rsidP="00A53F8D">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EF7E61" w:rsidRPr="00690A26" w14:paraId="2B72FB82" w14:textId="77777777" w:rsidTr="00A53F8D">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3B52D14A" w14:textId="77777777" w:rsidR="00EF7E61" w:rsidRPr="00690A26" w:rsidRDefault="00EF7E61" w:rsidP="00A53F8D">
            <w:pPr>
              <w:pStyle w:val="TAL"/>
            </w:pPr>
            <w:proofErr w:type="spellStart"/>
            <w:r w:rsidRPr="00690A26">
              <w:t>ProblemDetails</w:t>
            </w:r>
            <w:proofErr w:type="spellEnd"/>
          </w:p>
        </w:tc>
        <w:tc>
          <w:tcPr>
            <w:tcW w:w="290" w:type="pct"/>
            <w:tcBorders>
              <w:top w:val="single" w:sz="4" w:space="0" w:color="auto"/>
              <w:left w:val="single" w:sz="6" w:space="0" w:color="000000"/>
              <w:bottom w:val="single" w:sz="6" w:space="0" w:color="000000"/>
              <w:right w:val="single" w:sz="6" w:space="0" w:color="000000"/>
            </w:tcBorders>
          </w:tcPr>
          <w:p w14:paraId="7333EA15" w14:textId="77777777" w:rsidR="00EF7E61" w:rsidRPr="00690A26" w:rsidRDefault="00EF7E61" w:rsidP="00A53F8D">
            <w:pPr>
              <w:pStyle w:val="TAC"/>
            </w:pPr>
            <w:r>
              <w:t>O</w:t>
            </w:r>
          </w:p>
        </w:tc>
        <w:tc>
          <w:tcPr>
            <w:tcW w:w="686" w:type="pct"/>
            <w:tcBorders>
              <w:top w:val="single" w:sz="4" w:space="0" w:color="auto"/>
              <w:left w:val="single" w:sz="6" w:space="0" w:color="000000"/>
              <w:bottom w:val="single" w:sz="6" w:space="0" w:color="000000"/>
              <w:right w:val="single" w:sz="6" w:space="0" w:color="000000"/>
            </w:tcBorders>
          </w:tcPr>
          <w:p w14:paraId="29A81E8B" w14:textId="77777777" w:rsidR="00EF7E61" w:rsidRPr="00690A26" w:rsidRDefault="00EF7E61" w:rsidP="00A53F8D">
            <w:pPr>
              <w:pStyle w:val="TAL"/>
            </w:pPr>
            <w:r>
              <w:t>0..</w:t>
            </w:r>
            <w:r w:rsidRPr="00690A26">
              <w:t>1</w:t>
            </w:r>
          </w:p>
        </w:tc>
        <w:tc>
          <w:tcPr>
            <w:tcW w:w="910" w:type="pct"/>
            <w:tcBorders>
              <w:top w:val="single" w:sz="4" w:space="0" w:color="auto"/>
              <w:left w:val="single" w:sz="6" w:space="0" w:color="000000"/>
              <w:bottom w:val="single" w:sz="6" w:space="0" w:color="000000"/>
              <w:right w:val="single" w:sz="6" w:space="0" w:color="000000"/>
            </w:tcBorders>
          </w:tcPr>
          <w:p w14:paraId="31A8782A" w14:textId="77777777" w:rsidR="00EF7E61" w:rsidRPr="00690A26" w:rsidRDefault="00EF7E61" w:rsidP="00A53F8D">
            <w:pPr>
              <w:pStyle w:val="TAL"/>
            </w:pPr>
            <w:r w:rsidRPr="00690A26">
              <w:t>500 Internal Server Error</w:t>
            </w:r>
          </w:p>
        </w:tc>
        <w:tc>
          <w:tcPr>
            <w:tcW w:w="2137" w:type="pct"/>
            <w:tcBorders>
              <w:top w:val="single" w:sz="4" w:space="0" w:color="auto"/>
              <w:left w:val="single" w:sz="6" w:space="0" w:color="000000"/>
              <w:bottom w:val="single" w:sz="6" w:space="0" w:color="000000"/>
              <w:right w:val="single" w:sz="6" w:space="0" w:color="000000"/>
            </w:tcBorders>
            <w:shd w:val="clear" w:color="auto" w:fill="auto"/>
          </w:tcPr>
          <w:p w14:paraId="2716A98B" w14:textId="77777777" w:rsidR="00EF7E61" w:rsidRPr="00690A26" w:rsidRDefault="00EF7E61" w:rsidP="00A53F8D">
            <w:pPr>
              <w:pStyle w:val="TAL"/>
              <w:rPr>
                <w:rFonts w:cs="Arial"/>
                <w:szCs w:val="18"/>
                <w:lang w:val="en-US"/>
              </w:rPr>
            </w:pPr>
            <w:r w:rsidRPr="00690A26">
              <w:rPr>
                <w:rFonts w:cs="Arial"/>
                <w:szCs w:val="18"/>
                <w:lang w:val="en-US"/>
              </w:rPr>
              <w:t>The response body contains the error reason of the request message.</w:t>
            </w:r>
          </w:p>
        </w:tc>
      </w:tr>
    </w:tbl>
    <w:p w14:paraId="75278509" w14:textId="77777777" w:rsidR="00EF7E61" w:rsidRPr="00690A26" w:rsidRDefault="00EF7E61" w:rsidP="00EF7E61"/>
    <w:p w14:paraId="0827B02C" w14:textId="77777777" w:rsidR="00EF7E61" w:rsidRDefault="00EF7E61" w:rsidP="00EF7E61">
      <w:pPr>
        <w:pStyle w:val="TH"/>
      </w:pPr>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1431"/>
        <w:gridCol w:w="424"/>
        <w:gridCol w:w="1136"/>
        <w:gridCol w:w="5170"/>
      </w:tblGrid>
      <w:tr w:rsidR="00EF7E61" w:rsidRPr="00D67AB2" w14:paraId="01A14CB6" w14:textId="77777777" w:rsidTr="00A53F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59E2BDF" w14:textId="77777777" w:rsidR="00EF7E61" w:rsidRPr="00D67AB2" w:rsidRDefault="00EF7E61" w:rsidP="00A53F8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0060A70" w14:textId="77777777" w:rsidR="00EF7E61" w:rsidRPr="00D67AB2" w:rsidRDefault="00EF7E61" w:rsidP="00A53F8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CB5144" w14:textId="77777777" w:rsidR="00EF7E61" w:rsidRPr="00D67AB2" w:rsidRDefault="00EF7E61" w:rsidP="00A53F8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F96ABB" w14:textId="77777777" w:rsidR="00EF7E61" w:rsidRPr="00D67AB2" w:rsidRDefault="00EF7E61" w:rsidP="00A53F8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7805749" w14:textId="77777777" w:rsidR="00EF7E61" w:rsidRPr="00D67AB2" w:rsidRDefault="00EF7E61" w:rsidP="00A53F8D">
            <w:pPr>
              <w:pStyle w:val="TAH"/>
            </w:pPr>
            <w:r w:rsidRPr="00D67AB2">
              <w:t>Description</w:t>
            </w:r>
          </w:p>
        </w:tc>
      </w:tr>
      <w:tr w:rsidR="00EF7E61" w:rsidRPr="00D67AB2" w14:paraId="45309D98" w14:textId="77777777" w:rsidTr="00A53F8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40896A5" w14:textId="77777777" w:rsidR="00EF7E61" w:rsidRPr="00D67AB2" w:rsidRDefault="00EF7E61" w:rsidP="00A53F8D">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7887F814" w14:textId="77777777" w:rsidR="00EF7E61" w:rsidRPr="00D67AB2" w:rsidRDefault="00EF7E61" w:rsidP="00A53F8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3450F31" w14:textId="77777777" w:rsidR="00EF7E61" w:rsidRPr="00D67AB2" w:rsidRDefault="00EF7E61" w:rsidP="00A53F8D">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5B648684" w14:textId="77777777" w:rsidR="00EF7E61" w:rsidRPr="00D67AB2" w:rsidRDefault="00EF7E61" w:rsidP="00A53F8D">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A896D3D" w14:textId="77777777" w:rsidR="00EF7E61" w:rsidRPr="00D67AB2" w:rsidRDefault="00EF7E61" w:rsidP="00A53F8D">
            <w:pPr>
              <w:pStyle w:val="TAL"/>
            </w:pPr>
            <w:r w:rsidRPr="007340C0">
              <w:t>Validator for conditional requests, as described in IETF</w:t>
            </w:r>
            <w:r>
              <w:t> </w:t>
            </w:r>
            <w:r w:rsidRPr="007340C0">
              <w:t>RFC</w:t>
            </w:r>
            <w:r>
              <w:t> </w:t>
            </w:r>
            <w:r w:rsidRPr="007340C0">
              <w:t>7232</w:t>
            </w:r>
            <w:r>
              <w:t> [19]</w:t>
            </w:r>
            <w:r w:rsidRPr="007340C0">
              <w:t xml:space="preserve">, </w:t>
            </w:r>
            <w:r>
              <w:t>clause </w:t>
            </w:r>
            <w:r w:rsidRPr="007340C0">
              <w:t>3.2</w:t>
            </w:r>
          </w:p>
        </w:tc>
      </w:tr>
    </w:tbl>
    <w:p w14:paraId="751AA14A" w14:textId="77777777" w:rsidR="00EF7E61" w:rsidRDefault="00EF7E61" w:rsidP="00EF7E61"/>
    <w:p w14:paraId="19AA8241" w14:textId="77777777" w:rsidR="00EF7E61" w:rsidRDefault="00EF7E61" w:rsidP="00EF7E61">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1431"/>
        <w:gridCol w:w="424"/>
        <w:gridCol w:w="1136"/>
        <w:gridCol w:w="5170"/>
      </w:tblGrid>
      <w:tr w:rsidR="00EF7E61" w:rsidRPr="00D67AB2" w14:paraId="1856FC8B" w14:textId="77777777" w:rsidTr="00A53F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53C085" w14:textId="77777777" w:rsidR="00EF7E61" w:rsidRPr="00D67AB2" w:rsidRDefault="00EF7E61" w:rsidP="00A53F8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0D7E0A" w14:textId="77777777" w:rsidR="00EF7E61" w:rsidRPr="00D67AB2" w:rsidRDefault="00EF7E61" w:rsidP="00A53F8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A929AA" w14:textId="77777777" w:rsidR="00EF7E61" w:rsidRPr="00D67AB2" w:rsidRDefault="00EF7E61" w:rsidP="00A53F8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DB0250B" w14:textId="77777777" w:rsidR="00EF7E61" w:rsidRPr="00D67AB2" w:rsidRDefault="00EF7E61" w:rsidP="00A53F8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989D902" w14:textId="77777777" w:rsidR="00EF7E61" w:rsidRPr="00D67AB2" w:rsidRDefault="00EF7E61" w:rsidP="00A53F8D">
            <w:pPr>
              <w:pStyle w:val="TAH"/>
            </w:pPr>
            <w:r w:rsidRPr="00D67AB2">
              <w:t>Description</w:t>
            </w:r>
          </w:p>
        </w:tc>
      </w:tr>
      <w:tr w:rsidR="00EF7E61" w:rsidRPr="00D67AB2" w14:paraId="371A2B6A" w14:textId="77777777" w:rsidTr="00A53F8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C2319AA" w14:textId="77777777" w:rsidR="00EF7E61" w:rsidRPr="00D67AB2" w:rsidRDefault="00EF7E61" w:rsidP="00A53F8D">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499C7F4D" w14:textId="77777777" w:rsidR="00EF7E61" w:rsidRPr="00D67AB2" w:rsidRDefault="00EF7E61" w:rsidP="00A53F8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3CC8012" w14:textId="77777777" w:rsidR="00EF7E61" w:rsidRPr="00D67AB2" w:rsidRDefault="00EF7E61" w:rsidP="00A53F8D">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2759F6E0" w14:textId="77777777" w:rsidR="00EF7E61" w:rsidRPr="00D67AB2" w:rsidRDefault="00EF7E61" w:rsidP="00A53F8D">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60BC07" w14:textId="77777777" w:rsidR="00EF7E61" w:rsidRPr="00D67AB2" w:rsidRDefault="00EF7E61" w:rsidP="00A53F8D">
            <w:pPr>
              <w:pStyle w:val="TAL"/>
            </w:pPr>
            <w:r w:rsidRPr="007340C0">
              <w:t>Cache-Control containing max-age, described in IETF</w:t>
            </w:r>
            <w:r>
              <w:t> </w:t>
            </w:r>
            <w:r w:rsidRPr="007340C0">
              <w:t>RFC</w:t>
            </w:r>
            <w:r>
              <w:t> </w:t>
            </w:r>
            <w:r w:rsidRPr="007340C0">
              <w:t>7234</w:t>
            </w:r>
            <w:r>
              <w:t> [20]</w:t>
            </w:r>
            <w:r w:rsidRPr="007340C0">
              <w:t xml:space="preserve">, </w:t>
            </w:r>
            <w:r>
              <w:t>clause </w:t>
            </w:r>
            <w:r w:rsidRPr="007340C0">
              <w:t>5.2</w:t>
            </w:r>
          </w:p>
        </w:tc>
      </w:tr>
      <w:tr w:rsidR="00EF7E61" w:rsidRPr="00D67AB2" w14:paraId="2322C1E3" w14:textId="77777777" w:rsidTr="00A53F8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00574E" w14:textId="77777777" w:rsidR="00EF7E61" w:rsidRDefault="00EF7E61" w:rsidP="00A53F8D">
            <w:pPr>
              <w:pStyle w:val="TAL"/>
            </w:pPr>
            <w:proofErr w:type="spellStart"/>
            <w:r w:rsidRPr="007340C0">
              <w:t>ETag</w:t>
            </w:r>
            <w:proofErr w:type="spellEnd"/>
          </w:p>
        </w:tc>
        <w:tc>
          <w:tcPr>
            <w:tcW w:w="732" w:type="pct"/>
            <w:tcBorders>
              <w:top w:val="single" w:sz="4" w:space="0" w:color="auto"/>
              <w:left w:val="single" w:sz="6" w:space="0" w:color="000000"/>
              <w:bottom w:val="single" w:sz="6" w:space="0" w:color="000000"/>
              <w:right w:val="single" w:sz="6" w:space="0" w:color="000000"/>
            </w:tcBorders>
          </w:tcPr>
          <w:p w14:paraId="6221FDFC" w14:textId="77777777" w:rsidR="00EF7E61" w:rsidRDefault="00EF7E61" w:rsidP="00A53F8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D19A4A9" w14:textId="77777777" w:rsidR="00EF7E61" w:rsidRDefault="00EF7E61" w:rsidP="00A53F8D">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6BCEB864" w14:textId="77777777" w:rsidR="00EF7E61" w:rsidRPr="00D67AB2" w:rsidRDefault="00EF7E61" w:rsidP="00A53F8D">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484BBBA" w14:textId="77777777" w:rsidR="00EF7E61" w:rsidRDefault="00EF7E61" w:rsidP="00A53F8D">
            <w:pPr>
              <w:pStyle w:val="TAL"/>
            </w:pPr>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p>
        </w:tc>
      </w:tr>
    </w:tbl>
    <w:p w14:paraId="0774E9ED" w14:textId="77777777" w:rsidR="00EF7E61" w:rsidRDefault="00EF7E61" w:rsidP="00EF7E61"/>
    <w:p w14:paraId="2B3ECF03" w14:textId="77777777" w:rsidR="00EF7E61" w:rsidRDefault="00EF7E61" w:rsidP="00EF7E61">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1431"/>
        <w:gridCol w:w="424"/>
        <w:gridCol w:w="1136"/>
        <w:gridCol w:w="5170"/>
      </w:tblGrid>
      <w:tr w:rsidR="00EF7E61" w:rsidRPr="00D67AB2" w14:paraId="2EE126A5" w14:textId="77777777" w:rsidTr="00A53F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3987C7C" w14:textId="77777777" w:rsidR="00EF7E61" w:rsidRPr="00D67AB2" w:rsidRDefault="00EF7E61" w:rsidP="00A53F8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BEC6515" w14:textId="77777777" w:rsidR="00EF7E61" w:rsidRPr="00D67AB2" w:rsidRDefault="00EF7E61" w:rsidP="00A53F8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6EEADC6" w14:textId="77777777" w:rsidR="00EF7E61" w:rsidRPr="00D67AB2" w:rsidRDefault="00EF7E61" w:rsidP="00A53F8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D8D41EC" w14:textId="77777777" w:rsidR="00EF7E61" w:rsidRPr="00D67AB2" w:rsidRDefault="00EF7E61" w:rsidP="00A53F8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F26CF08" w14:textId="77777777" w:rsidR="00EF7E61" w:rsidRPr="00D67AB2" w:rsidRDefault="00EF7E61" w:rsidP="00A53F8D">
            <w:pPr>
              <w:pStyle w:val="TAH"/>
            </w:pPr>
            <w:r w:rsidRPr="00D67AB2">
              <w:t>Description</w:t>
            </w:r>
          </w:p>
        </w:tc>
      </w:tr>
      <w:tr w:rsidR="00EF7E61" w:rsidRPr="00D67AB2" w14:paraId="73F7680B" w14:textId="77777777" w:rsidTr="00A53F8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E945F63" w14:textId="77777777" w:rsidR="00EF7E61" w:rsidRPr="00D67AB2" w:rsidRDefault="00EF7E61" w:rsidP="00A53F8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D1C0B77" w14:textId="77777777" w:rsidR="00EF7E61" w:rsidRPr="00D67AB2" w:rsidRDefault="00EF7E61" w:rsidP="00A53F8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7F0BE67" w14:textId="77777777" w:rsidR="00EF7E61" w:rsidRPr="00D67AB2" w:rsidRDefault="00EF7E61" w:rsidP="00A53F8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9C55E18" w14:textId="77777777" w:rsidR="00EF7E61" w:rsidRPr="00D67AB2" w:rsidRDefault="00EF7E61" w:rsidP="00A53F8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3B78F0B" w14:textId="77777777" w:rsidR="00EF7E61" w:rsidRPr="00D67AB2" w:rsidRDefault="00EF7E61" w:rsidP="00A53F8D">
            <w:pPr>
              <w:pStyle w:val="TAL"/>
            </w:pPr>
            <w:r w:rsidRPr="007340C0">
              <w:t>The URI pointing to the resource located on the redirect target NRF</w:t>
            </w:r>
          </w:p>
        </w:tc>
      </w:tr>
    </w:tbl>
    <w:p w14:paraId="755F6009" w14:textId="77777777" w:rsidR="00EF7E61" w:rsidRDefault="00EF7E61" w:rsidP="00EF7E61"/>
    <w:p w14:paraId="66F424A4" w14:textId="77777777" w:rsidR="00EF7E61" w:rsidRDefault="00EF7E61" w:rsidP="00EF7E61">
      <w:pPr>
        <w:pStyle w:val="TH"/>
      </w:pPr>
      <w:r w:rsidRPr="00D67AB2">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45"/>
        <w:gridCol w:w="1631"/>
        <w:gridCol w:w="850"/>
        <w:gridCol w:w="1118"/>
        <w:gridCol w:w="4808"/>
      </w:tblGrid>
      <w:tr w:rsidR="00EF7E61" w:rsidRPr="00D67AB2" w14:paraId="7E5FF6EB" w14:textId="77777777" w:rsidTr="00A53F8D">
        <w:trPr>
          <w:jc w:val="center"/>
        </w:trPr>
        <w:tc>
          <w:tcPr>
            <w:tcW w:w="690" w:type="pct"/>
            <w:tcBorders>
              <w:top w:val="single" w:sz="4" w:space="0" w:color="auto"/>
              <w:left w:val="single" w:sz="4" w:space="0" w:color="auto"/>
              <w:bottom w:val="single" w:sz="4" w:space="0" w:color="auto"/>
              <w:right w:val="single" w:sz="4" w:space="0" w:color="auto"/>
            </w:tcBorders>
            <w:shd w:val="clear" w:color="auto" w:fill="C0C0C0"/>
          </w:tcPr>
          <w:p w14:paraId="3F2E8CA8" w14:textId="77777777" w:rsidR="00EF7E61" w:rsidRPr="00D67AB2" w:rsidRDefault="00EF7E61" w:rsidP="00A53F8D">
            <w:pPr>
              <w:pStyle w:val="TAH"/>
            </w:pPr>
            <w:r>
              <w:t>N</w:t>
            </w:r>
            <w:r w:rsidRPr="00D67AB2">
              <w:t>ame</w:t>
            </w:r>
          </w:p>
        </w:tc>
        <w:tc>
          <w:tcPr>
            <w:tcW w:w="836" w:type="pct"/>
            <w:tcBorders>
              <w:top w:val="single" w:sz="4" w:space="0" w:color="auto"/>
              <w:left w:val="single" w:sz="4" w:space="0" w:color="auto"/>
              <w:bottom w:val="single" w:sz="4" w:space="0" w:color="auto"/>
              <w:right w:val="single" w:sz="4" w:space="0" w:color="auto"/>
            </w:tcBorders>
            <w:shd w:val="clear" w:color="auto" w:fill="C0C0C0"/>
          </w:tcPr>
          <w:p w14:paraId="77D6E424" w14:textId="77777777" w:rsidR="00EF7E61" w:rsidRPr="00D67AB2" w:rsidRDefault="00EF7E61" w:rsidP="00A53F8D">
            <w:pPr>
              <w:pStyle w:val="TAH"/>
            </w:pPr>
            <w:r>
              <w:t>Resource name</w:t>
            </w:r>
          </w:p>
        </w:tc>
        <w:tc>
          <w:tcPr>
            <w:tcW w:w="436" w:type="pct"/>
            <w:tcBorders>
              <w:top w:val="single" w:sz="4" w:space="0" w:color="auto"/>
              <w:left w:val="single" w:sz="4" w:space="0" w:color="auto"/>
              <w:bottom w:val="single" w:sz="4" w:space="0" w:color="auto"/>
              <w:right w:val="single" w:sz="4" w:space="0" w:color="auto"/>
            </w:tcBorders>
            <w:shd w:val="clear" w:color="auto" w:fill="C0C0C0"/>
          </w:tcPr>
          <w:p w14:paraId="09FB347D" w14:textId="77777777" w:rsidR="00EF7E61" w:rsidRPr="00D67AB2" w:rsidRDefault="00EF7E61" w:rsidP="00A53F8D">
            <w:pPr>
              <w:pStyle w:val="TAH"/>
            </w:pPr>
            <w:r w:rsidRPr="002857AD">
              <w:t>HTTP method or custom operation</w:t>
            </w:r>
          </w:p>
        </w:tc>
        <w:tc>
          <w:tcPr>
            <w:tcW w:w="573" w:type="pct"/>
            <w:tcBorders>
              <w:top w:val="single" w:sz="4" w:space="0" w:color="auto"/>
              <w:left w:val="single" w:sz="4" w:space="0" w:color="auto"/>
              <w:bottom w:val="single" w:sz="4" w:space="0" w:color="auto"/>
              <w:right w:val="single" w:sz="4" w:space="0" w:color="auto"/>
            </w:tcBorders>
            <w:shd w:val="clear" w:color="auto" w:fill="C0C0C0"/>
          </w:tcPr>
          <w:p w14:paraId="0519592F" w14:textId="77777777" w:rsidR="00EF7E61" w:rsidRPr="00D67AB2" w:rsidRDefault="00EF7E61" w:rsidP="00A53F8D">
            <w:pPr>
              <w:pStyle w:val="TAH"/>
            </w:pPr>
            <w:r>
              <w:t>Parameters table</w:t>
            </w:r>
          </w:p>
        </w:tc>
        <w:tc>
          <w:tcPr>
            <w:tcW w:w="2466" w:type="pct"/>
            <w:tcBorders>
              <w:top w:val="single" w:sz="4" w:space="0" w:color="auto"/>
              <w:left w:val="single" w:sz="4" w:space="0" w:color="auto"/>
              <w:bottom w:val="single" w:sz="4" w:space="0" w:color="auto"/>
              <w:right w:val="single" w:sz="4" w:space="0" w:color="auto"/>
            </w:tcBorders>
            <w:shd w:val="clear" w:color="auto" w:fill="C0C0C0"/>
            <w:vAlign w:val="center"/>
          </w:tcPr>
          <w:p w14:paraId="387F1546" w14:textId="77777777" w:rsidR="00EF7E61" w:rsidRPr="00D67AB2" w:rsidRDefault="00EF7E61" w:rsidP="00A53F8D">
            <w:pPr>
              <w:pStyle w:val="TAH"/>
            </w:pPr>
            <w:r w:rsidRPr="00D67AB2">
              <w:t>Description</w:t>
            </w:r>
          </w:p>
        </w:tc>
      </w:tr>
      <w:tr w:rsidR="00EF7E61" w:rsidRPr="00D67AB2" w14:paraId="4D4DD434" w14:textId="77777777" w:rsidTr="00A53F8D">
        <w:trPr>
          <w:jc w:val="center"/>
        </w:trPr>
        <w:tc>
          <w:tcPr>
            <w:tcW w:w="690" w:type="pct"/>
            <w:tcBorders>
              <w:top w:val="single" w:sz="4" w:space="0" w:color="auto"/>
              <w:left w:val="single" w:sz="6" w:space="0" w:color="000000"/>
              <w:bottom w:val="single" w:sz="4" w:space="0" w:color="auto"/>
              <w:right w:val="single" w:sz="6" w:space="0" w:color="000000"/>
            </w:tcBorders>
            <w:shd w:val="clear" w:color="auto" w:fill="auto"/>
          </w:tcPr>
          <w:p w14:paraId="42908311" w14:textId="77777777" w:rsidR="00EF7E61" w:rsidRPr="00D67AB2" w:rsidRDefault="00EF7E61" w:rsidP="00A53F8D">
            <w:pPr>
              <w:pStyle w:val="TAL"/>
            </w:pPr>
            <w:r>
              <w:t>search</w:t>
            </w:r>
          </w:p>
        </w:tc>
        <w:tc>
          <w:tcPr>
            <w:tcW w:w="836" w:type="pct"/>
            <w:tcBorders>
              <w:top w:val="single" w:sz="4" w:space="0" w:color="auto"/>
              <w:left w:val="single" w:sz="6" w:space="0" w:color="000000"/>
              <w:bottom w:val="single" w:sz="4" w:space="0" w:color="auto"/>
              <w:right w:val="single" w:sz="6" w:space="0" w:color="000000"/>
            </w:tcBorders>
          </w:tcPr>
          <w:p w14:paraId="3D00FA05" w14:textId="77777777" w:rsidR="00EF7E61" w:rsidRPr="00D67AB2" w:rsidRDefault="00EF7E61" w:rsidP="00A53F8D">
            <w:pPr>
              <w:pStyle w:val="TAL"/>
            </w:pPr>
            <w:r>
              <w:t>Stored Search (Document)</w:t>
            </w:r>
          </w:p>
        </w:tc>
        <w:tc>
          <w:tcPr>
            <w:tcW w:w="436" w:type="pct"/>
            <w:tcBorders>
              <w:top w:val="single" w:sz="4" w:space="0" w:color="auto"/>
              <w:left w:val="single" w:sz="6" w:space="0" w:color="000000"/>
              <w:bottom w:val="single" w:sz="4" w:space="0" w:color="auto"/>
              <w:right w:val="single" w:sz="6" w:space="0" w:color="000000"/>
            </w:tcBorders>
          </w:tcPr>
          <w:p w14:paraId="6984594C" w14:textId="77777777" w:rsidR="00EF7E61" w:rsidRPr="00D67AB2" w:rsidRDefault="00EF7E61" w:rsidP="00A53F8D">
            <w:pPr>
              <w:pStyle w:val="TAC"/>
            </w:pPr>
            <w:r>
              <w:t>GET</w:t>
            </w:r>
          </w:p>
        </w:tc>
        <w:tc>
          <w:tcPr>
            <w:tcW w:w="573" w:type="pct"/>
            <w:tcBorders>
              <w:top w:val="single" w:sz="4" w:space="0" w:color="auto"/>
              <w:left w:val="single" w:sz="6" w:space="0" w:color="000000"/>
              <w:bottom w:val="single" w:sz="4" w:space="0" w:color="auto"/>
              <w:right w:val="single" w:sz="6" w:space="0" w:color="000000"/>
            </w:tcBorders>
          </w:tcPr>
          <w:p w14:paraId="15629D64" w14:textId="77777777" w:rsidR="00EF7E61" w:rsidRPr="00D67AB2" w:rsidRDefault="00EF7E61" w:rsidP="00A53F8D">
            <w:pPr>
              <w:pStyle w:val="TAL"/>
            </w:pPr>
            <w:r>
              <w:t>6.2.3.2.3.1-8</w:t>
            </w:r>
          </w:p>
        </w:tc>
        <w:tc>
          <w:tcPr>
            <w:tcW w:w="2466" w:type="pct"/>
            <w:tcBorders>
              <w:top w:val="single" w:sz="4" w:space="0" w:color="auto"/>
              <w:left w:val="single" w:sz="6" w:space="0" w:color="000000"/>
              <w:bottom w:val="single" w:sz="4" w:space="0" w:color="auto"/>
              <w:right w:val="single" w:sz="6" w:space="0" w:color="000000"/>
            </w:tcBorders>
            <w:shd w:val="clear" w:color="auto" w:fill="auto"/>
            <w:vAlign w:val="center"/>
          </w:tcPr>
          <w:p w14:paraId="033CC492" w14:textId="77777777" w:rsidR="00EF7E61" w:rsidRPr="00D67AB2" w:rsidRDefault="00EF7E61" w:rsidP="00A53F8D">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w:t>
            </w:r>
          </w:p>
        </w:tc>
      </w:tr>
      <w:tr w:rsidR="00EF7E61" w:rsidRPr="00D67AB2" w14:paraId="3B723B84" w14:textId="77777777" w:rsidTr="00A53F8D">
        <w:trPr>
          <w:jc w:val="center"/>
        </w:trPr>
        <w:tc>
          <w:tcPr>
            <w:tcW w:w="690" w:type="pct"/>
            <w:tcBorders>
              <w:top w:val="single" w:sz="4" w:space="0" w:color="auto"/>
              <w:left w:val="single" w:sz="6" w:space="0" w:color="000000"/>
              <w:bottom w:val="single" w:sz="6" w:space="0" w:color="000000"/>
              <w:right w:val="single" w:sz="6" w:space="0" w:color="000000"/>
            </w:tcBorders>
            <w:shd w:val="clear" w:color="auto" w:fill="auto"/>
          </w:tcPr>
          <w:p w14:paraId="3DD2AD74" w14:textId="77777777" w:rsidR="00EF7E61" w:rsidRDefault="00EF7E61" w:rsidP="00A53F8D">
            <w:pPr>
              <w:pStyle w:val="TAL"/>
            </w:pPr>
            <w:proofErr w:type="spellStart"/>
            <w:r w:rsidRPr="00967C21">
              <w:t>completeSearch</w:t>
            </w:r>
            <w:proofErr w:type="spellEnd"/>
          </w:p>
        </w:tc>
        <w:tc>
          <w:tcPr>
            <w:tcW w:w="836" w:type="pct"/>
            <w:tcBorders>
              <w:top w:val="single" w:sz="4" w:space="0" w:color="auto"/>
              <w:left w:val="single" w:sz="6" w:space="0" w:color="000000"/>
              <w:bottom w:val="single" w:sz="6" w:space="0" w:color="000000"/>
              <w:right w:val="single" w:sz="6" w:space="0" w:color="000000"/>
            </w:tcBorders>
          </w:tcPr>
          <w:p w14:paraId="56550E76" w14:textId="77777777" w:rsidR="00EF7E61" w:rsidRDefault="00EF7E61" w:rsidP="00A53F8D">
            <w:pPr>
              <w:pStyle w:val="TAL"/>
            </w:pPr>
            <w:r>
              <w:t>Complete Stored Search (Document)</w:t>
            </w:r>
          </w:p>
        </w:tc>
        <w:tc>
          <w:tcPr>
            <w:tcW w:w="436" w:type="pct"/>
            <w:tcBorders>
              <w:top w:val="single" w:sz="4" w:space="0" w:color="auto"/>
              <w:left w:val="single" w:sz="6" w:space="0" w:color="000000"/>
              <w:bottom w:val="single" w:sz="6" w:space="0" w:color="000000"/>
              <w:right w:val="single" w:sz="6" w:space="0" w:color="000000"/>
            </w:tcBorders>
          </w:tcPr>
          <w:p w14:paraId="18189E1C" w14:textId="77777777" w:rsidR="00EF7E61" w:rsidRDefault="00EF7E61" w:rsidP="00A53F8D">
            <w:pPr>
              <w:pStyle w:val="TAC"/>
            </w:pPr>
            <w:r>
              <w:t>GET</w:t>
            </w:r>
          </w:p>
        </w:tc>
        <w:tc>
          <w:tcPr>
            <w:tcW w:w="573" w:type="pct"/>
            <w:tcBorders>
              <w:top w:val="single" w:sz="4" w:space="0" w:color="auto"/>
              <w:left w:val="single" w:sz="6" w:space="0" w:color="000000"/>
              <w:bottom w:val="single" w:sz="6" w:space="0" w:color="000000"/>
              <w:right w:val="single" w:sz="6" w:space="0" w:color="000000"/>
            </w:tcBorders>
          </w:tcPr>
          <w:p w14:paraId="03765877" w14:textId="77777777" w:rsidR="00EF7E61" w:rsidRPr="00D67AB2" w:rsidRDefault="00EF7E61" w:rsidP="00A53F8D">
            <w:pPr>
              <w:pStyle w:val="TAL"/>
            </w:pPr>
            <w:r>
              <w:t>6.2.3.2.3.1-9</w:t>
            </w:r>
          </w:p>
        </w:tc>
        <w:tc>
          <w:tcPr>
            <w:tcW w:w="2466" w:type="pct"/>
            <w:tcBorders>
              <w:top w:val="single" w:sz="4" w:space="0" w:color="auto"/>
              <w:left w:val="single" w:sz="6" w:space="0" w:color="000000"/>
              <w:bottom w:val="single" w:sz="6" w:space="0" w:color="000000"/>
              <w:right w:val="single" w:sz="6" w:space="0" w:color="000000"/>
            </w:tcBorders>
            <w:shd w:val="clear" w:color="auto" w:fill="auto"/>
            <w:vAlign w:val="center"/>
          </w:tcPr>
          <w:p w14:paraId="6E2C7ADC" w14:textId="77777777" w:rsidR="00EF7E61" w:rsidRDefault="00EF7E61" w:rsidP="00A53F8D">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}/complete'</w:t>
            </w:r>
          </w:p>
        </w:tc>
      </w:tr>
    </w:tbl>
    <w:p w14:paraId="2861F884" w14:textId="77777777" w:rsidR="00EF7E61" w:rsidRDefault="00EF7E61" w:rsidP="00EF7E61"/>
    <w:p w14:paraId="5187B752" w14:textId="77777777" w:rsidR="00EF7E61" w:rsidRPr="00FC6980" w:rsidRDefault="00EF7E61" w:rsidP="00EF7E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E9096AF" w14:textId="77777777" w:rsidR="00EF7E61" w:rsidRPr="00690A26" w:rsidRDefault="00EF7E61" w:rsidP="00EF7E61">
      <w:pPr>
        <w:pStyle w:val="3"/>
      </w:pPr>
      <w:bookmarkStart w:id="68" w:name="_Toc24937777"/>
      <w:bookmarkStart w:id="69" w:name="_Toc33962597"/>
      <w:bookmarkStart w:id="70" w:name="_Toc42883366"/>
      <w:bookmarkStart w:id="71" w:name="_Toc49733234"/>
      <w:bookmarkStart w:id="72" w:name="_Toc56690884"/>
      <w:bookmarkStart w:id="73" w:name="_Toc82688829"/>
      <w:r w:rsidRPr="00690A26">
        <w:t>6.2.9</w:t>
      </w:r>
      <w:r w:rsidRPr="00690A26">
        <w:tab/>
        <w:t xml:space="preserve">Features supported by the </w:t>
      </w:r>
      <w:proofErr w:type="spellStart"/>
      <w:r w:rsidRPr="00690A26">
        <w:t>NFDiscovery</w:t>
      </w:r>
      <w:proofErr w:type="spellEnd"/>
      <w:r w:rsidRPr="00690A26">
        <w:t xml:space="preserve"> service</w:t>
      </w:r>
      <w:bookmarkEnd w:id="68"/>
      <w:bookmarkEnd w:id="69"/>
      <w:bookmarkEnd w:id="70"/>
      <w:bookmarkEnd w:id="71"/>
      <w:bookmarkEnd w:id="72"/>
      <w:bookmarkEnd w:id="73"/>
    </w:p>
    <w:p w14:paraId="6BF1A5DE" w14:textId="77777777" w:rsidR="00EF7E61" w:rsidRPr="00690A26" w:rsidRDefault="00EF7E61" w:rsidP="00EF7E61">
      <w:pPr>
        <w:rPr>
          <w:lang w:val="en-US"/>
        </w:rPr>
      </w:pPr>
      <w:r w:rsidRPr="00690A26">
        <w:rPr>
          <w:lang w:val="en-US"/>
        </w:rPr>
        <w:t xml:space="preserve">The syntax of the </w:t>
      </w:r>
      <w:proofErr w:type="spellStart"/>
      <w:r w:rsidRPr="00690A26">
        <w:rPr>
          <w:lang w:val="en-US"/>
        </w:rPr>
        <w:t>supportedFeatures</w:t>
      </w:r>
      <w:proofErr w:type="spellEnd"/>
      <w:r w:rsidRPr="00690A26">
        <w:rPr>
          <w:lang w:val="en-US"/>
        </w:rPr>
        <w:t xml:space="preserve"> attribute is defined in clause 5.2.2 of 3GPP TS 29.571 [7].</w:t>
      </w:r>
    </w:p>
    <w:p w14:paraId="30751DE0" w14:textId="77777777" w:rsidR="00EF7E61" w:rsidRPr="00690A26" w:rsidRDefault="00EF7E61" w:rsidP="00EF7E61">
      <w:r w:rsidRPr="00690A26">
        <w:rPr>
          <w:lang w:val="en-US"/>
        </w:rPr>
        <w:t xml:space="preserve">The following features are defined for the </w:t>
      </w:r>
      <w:proofErr w:type="spellStart"/>
      <w:r w:rsidRPr="00690A26">
        <w:rPr>
          <w:lang w:val="en-US"/>
        </w:rPr>
        <w:t>Nnrf_NFDiscovery</w:t>
      </w:r>
      <w:proofErr w:type="spellEnd"/>
      <w:r w:rsidRPr="00690A26">
        <w:rPr>
          <w:lang w:val="en-US"/>
        </w:rPr>
        <w:t xml:space="preserve"> service.</w:t>
      </w:r>
    </w:p>
    <w:p w14:paraId="1807E754" w14:textId="77777777" w:rsidR="00EF7E61" w:rsidRPr="00690A26" w:rsidRDefault="00EF7E61" w:rsidP="00EF7E61">
      <w:pPr>
        <w:pStyle w:val="TH"/>
      </w:pPr>
      <w:r w:rsidRPr="00690A26">
        <w:t xml:space="preserve">Table 6.2.9-1: Features of </w:t>
      </w:r>
      <w:proofErr w:type="spellStart"/>
      <w:r w:rsidRPr="00690A26">
        <w:t>supportedFeatures</w:t>
      </w:r>
      <w:proofErr w:type="spellEnd"/>
      <w:r w:rsidRPr="00690A26">
        <w:t xml:space="preserve"> attribute used by </w:t>
      </w:r>
      <w:proofErr w:type="spellStart"/>
      <w:r w:rsidRPr="00690A26">
        <w:t>Nnrf_NFDiscovery</w:t>
      </w:r>
      <w:proofErr w:type="spellEnd"/>
      <w:r w:rsidRPr="00690A26">
        <w:t xml:space="preserve"> service</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705"/>
        <w:gridCol w:w="634"/>
        <w:gridCol w:w="5883"/>
      </w:tblGrid>
      <w:tr w:rsidR="00EF7E61" w:rsidRPr="00690A26" w14:paraId="4730F450" w14:textId="77777777" w:rsidTr="00A53F8D">
        <w:trPr>
          <w:cantSplit/>
          <w:jc w:val="center"/>
        </w:trPr>
        <w:tc>
          <w:tcPr>
            <w:tcW w:w="1276" w:type="dxa"/>
          </w:tcPr>
          <w:p w14:paraId="024249E7" w14:textId="77777777" w:rsidR="00EF7E61" w:rsidRPr="00690A26" w:rsidRDefault="00EF7E61" w:rsidP="00A53F8D">
            <w:pPr>
              <w:pStyle w:val="TAH"/>
            </w:pPr>
            <w:r w:rsidRPr="00690A26">
              <w:t>Feature Number</w:t>
            </w:r>
          </w:p>
        </w:tc>
        <w:tc>
          <w:tcPr>
            <w:tcW w:w="1705" w:type="dxa"/>
          </w:tcPr>
          <w:p w14:paraId="4419C1DD" w14:textId="77777777" w:rsidR="00EF7E61" w:rsidRPr="00690A26" w:rsidRDefault="00EF7E61" w:rsidP="00A53F8D">
            <w:pPr>
              <w:pStyle w:val="TAH"/>
            </w:pPr>
            <w:r w:rsidRPr="00690A26">
              <w:t>Feature</w:t>
            </w:r>
          </w:p>
        </w:tc>
        <w:tc>
          <w:tcPr>
            <w:tcW w:w="634" w:type="dxa"/>
          </w:tcPr>
          <w:p w14:paraId="2B2F15CD" w14:textId="77777777" w:rsidR="00EF7E61" w:rsidRPr="00690A26" w:rsidRDefault="00EF7E61" w:rsidP="00A53F8D">
            <w:pPr>
              <w:pStyle w:val="TAH"/>
            </w:pPr>
            <w:r>
              <w:t>M/O</w:t>
            </w:r>
          </w:p>
        </w:tc>
        <w:tc>
          <w:tcPr>
            <w:tcW w:w="5883" w:type="dxa"/>
          </w:tcPr>
          <w:p w14:paraId="48643423" w14:textId="77777777" w:rsidR="00EF7E61" w:rsidRPr="00690A26" w:rsidRDefault="00EF7E61" w:rsidP="00A53F8D">
            <w:pPr>
              <w:pStyle w:val="TAH"/>
            </w:pPr>
            <w:r w:rsidRPr="00690A26">
              <w:t>Description</w:t>
            </w:r>
          </w:p>
        </w:tc>
      </w:tr>
      <w:tr w:rsidR="00EF7E61" w:rsidRPr="00690A26" w14:paraId="67AA811F" w14:textId="77777777" w:rsidTr="00A53F8D">
        <w:trPr>
          <w:cantSplit/>
          <w:jc w:val="center"/>
        </w:trPr>
        <w:tc>
          <w:tcPr>
            <w:tcW w:w="1276" w:type="dxa"/>
          </w:tcPr>
          <w:p w14:paraId="3C19737C" w14:textId="77777777" w:rsidR="00EF7E61" w:rsidRPr="00690A26" w:rsidRDefault="00EF7E61" w:rsidP="00A53F8D">
            <w:pPr>
              <w:pStyle w:val="TAC"/>
            </w:pPr>
            <w:r w:rsidRPr="00690A26">
              <w:t>1</w:t>
            </w:r>
          </w:p>
        </w:tc>
        <w:tc>
          <w:tcPr>
            <w:tcW w:w="1705" w:type="dxa"/>
          </w:tcPr>
          <w:p w14:paraId="37702E65" w14:textId="77777777" w:rsidR="00EF7E61" w:rsidRPr="00690A26" w:rsidRDefault="00EF7E61" w:rsidP="00A53F8D">
            <w:pPr>
              <w:pStyle w:val="TAC"/>
            </w:pPr>
            <w:r w:rsidRPr="00690A26">
              <w:t>Complex-Query</w:t>
            </w:r>
          </w:p>
        </w:tc>
        <w:tc>
          <w:tcPr>
            <w:tcW w:w="634" w:type="dxa"/>
          </w:tcPr>
          <w:p w14:paraId="65B0A411" w14:textId="77777777" w:rsidR="00EF7E61" w:rsidRPr="00690A26" w:rsidRDefault="00EF7E61" w:rsidP="00A53F8D">
            <w:pPr>
              <w:pStyle w:val="TAL"/>
              <w:jc w:val="center"/>
            </w:pPr>
            <w:r>
              <w:t>O</w:t>
            </w:r>
          </w:p>
        </w:tc>
        <w:tc>
          <w:tcPr>
            <w:tcW w:w="5883" w:type="dxa"/>
          </w:tcPr>
          <w:p w14:paraId="4493160A" w14:textId="77777777" w:rsidR="00EF7E61" w:rsidRPr="00690A26" w:rsidRDefault="00EF7E61" w:rsidP="00A53F8D">
            <w:pPr>
              <w:pStyle w:val="TAL"/>
            </w:pPr>
            <w:r w:rsidRPr="00690A26">
              <w:t>Support of Complex Query expression (see clause 6.2.3.2.3.1)</w:t>
            </w:r>
          </w:p>
          <w:p w14:paraId="59C14CC1" w14:textId="77777777" w:rsidR="00EF7E61" w:rsidRPr="00690A26" w:rsidRDefault="00EF7E61" w:rsidP="00A53F8D">
            <w:pPr>
              <w:pStyle w:val="TAL"/>
            </w:pPr>
            <w:r w:rsidRPr="00690A26">
              <w:t xml:space="preserve"> </w:t>
            </w:r>
          </w:p>
        </w:tc>
      </w:tr>
      <w:tr w:rsidR="00EF7E61" w:rsidRPr="00690A26" w14:paraId="766365AC" w14:textId="77777777" w:rsidTr="00A53F8D">
        <w:trPr>
          <w:cantSplit/>
          <w:jc w:val="center"/>
        </w:trPr>
        <w:tc>
          <w:tcPr>
            <w:tcW w:w="1276" w:type="dxa"/>
          </w:tcPr>
          <w:p w14:paraId="13286984" w14:textId="77777777" w:rsidR="00EF7E61" w:rsidRPr="00690A26" w:rsidRDefault="00EF7E61" w:rsidP="00A53F8D">
            <w:pPr>
              <w:pStyle w:val="TAC"/>
            </w:pPr>
            <w:r w:rsidRPr="00690A26">
              <w:t>2</w:t>
            </w:r>
          </w:p>
        </w:tc>
        <w:tc>
          <w:tcPr>
            <w:tcW w:w="1705" w:type="dxa"/>
          </w:tcPr>
          <w:p w14:paraId="1064ABF9" w14:textId="77777777" w:rsidR="00EF7E61" w:rsidRPr="00690A26" w:rsidRDefault="00EF7E61" w:rsidP="00A53F8D">
            <w:pPr>
              <w:pStyle w:val="TAC"/>
            </w:pPr>
            <w:r w:rsidRPr="00690A26">
              <w:t>Query-Params-Ext1</w:t>
            </w:r>
          </w:p>
        </w:tc>
        <w:tc>
          <w:tcPr>
            <w:tcW w:w="634" w:type="dxa"/>
          </w:tcPr>
          <w:p w14:paraId="012619B9" w14:textId="77777777" w:rsidR="00EF7E61" w:rsidRPr="00690A26" w:rsidRDefault="00EF7E61" w:rsidP="00A53F8D">
            <w:pPr>
              <w:pStyle w:val="TAL"/>
              <w:jc w:val="center"/>
            </w:pPr>
            <w:r>
              <w:t>O</w:t>
            </w:r>
          </w:p>
        </w:tc>
        <w:tc>
          <w:tcPr>
            <w:tcW w:w="5883" w:type="dxa"/>
          </w:tcPr>
          <w:p w14:paraId="2DB56C68" w14:textId="77777777" w:rsidR="00EF7E61" w:rsidRPr="00690A26" w:rsidRDefault="00EF7E61" w:rsidP="00A53F8D">
            <w:pPr>
              <w:pStyle w:val="TAL"/>
            </w:pPr>
            <w:r w:rsidRPr="00690A26">
              <w:t>Support of the following query parameters:</w:t>
            </w:r>
          </w:p>
          <w:p w14:paraId="240C8CFA" w14:textId="77777777" w:rsidR="00EF7E61" w:rsidRPr="00690A26" w:rsidRDefault="00EF7E61" w:rsidP="00A53F8D">
            <w:pPr>
              <w:pStyle w:val="TAL"/>
            </w:pPr>
            <w:r w:rsidRPr="00690A26">
              <w:t>- limit</w:t>
            </w:r>
          </w:p>
          <w:p w14:paraId="108924D5" w14:textId="77777777" w:rsidR="00EF7E61" w:rsidRPr="00690A26" w:rsidRDefault="00EF7E61" w:rsidP="00A53F8D">
            <w:pPr>
              <w:pStyle w:val="TAL"/>
            </w:pPr>
            <w:r w:rsidRPr="00690A26">
              <w:t>- max-payload-size</w:t>
            </w:r>
          </w:p>
          <w:p w14:paraId="7856BE94" w14:textId="77777777" w:rsidR="00EF7E61" w:rsidRPr="00690A26" w:rsidRDefault="00EF7E61" w:rsidP="00A53F8D">
            <w:pPr>
              <w:pStyle w:val="TAL"/>
            </w:pPr>
            <w:r w:rsidRPr="00690A26">
              <w:t>- required-features</w:t>
            </w:r>
          </w:p>
          <w:p w14:paraId="32DA28FE" w14:textId="77777777" w:rsidR="00EF7E61" w:rsidRPr="00690A26" w:rsidRDefault="00EF7E61" w:rsidP="00A53F8D">
            <w:pPr>
              <w:pStyle w:val="TAL"/>
            </w:pPr>
            <w:r w:rsidRPr="00690A26">
              <w:t xml:space="preserve">- </w:t>
            </w:r>
            <w:proofErr w:type="spellStart"/>
            <w:r w:rsidRPr="00690A26">
              <w:t>pdu</w:t>
            </w:r>
            <w:proofErr w:type="spellEnd"/>
            <w:r w:rsidRPr="00690A26">
              <w:t>-session-types</w:t>
            </w:r>
          </w:p>
        </w:tc>
      </w:tr>
      <w:tr w:rsidR="00EF7E61" w:rsidRPr="00690A26" w14:paraId="47A55BA0" w14:textId="77777777" w:rsidTr="00A53F8D">
        <w:trPr>
          <w:cantSplit/>
          <w:jc w:val="center"/>
        </w:trPr>
        <w:tc>
          <w:tcPr>
            <w:tcW w:w="1276" w:type="dxa"/>
          </w:tcPr>
          <w:p w14:paraId="5E4069AC" w14:textId="77777777" w:rsidR="00EF7E61" w:rsidRPr="00690A26" w:rsidRDefault="00EF7E61" w:rsidP="00A53F8D">
            <w:pPr>
              <w:pStyle w:val="TAC"/>
            </w:pPr>
            <w:r w:rsidRPr="00690A26">
              <w:t>3</w:t>
            </w:r>
          </w:p>
        </w:tc>
        <w:tc>
          <w:tcPr>
            <w:tcW w:w="1705" w:type="dxa"/>
          </w:tcPr>
          <w:p w14:paraId="6822E4CB" w14:textId="77777777" w:rsidR="00EF7E61" w:rsidRPr="00690A26" w:rsidRDefault="00EF7E61" w:rsidP="00A53F8D">
            <w:pPr>
              <w:pStyle w:val="TAC"/>
            </w:pPr>
            <w:r w:rsidRPr="00690A26">
              <w:t>Query-</w:t>
            </w:r>
            <w:proofErr w:type="spellStart"/>
            <w:r w:rsidRPr="00690A26">
              <w:t>Param</w:t>
            </w:r>
            <w:proofErr w:type="spellEnd"/>
            <w:r w:rsidRPr="00690A26">
              <w:t xml:space="preserve">-Analytics </w:t>
            </w:r>
          </w:p>
        </w:tc>
        <w:tc>
          <w:tcPr>
            <w:tcW w:w="634" w:type="dxa"/>
          </w:tcPr>
          <w:p w14:paraId="1DB01C82" w14:textId="77777777" w:rsidR="00EF7E61" w:rsidRPr="00690A26" w:rsidRDefault="00EF7E61" w:rsidP="00A53F8D">
            <w:pPr>
              <w:pStyle w:val="TAL"/>
              <w:jc w:val="center"/>
            </w:pPr>
            <w:r>
              <w:t>O</w:t>
            </w:r>
          </w:p>
        </w:tc>
        <w:tc>
          <w:tcPr>
            <w:tcW w:w="5883" w:type="dxa"/>
          </w:tcPr>
          <w:p w14:paraId="08427C20" w14:textId="77777777" w:rsidR="00EF7E61" w:rsidRPr="00690A26" w:rsidRDefault="00EF7E61" w:rsidP="00A53F8D">
            <w:pPr>
              <w:pStyle w:val="TAL"/>
            </w:pPr>
            <w:r w:rsidRPr="00690A26">
              <w:t>Support of the query parameters for Analytics identifier:</w:t>
            </w:r>
          </w:p>
          <w:p w14:paraId="79A08361" w14:textId="77777777" w:rsidR="00EF7E61" w:rsidRPr="00690A26" w:rsidRDefault="00EF7E61" w:rsidP="00A53F8D">
            <w:pPr>
              <w:pStyle w:val="TAL"/>
            </w:pPr>
            <w:r w:rsidRPr="00690A26">
              <w:t>- event-id-list</w:t>
            </w:r>
          </w:p>
          <w:p w14:paraId="1DDD2371" w14:textId="77777777" w:rsidR="00EF7E61" w:rsidRPr="00690A26" w:rsidRDefault="00EF7E61" w:rsidP="00A53F8D">
            <w:pPr>
              <w:pStyle w:val="TAL"/>
            </w:pPr>
            <w:r w:rsidRPr="00690A26">
              <w:t xml:space="preserve">- </w:t>
            </w:r>
            <w:proofErr w:type="spellStart"/>
            <w:r w:rsidRPr="00690A26">
              <w:t>nwdaf</w:t>
            </w:r>
            <w:proofErr w:type="spellEnd"/>
            <w:r w:rsidRPr="00690A26">
              <w:t>-event-list</w:t>
            </w:r>
          </w:p>
        </w:tc>
      </w:tr>
      <w:tr w:rsidR="00EF7E61" w:rsidRPr="00690A26" w14:paraId="2B204C5E" w14:textId="77777777" w:rsidTr="00A53F8D">
        <w:trPr>
          <w:cantSplit/>
          <w:jc w:val="center"/>
        </w:trPr>
        <w:tc>
          <w:tcPr>
            <w:tcW w:w="1276" w:type="dxa"/>
          </w:tcPr>
          <w:p w14:paraId="2DB8DE18" w14:textId="77777777" w:rsidR="00EF7E61" w:rsidRPr="00690A26" w:rsidRDefault="00EF7E61" w:rsidP="00A53F8D">
            <w:pPr>
              <w:pStyle w:val="TAC"/>
            </w:pPr>
            <w:r w:rsidRPr="00690A26">
              <w:t>4</w:t>
            </w:r>
          </w:p>
        </w:tc>
        <w:tc>
          <w:tcPr>
            <w:tcW w:w="1705" w:type="dxa"/>
          </w:tcPr>
          <w:p w14:paraId="282D17CF" w14:textId="77777777" w:rsidR="00EF7E61" w:rsidRPr="00690A26" w:rsidRDefault="00EF7E61" w:rsidP="00A53F8D">
            <w:pPr>
              <w:pStyle w:val="TAC"/>
            </w:pPr>
            <w:r w:rsidRPr="00690A26">
              <w:rPr>
                <w:rFonts w:hint="eastAsia"/>
                <w:lang w:eastAsia="zh-CN"/>
              </w:rPr>
              <w:t>MAPDU</w:t>
            </w:r>
          </w:p>
        </w:tc>
        <w:tc>
          <w:tcPr>
            <w:tcW w:w="634" w:type="dxa"/>
          </w:tcPr>
          <w:p w14:paraId="64F738EA" w14:textId="77777777" w:rsidR="00EF7E61" w:rsidRPr="00690A26" w:rsidRDefault="00EF7E61" w:rsidP="00A53F8D">
            <w:pPr>
              <w:pStyle w:val="TAL"/>
              <w:jc w:val="center"/>
              <w:rPr>
                <w:lang w:eastAsia="zh-CN"/>
              </w:rPr>
            </w:pPr>
            <w:r>
              <w:rPr>
                <w:lang w:eastAsia="zh-CN"/>
              </w:rPr>
              <w:t>O</w:t>
            </w:r>
          </w:p>
        </w:tc>
        <w:tc>
          <w:tcPr>
            <w:tcW w:w="5883" w:type="dxa"/>
          </w:tcPr>
          <w:p w14:paraId="7B4F453E" w14:textId="77777777" w:rsidR="00EF7E61" w:rsidRPr="00690A26" w:rsidRDefault="00EF7E61" w:rsidP="00A53F8D">
            <w:pPr>
              <w:pStyle w:val="TAL"/>
            </w:pPr>
            <w:r w:rsidRPr="00690A26">
              <w:rPr>
                <w:rFonts w:hint="eastAsia"/>
                <w:lang w:eastAsia="zh-CN"/>
              </w:rPr>
              <w:t>This feature indicates whether the NRF supports selection of UPF with ATSSS capability.</w:t>
            </w:r>
          </w:p>
        </w:tc>
      </w:tr>
      <w:tr w:rsidR="00EF7E61" w:rsidRPr="00690A26" w14:paraId="55439513" w14:textId="77777777" w:rsidTr="00A53F8D">
        <w:trPr>
          <w:cantSplit/>
          <w:jc w:val="center"/>
        </w:trPr>
        <w:tc>
          <w:tcPr>
            <w:tcW w:w="1276" w:type="dxa"/>
          </w:tcPr>
          <w:p w14:paraId="111E7AC2" w14:textId="77777777" w:rsidR="00EF7E61" w:rsidRPr="00690A26" w:rsidRDefault="00EF7E61" w:rsidP="00A53F8D">
            <w:pPr>
              <w:pStyle w:val="TAC"/>
            </w:pPr>
            <w:r w:rsidRPr="00690A26">
              <w:t>5</w:t>
            </w:r>
          </w:p>
        </w:tc>
        <w:tc>
          <w:tcPr>
            <w:tcW w:w="1705" w:type="dxa"/>
          </w:tcPr>
          <w:p w14:paraId="59581853" w14:textId="77777777" w:rsidR="00EF7E61" w:rsidRPr="00690A26" w:rsidRDefault="00EF7E61" w:rsidP="00A53F8D">
            <w:pPr>
              <w:pStyle w:val="TAC"/>
              <w:rPr>
                <w:lang w:eastAsia="zh-CN"/>
              </w:rPr>
            </w:pPr>
            <w:r w:rsidRPr="00690A26">
              <w:rPr>
                <w:noProof/>
                <w:lang w:eastAsia="zh-CN"/>
              </w:rPr>
              <w:t>Query-Params-Ext2</w:t>
            </w:r>
          </w:p>
        </w:tc>
        <w:tc>
          <w:tcPr>
            <w:tcW w:w="634" w:type="dxa"/>
          </w:tcPr>
          <w:p w14:paraId="23AA1CAB" w14:textId="77777777" w:rsidR="00EF7E61" w:rsidRPr="00690A26" w:rsidRDefault="00EF7E61" w:rsidP="00A53F8D">
            <w:pPr>
              <w:pStyle w:val="TAL"/>
              <w:jc w:val="center"/>
            </w:pPr>
            <w:r>
              <w:t>O</w:t>
            </w:r>
          </w:p>
        </w:tc>
        <w:tc>
          <w:tcPr>
            <w:tcW w:w="5883" w:type="dxa"/>
          </w:tcPr>
          <w:p w14:paraId="501A90E8" w14:textId="77777777" w:rsidR="00EF7E61" w:rsidRPr="00690A26" w:rsidRDefault="00EF7E61" w:rsidP="00A53F8D">
            <w:pPr>
              <w:pStyle w:val="TAL"/>
            </w:pPr>
            <w:r w:rsidRPr="00690A26">
              <w:t>Support of the following query parameters:</w:t>
            </w:r>
          </w:p>
          <w:p w14:paraId="2635E462" w14:textId="77777777" w:rsidR="00EF7E61" w:rsidRPr="00690A26" w:rsidRDefault="00EF7E61" w:rsidP="00A53F8D">
            <w:pPr>
              <w:pStyle w:val="TAL"/>
              <w:rPr>
                <w:lang w:val="en-US"/>
              </w:rPr>
            </w:pPr>
            <w:r w:rsidRPr="00690A26">
              <w:t>- requester-n</w:t>
            </w:r>
            <w:r w:rsidRPr="00690A26">
              <w:rPr>
                <w:lang w:val="en-US"/>
              </w:rPr>
              <w:t>f-instance-id</w:t>
            </w:r>
          </w:p>
          <w:p w14:paraId="7C873DBE" w14:textId="77777777" w:rsidR="00EF7E61" w:rsidRPr="00690A26" w:rsidRDefault="00EF7E61" w:rsidP="00A53F8D">
            <w:pPr>
              <w:pStyle w:val="TAL"/>
            </w:pPr>
            <w:r w:rsidRPr="00690A26">
              <w:t xml:space="preserve">- </w:t>
            </w:r>
            <w:proofErr w:type="spellStart"/>
            <w:r w:rsidRPr="00690A26">
              <w:t>upf-ue-ip-addr-ind</w:t>
            </w:r>
            <w:proofErr w:type="spellEnd"/>
          </w:p>
          <w:p w14:paraId="6B58A06D" w14:textId="77777777" w:rsidR="00EF7E61" w:rsidRPr="00690A26" w:rsidRDefault="00EF7E61" w:rsidP="00A53F8D">
            <w:pPr>
              <w:pStyle w:val="TAL"/>
            </w:pPr>
            <w:r w:rsidRPr="00690A26">
              <w:t xml:space="preserve">- </w:t>
            </w:r>
            <w:proofErr w:type="spellStart"/>
            <w:r w:rsidRPr="00690A26">
              <w:t>pfd</w:t>
            </w:r>
            <w:proofErr w:type="spellEnd"/>
            <w:r w:rsidRPr="00690A26">
              <w:t>-data</w:t>
            </w:r>
          </w:p>
          <w:p w14:paraId="420F5FEC" w14:textId="77777777" w:rsidR="00EF7E61" w:rsidRPr="00690A26" w:rsidRDefault="00EF7E61" w:rsidP="00A53F8D">
            <w:pPr>
              <w:pStyle w:val="TAL"/>
            </w:pPr>
            <w:r w:rsidRPr="00690A26">
              <w:t>- target-</w:t>
            </w:r>
            <w:proofErr w:type="spellStart"/>
            <w:r w:rsidRPr="00690A26">
              <w:t>snpn</w:t>
            </w:r>
            <w:proofErr w:type="spellEnd"/>
          </w:p>
          <w:p w14:paraId="62DFB0FB" w14:textId="77777777" w:rsidR="00EF7E61" w:rsidRPr="00690A26" w:rsidRDefault="00EF7E61" w:rsidP="00A53F8D">
            <w:pPr>
              <w:pStyle w:val="TAL"/>
            </w:pPr>
            <w:r w:rsidRPr="00690A26">
              <w:t xml:space="preserve">- </w:t>
            </w:r>
            <w:proofErr w:type="spellStart"/>
            <w:r w:rsidRPr="00690A26">
              <w:t>af</w:t>
            </w:r>
            <w:proofErr w:type="spellEnd"/>
            <w:r w:rsidRPr="00690A26">
              <w:t>-</w:t>
            </w:r>
            <w:proofErr w:type="spellStart"/>
            <w:r w:rsidRPr="00690A26">
              <w:t>ee</w:t>
            </w:r>
            <w:proofErr w:type="spellEnd"/>
            <w:r w:rsidRPr="00690A26">
              <w:t>-data</w:t>
            </w:r>
          </w:p>
          <w:p w14:paraId="3A957BA1" w14:textId="77777777" w:rsidR="00EF7E61" w:rsidRPr="00690A26" w:rsidRDefault="00EF7E61" w:rsidP="00A53F8D">
            <w:pPr>
              <w:pStyle w:val="TAL"/>
              <w:rPr>
                <w:lang w:eastAsia="zh-CN"/>
              </w:rPr>
            </w:pPr>
            <w:r w:rsidRPr="00690A26">
              <w:t xml:space="preserve">- </w:t>
            </w: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p w14:paraId="13B49F4A" w14:textId="77777777" w:rsidR="00EF7E61" w:rsidRPr="00690A26" w:rsidRDefault="00EF7E61" w:rsidP="00A53F8D">
            <w:pPr>
              <w:pStyle w:val="TAL"/>
            </w:pPr>
            <w:r w:rsidRPr="00690A26">
              <w:rPr>
                <w:lang w:eastAsia="zh-CN"/>
              </w:rPr>
              <w:t xml:space="preserve">- </w:t>
            </w:r>
            <w:proofErr w:type="spellStart"/>
            <w:r w:rsidRPr="00690A26">
              <w:rPr>
                <w:lang w:eastAsia="zh-CN"/>
              </w:rPr>
              <w:t>tngf</w:t>
            </w:r>
            <w:proofErr w:type="spellEnd"/>
            <w:r w:rsidRPr="00690A26">
              <w:rPr>
                <w:lang w:eastAsia="zh-CN"/>
              </w:rPr>
              <w:t>-info</w:t>
            </w:r>
          </w:p>
          <w:p w14:paraId="134F9E85" w14:textId="77777777" w:rsidR="00EF7E61" w:rsidRPr="00690A26" w:rsidRDefault="00EF7E61" w:rsidP="00A53F8D">
            <w:pPr>
              <w:pStyle w:val="TAL"/>
            </w:pPr>
            <w:r w:rsidRPr="00690A26">
              <w:rPr>
                <w:lang w:eastAsia="zh-CN"/>
              </w:rPr>
              <w:t xml:space="preserve">- </w:t>
            </w:r>
            <w:proofErr w:type="spellStart"/>
            <w:r w:rsidRPr="00690A26">
              <w:rPr>
                <w:lang w:eastAsia="zh-CN"/>
              </w:rPr>
              <w:t>t</w:t>
            </w:r>
            <w:r>
              <w:rPr>
                <w:lang w:eastAsia="zh-CN"/>
              </w:rPr>
              <w:t>wif</w:t>
            </w:r>
            <w:proofErr w:type="spellEnd"/>
            <w:r w:rsidRPr="00690A26">
              <w:rPr>
                <w:lang w:eastAsia="zh-CN"/>
              </w:rPr>
              <w:t>-info</w:t>
            </w:r>
          </w:p>
          <w:p w14:paraId="7081167A" w14:textId="77777777" w:rsidR="00EF7E61" w:rsidRPr="00690A26" w:rsidRDefault="00EF7E61" w:rsidP="00A53F8D">
            <w:pPr>
              <w:pStyle w:val="TAL"/>
            </w:pPr>
            <w:r w:rsidRPr="00690A26">
              <w:rPr>
                <w:lang w:eastAsia="zh-CN"/>
              </w:rPr>
              <w:t xml:space="preserve">- </w:t>
            </w:r>
            <w:r w:rsidRPr="00690A26">
              <w:t>target-</w:t>
            </w:r>
            <w:proofErr w:type="spellStart"/>
            <w:r w:rsidRPr="00690A26">
              <w:t>nf</w:t>
            </w:r>
            <w:proofErr w:type="spellEnd"/>
            <w:r w:rsidRPr="00690A26">
              <w:t>-set-id</w:t>
            </w:r>
          </w:p>
          <w:p w14:paraId="23482F12" w14:textId="77777777" w:rsidR="00EF7E61" w:rsidRPr="00690A26" w:rsidRDefault="00EF7E61" w:rsidP="00A53F8D">
            <w:pPr>
              <w:pStyle w:val="TAL"/>
            </w:pPr>
            <w:r w:rsidRPr="00690A26">
              <w:rPr>
                <w:lang w:eastAsia="zh-CN"/>
              </w:rPr>
              <w:t xml:space="preserve">- </w:t>
            </w:r>
            <w:r w:rsidRPr="00690A26">
              <w:t>target-</w:t>
            </w:r>
            <w:proofErr w:type="spellStart"/>
            <w:r w:rsidRPr="00690A26">
              <w:t>nf</w:t>
            </w:r>
            <w:proofErr w:type="spellEnd"/>
            <w:r w:rsidRPr="00690A26">
              <w:t>-service-set-id</w:t>
            </w:r>
          </w:p>
          <w:p w14:paraId="23429CD5" w14:textId="77777777" w:rsidR="00EF7E61" w:rsidRPr="00690A26" w:rsidRDefault="00EF7E61" w:rsidP="00A53F8D">
            <w:pPr>
              <w:pStyle w:val="TAL"/>
            </w:pPr>
            <w:r w:rsidRPr="00690A26">
              <w:rPr>
                <w:rFonts w:hint="eastAsia"/>
                <w:lang w:eastAsia="zh-CN"/>
              </w:rPr>
              <w:t>-</w:t>
            </w:r>
            <w:r w:rsidRPr="00690A26">
              <w:rPr>
                <w:lang w:eastAsia="zh-CN"/>
              </w:rPr>
              <w:t xml:space="preserve"> </w:t>
            </w:r>
            <w:r w:rsidRPr="00690A26">
              <w:t>preferred-tai</w:t>
            </w:r>
          </w:p>
          <w:p w14:paraId="4D87624F" w14:textId="77777777" w:rsidR="00EF7E61" w:rsidRPr="00690A26" w:rsidRDefault="00EF7E61" w:rsidP="00A53F8D">
            <w:pPr>
              <w:pStyle w:val="TAL"/>
              <w:rPr>
                <w:lang w:eastAsia="zh-CN"/>
              </w:rPr>
            </w:pPr>
            <w:r w:rsidRPr="00690A26">
              <w:rPr>
                <w:lang w:eastAsia="zh-CN"/>
              </w:rPr>
              <w:t xml:space="preserve">- </w:t>
            </w:r>
            <w:proofErr w:type="spellStart"/>
            <w:r w:rsidRPr="00690A26">
              <w:rPr>
                <w:lang w:eastAsia="zh-CN"/>
              </w:rPr>
              <w:t>nef</w:t>
            </w:r>
            <w:proofErr w:type="spellEnd"/>
            <w:r w:rsidRPr="00690A26">
              <w:rPr>
                <w:lang w:eastAsia="zh-CN"/>
              </w:rPr>
              <w:t>-id</w:t>
            </w:r>
          </w:p>
          <w:p w14:paraId="5DD33CC0" w14:textId="77777777" w:rsidR="00EF7E61" w:rsidRPr="00690A26" w:rsidRDefault="00EF7E61" w:rsidP="00A53F8D">
            <w:pPr>
              <w:pStyle w:val="TAL"/>
            </w:pPr>
            <w:r w:rsidRPr="00690A26">
              <w:t>- preferred-</w:t>
            </w:r>
            <w:proofErr w:type="spellStart"/>
            <w:r w:rsidRPr="00690A26">
              <w:t>nf</w:t>
            </w:r>
            <w:proofErr w:type="spellEnd"/>
            <w:r w:rsidRPr="00690A26">
              <w:t>-instances</w:t>
            </w:r>
          </w:p>
          <w:p w14:paraId="0BCE799B" w14:textId="77777777" w:rsidR="00EF7E61" w:rsidRPr="00690A26" w:rsidRDefault="00EF7E61" w:rsidP="00A53F8D">
            <w:pPr>
              <w:pStyle w:val="TAL"/>
            </w:pPr>
            <w:r w:rsidRPr="00690A26">
              <w:t>- notification-type</w:t>
            </w:r>
          </w:p>
          <w:p w14:paraId="0B1BD959" w14:textId="77777777" w:rsidR="00EF7E61" w:rsidRPr="00690A26" w:rsidRDefault="00EF7E61" w:rsidP="00A53F8D">
            <w:pPr>
              <w:pStyle w:val="TAL"/>
              <w:rPr>
                <w:lang w:eastAsia="zh-CN"/>
              </w:rPr>
            </w:pPr>
            <w:r w:rsidRPr="00690A26">
              <w:rPr>
                <w:rFonts w:hint="eastAsia"/>
                <w:lang w:eastAsia="zh-CN"/>
              </w:rPr>
              <w:t>- serving-scope</w:t>
            </w:r>
          </w:p>
          <w:p w14:paraId="466DDAFD" w14:textId="77777777" w:rsidR="00EF7E61" w:rsidRPr="00690A26" w:rsidRDefault="00EF7E61" w:rsidP="00A53F8D">
            <w:pPr>
              <w:pStyle w:val="TAL"/>
            </w:pPr>
            <w:r w:rsidRPr="00690A26">
              <w:t>- internal-group-identity</w:t>
            </w:r>
          </w:p>
          <w:p w14:paraId="7F76E377" w14:textId="77777777" w:rsidR="00EF7E61" w:rsidRDefault="00EF7E61" w:rsidP="00A53F8D">
            <w:pPr>
              <w:pStyle w:val="TAL"/>
            </w:pPr>
            <w:r w:rsidRPr="00690A26">
              <w:t>- preferred-</w:t>
            </w:r>
            <w:proofErr w:type="spellStart"/>
            <w:r w:rsidRPr="00690A26">
              <w:t>api</w:t>
            </w:r>
            <w:proofErr w:type="spellEnd"/>
            <w:r w:rsidRPr="00690A26">
              <w:t>-versions</w:t>
            </w:r>
          </w:p>
          <w:p w14:paraId="0F0137FB" w14:textId="77777777" w:rsidR="00EF7E61" w:rsidRDefault="00EF7E61" w:rsidP="00A53F8D">
            <w:pPr>
              <w:pStyle w:val="TAL"/>
            </w:pPr>
            <w:r>
              <w:rPr>
                <w:rFonts w:hint="eastAsia"/>
                <w:lang w:eastAsia="zh-CN"/>
              </w:rPr>
              <w:t>-</w:t>
            </w:r>
            <w:r>
              <w:rPr>
                <w:lang w:eastAsia="zh-CN"/>
              </w:rPr>
              <w:t xml:space="preserve"> </w:t>
            </w:r>
            <w:r>
              <w:t>v2x-support-ind</w:t>
            </w:r>
          </w:p>
          <w:p w14:paraId="3CCD534D" w14:textId="77777777" w:rsidR="00EF7E61" w:rsidRPr="00A16735" w:rsidRDefault="00EF7E61" w:rsidP="00A53F8D">
            <w:pPr>
              <w:pStyle w:val="TAL"/>
              <w:rPr>
                <w:color w:val="000000"/>
              </w:rPr>
            </w:pPr>
            <w:r w:rsidRPr="00A16735">
              <w:rPr>
                <w:rFonts w:hint="eastAsia"/>
                <w:color w:val="000000"/>
                <w:lang w:eastAsia="zh-CN"/>
              </w:rPr>
              <w:t>-</w:t>
            </w:r>
            <w:r w:rsidRPr="00A16735">
              <w:rPr>
                <w:color w:val="000000"/>
                <w:lang w:eastAsia="zh-CN"/>
              </w:rPr>
              <w:t xml:space="preserve"> </w:t>
            </w:r>
            <w:r w:rsidRPr="00A16735">
              <w:rPr>
                <w:color w:val="000000"/>
              </w:rPr>
              <w:t>redundant-</w:t>
            </w:r>
            <w:proofErr w:type="spellStart"/>
            <w:r w:rsidRPr="00A16735">
              <w:rPr>
                <w:color w:val="000000"/>
              </w:rPr>
              <w:t>gtpu</w:t>
            </w:r>
            <w:proofErr w:type="spellEnd"/>
          </w:p>
          <w:p w14:paraId="2C0196E0" w14:textId="77777777" w:rsidR="00EF7E61" w:rsidRPr="00A16735" w:rsidRDefault="00EF7E61" w:rsidP="00A53F8D">
            <w:pPr>
              <w:pStyle w:val="TAL"/>
              <w:rPr>
                <w:color w:val="000000"/>
              </w:rPr>
            </w:pPr>
            <w:r w:rsidRPr="00A16735">
              <w:rPr>
                <w:rFonts w:hint="eastAsia"/>
                <w:color w:val="000000"/>
                <w:lang w:eastAsia="zh-CN"/>
              </w:rPr>
              <w:t>-</w:t>
            </w:r>
            <w:r w:rsidRPr="00A16735">
              <w:rPr>
                <w:color w:val="000000"/>
                <w:lang w:eastAsia="zh-CN"/>
              </w:rPr>
              <w:t xml:space="preserve"> </w:t>
            </w:r>
            <w:r w:rsidRPr="00A16735">
              <w:rPr>
                <w:color w:val="000000"/>
              </w:rPr>
              <w:t>redundant-transport</w:t>
            </w:r>
          </w:p>
          <w:p w14:paraId="5405EA69" w14:textId="77777777" w:rsidR="00EF7E61" w:rsidRDefault="00EF7E61" w:rsidP="00A53F8D">
            <w:pPr>
              <w:pStyle w:val="TAL"/>
            </w:pPr>
            <w:r>
              <w:t xml:space="preserve">- </w:t>
            </w:r>
            <w:proofErr w:type="spellStart"/>
            <w:r>
              <w:t>lmf</w:t>
            </w:r>
            <w:proofErr w:type="spellEnd"/>
            <w:r>
              <w:t>-id</w:t>
            </w:r>
          </w:p>
          <w:p w14:paraId="01FEB296" w14:textId="77777777" w:rsidR="00EF7E61" w:rsidRDefault="00EF7E61" w:rsidP="00A53F8D">
            <w:pPr>
              <w:pStyle w:val="TAL"/>
              <w:rPr>
                <w:lang w:eastAsia="zh-CN"/>
              </w:rPr>
            </w:pPr>
            <w:r>
              <w:rPr>
                <w:rFonts w:hint="eastAsia"/>
                <w:lang w:eastAsia="zh-CN"/>
              </w:rPr>
              <w:t xml:space="preserve">- </w:t>
            </w:r>
            <w:r>
              <w:rPr>
                <w:lang w:eastAsia="zh-CN"/>
              </w:rPr>
              <w:t>an-node-type</w:t>
            </w:r>
          </w:p>
          <w:p w14:paraId="2315E24F" w14:textId="77777777" w:rsidR="00EF7E61" w:rsidRDefault="00EF7E61" w:rsidP="00A53F8D">
            <w:pPr>
              <w:pStyle w:val="TAL"/>
              <w:rPr>
                <w:lang w:eastAsia="zh-CN"/>
              </w:rPr>
            </w:pPr>
            <w:r w:rsidRPr="00690A26">
              <w:t xml:space="preserve">- </w:t>
            </w:r>
            <w:r>
              <w:rPr>
                <w:lang w:eastAsia="zh-CN"/>
              </w:rPr>
              <w:t>rat-type</w:t>
            </w:r>
          </w:p>
          <w:p w14:paraId="1997C4EC" w14:textId="77777777" w:rsidR="00EF7E61" w:rsidRDefault="00EF7E61" w:rsidP="00A53F8D">
            <w:pPr>
              <w:pStyle w:val="TAL"/>
              <w:rPr>
                <w:lang w:eastAsia="zh-CN"/>
              </w:rPr>
            </w:pPr>
            <w:r>
              <w:rPr>
                <w:lang w:eastAsia="zh-CN"/>
              </w:rPr>
              <w:t xml:space="preserve">- </w:t>
            </w:r>
            <w:proofErr w:type="spellStart"/>
            <w:r>
              <w:rPr>
                <w:lang w:eastAsia="zh-CN"/>
              </w:rPr>
              <w:t>ipups</w:t>
            </w:r>
            <w:proofErr w:type="spellEnd"/>
          </w:p>
          <w:p w14:paraId="6E6A6281" w14:textId="77777777" w:rsidR="00EF7E61" w:rsidRDefault="00EF7E61" w:rsidP="00A53F8D">
            <w:pPr>
              <w:pStyle w:val="TAL"/>
              <w:rPr>
                <w:color w:val="000000"/>
              </w:rPr>
            </w:pPr>
            <w:r>
              <w:rPr>
                <w:lang w:eastAsia="zh-CN"/>
              </w:rPr>
              <w:t>-</w:t>
            </w:r>
            <w:r>
              <w:rPr>
                <w:color w:val="000000"/>
              </w:rPr>
              <w:t xml:space="preserve"> </w:t>
            </w:r>
            <w:proofErr w:type="spellStart"/>
            <w:r>
              <w:rPr>
                <w:color w:val="000000"/>
              </w:rPr>
              <w:t>scp</w:t>
            </w:r>
            <w:proofErr w:type="spellEnd"/>
            <w:r>
              <w:rPr>
                <w:color w:val="000000"/>
              </w:rPr>
              <w:t>-domain-list</w:t>
            </w:r>
          </w:p>
          <w:p w14:paraId="0251E7BA" w14:textId="77777777" w:rsidR="00EF7E61" w:rsidRDefault="00EF7E61" w:rsidP="00A53F8D">
            <w:pPr>
              <w:pStyle w:val="TAL"/>
              <w:rPr>
                <w:color w:val="000000"/>
              </w:rPr>
            </w:pPr>
            <w:r>
              <w:rPr>
                <w:color w:val="000000"/>
              </w:rPr>
              <w:t>- address-domain</w:t>
            </w:r>
          </w:p>
          <w:p w14:paraId="1B337D99" w14:textId="77777777" w:rsidR="00EF7E61" w:rsidRDefault="00EF7E61" w:rsidP="00A53F8D">
            <w:pPr>
              <w:pStyle w:val="TAL"/>
            </w:pPr>
            <w:r>
              <w:rPr>
                <w:color w:val="000000"/>
              </w:rPr>
              <w:t xml:space="preserve">- </w:t>
            </w:r>
            <w:r>
              <w:t>ipv4-addr</w:t>
            </w:r>
          </w:p>
          <w:p w14:paraId="216624D0" w14:textId="77777777" w:rsidR="00EF7E61" w:rsidRDefault="00EF7E61" w:rsidP="00A53F8D">
            <w:pPr>
              <w:pStyle w:val="TAL"/>
            </w:pPr>
            <w:r>
              <w:t>- ipv6-prefix</w:t>
            </w:r>
          </w:p>
          <w:p w14:paraId="669EFBF4" w14:textId="77777777" w:rsidR="00EF7E61" w:rsidRDefault="00EF7E61" w:rsidP="00A53F8D">
            <w:pPr>
              <w:pStyle w:val="TAL"/>
            </w:pPr>
            <w:r>
              <w:t>- served</w:t>
            </w:r>
            <w:r w:rsidRPr="00690A26">
              <w:t>-</w:t>
            </w:r>
            <w:proofErr w:type="spellStart"/>
            <w:r w:rsidRPr="00690A26">
              <w:t>nf</w:t>
            </w:r>
            <w:proofErr w:type="spellEnd"/>
            <w:r w:rsidRPr="00690A26">
              <w:t>-set-id</w:t>
            </w:r>
          </w:p>
          <w:p w14:paraId="7C34A8E9" w14:textId="77777777" w:rsidR="00EF7E61" w:rsidRDefault="00EF7E61" w:rsidP="00A53F8D">
            <w:pPr>
              <w:pStyle w:val="TAL"/>
            </w:pPr>
            <w:r>
              <w:t>- remote</w:t>
            </w:r>
            <w:r w:rsidRPr="00690A26">
              <w:rPr>
                <w:rFonts w:hint="eastAsia"/>
              </w:rPr>
              <w:t>-</w:t>
            </w:r>
            <w:proofErr w:type="spellStart"/>
            <w:r w:rsidRPr="00690A26">
              <w:rPr>
                <w:rFonts w:hint="eastAsia"/>
              </w:rPr>
              <w:t>plmn</w:t>
            </w:r>
            <w:proofErr w:type="spellEnd"/>
            <w:r>
              <w:t>-id</w:t>
            </w:r>
          </w:p>
          <w:p w14:paraId="0B40FAB8" w14:textId="77777777" w:rsidR="00EF7E61" w:rsidRDefault="00EF7E61" w:rsidP="00A53F8D">
            <w:pPr>
              <w:pStyle w:val="TAL"/>
              <w:rPr>
                <w:color w:val="000000"/>
              </w:rPr>
            </w:pPr>
            <w:r>
              <w:rPr>
                <w:color w:val="000000"/>
              </w:rPr>
              <w:t>- data-forwarding</w:t>
            </w:r>
          </w:p>
          <w:p w14:paraId="56DF12EC" w14:textId="77777777" w:rsidR="00EF7E61" w:rsidRDefault="00EF7E61" w:rsidP="00A53F8D">
            <w:pPr>
              <w:pStyle w:val="TAL"/>
              <w:rPr>
                <w:color w:val="000000"/>
              </w:rPr>
            </w:pPr>
            <w:r>
              <w:rPr>
                <w:lang w:eastAsia="zh-CN"/>
              </w:rPr>
              <w:t xml:space="preserve">- </w:t>
            </w:r>
            <w:r>
              <w:rPr>
                <w:color w:val="000000"/>
              </w:rPr>
              <w:t>preferred-full-</w:t>
            </w:r>
            <w:proofErr w:type="spellStart"/>
            <w:r>
              <w:rPr>
                <w:color w:val="000000"/>
              </w:rPr>
              <w:t>plmn</w:t>
            </w:r>
            <w:proofErr w:type="spellEnd"/>
          </w:p>
          <w:p w14:paraId="46E5DCC6" w14:textId="77777777" w:rsidR="00EF7E61" w:rsidRDefault="00EF7E61" w:rsidP="00A53F8D">
            <w:pPr>
              <w:pStyle w:val="TAL"/>
              <w:rPr>
                <w:lang w:eastAsia="zh-CN"/>
              </w:rPr>
            </w:pPr>
            <w:r>
              <w:rPr>
                <w:lang w:eastAsia="zh-CN"/>
              </w:rPr>
              <w:t>- requester-</w:t>
            </w:r>
            <w:proofErr w:type="spellStart"/>
            <w:r>
              <w:rPr>
                <w:lang w:eastAsia="zh-CN"/>
              </w:rPr>
              <w:t>snpn</w:t>
            </w:r>
            <w:proofErr w:type="spellEnd"/>
            <w:r>
              <w:rPr>
                <w:lang w:eastAsia="zh-CN"/>
              </w:rPr>
              <w:t>-list</w:t>
            </w:r>
          </w:p>
          <w:p w14:paraId="7B536720" w14:textId="77777777" w:rsidR="00EF7E61" w:rsidRDefault="00EF7E61" w:rsidP="00A53F8D">
            <w:pPr>
              <w:pStyle w:val="TAL"/>
              <w:rPr>
                <w:lang w:eastAsia="zh-CN"/>
              </w:rPr>
            </w:pPr>
            <w:r>
              <w:rPr>
                <w:rFonts w:hint="eastAsia"/>
                <w:lang w:eastAsia="zh-CN"/>
              </w:rPr>
              <w:t>- max-payload-size-</w:t>
            </w:r>
            <w:proofErr w:type="spellStart"/>
            <w:r>
              <w:rPr>
                <w:rFonts w:hint="eastAsia"/>
                <w:lang w:eastAsia="zh-CN"/>
              </w:rPr>
              <w:t>ext</w:t>
            </w:r>
            <w:proofErr w:type="spellEnd"/>
          </w:p>
          <w:p w14:paraId="49A8369A" w14:textId="77777777" w:rsidR="00EF7E61" w:rsidRPr="00690A26" w:rsidRDefault="00EF7E61" w:rsidP="00A53F8D">
            <w:pPr>
              <w:pStyle w:val="TAL"/>
              <w:rPr>
                <w:lang w:eastAsia="zh-CN"/>
              </w:rPr>
            </w:pPr>
            <w:r>
              <w:rPr>
                <w:lang w:eastAsia="zh-CN"/>
              </w:rPr>
              <w:t>- client-type</w:t>
            </w:r>
          </w:p>
        </w:tc>
      </w:tr>
      <w:tr w:rsidR="00EF7E61" w:rsidRPr="00690A26" w14:paraId="04B2627E" w14:textId="77777777" w:rsidTr="00A53F8D">
        <w:trPr>
          <w:cantSplit/>
          <w:jc w:val="center"/>
        </w:trPr>
        <w:tc>
          <w:tcPr>
            <w:tcW w:w="1276" w:type="dxa"/>
          </w:tcPr>
          <w:p w14:paraId="1CBADFA8" w14:textId="77777777" w:rsidR="00EF7E61" w:rsidRPr="00690A26" w:rsidRDefault="00EF7E61" w:rsidP="00A53F8D">
            <w:pPr>
              <w:pStyle w:val="TAC"/>
            </w:pPr>
            <w:r>
              <w:t>6</w:t>
            </w:r>
          </w:p>
        </w:tc>
        <w:tc>
          <w:tcPr>
            <w:tcW w:w="1705" w:type="dxa"/>
          </w:tcPr>
          <w:p w14:paraId="4822FD22" w14:textId="77777777" w:rsidR="00EF7E61" w:rsidRPr="00690A26" w:rsidRDefault="00EF7E61" w:rsidP="00A53F8D">
            <w:pPr>
              <w:pStyle w:val="TAC"/>
              <w:rPr>
                <w:noProof/>
                <w:lang w:eastAsia="zh-CN"/>
              </w:rPr>
            </w:pPr>
            <w:r>
              <w:rPr>
                <w:noProof/>
                <w:lang w:eastAsia="zh-CN"/>
              </w:rPr>
              <w:t>Service-Map</w:t>
            </w:r>
          </w:p>
        </w:tc>
        <w:tc>
          <w:tcPr>
            <w:tcW w:w="634" w:type="dxa"/>
          </w:tcPr>
          <w:p w14:paraId="0155D7AC" w14:textId="77777777" w:rsidR="00EF7E61" w:rsidRDefault="00EF7E61" w:rsidP="00A53F8D">
            <w:pPr>
              <w:pStyle w:val="TAL"/>
              <w:jc w:val="center"/>
            </w:pPr>
            <w:r>
              <w:t>M</w:t>
            </w:r>
          </w:p>
        </w:tc>
        <w:tc>
          <w:tcPr>
            <w:tcW w:w="5883" w:type="dxa"/>
          </w:tcPr>
          <w:p w14:paraId="553F9E8D" w14:textId="77777777" w:rsidR="00EF7E61" w:rsidRPr="00690A26" w:rsidRDefault="00EF7E61" w:rsidP="00A53F8D">
            <w:pPr>
              <w:pStyle w:val="TAL"/>
            </w:pPr>
            <w:r>
              <w:t>This feature indicates whether it is supported to identify the list of NF Service Instances as a map (i.e. the "</w:t>
            </w:r>
            <w:proofErr w:type="spellStart"/>
            <w:r>
              <w:t>nfServiceList</w:t>
            </w:r>
            <w:proofErr w:type="spellEnd"/>
            <w:r>
              <w:t xml:space="preserve">" attribute of </w:t>
            </w:r>
            <w:proofErr w:type="spellStart"/>
            <w:r>
              <w:t>NFProfile</w:t>
            </w:r>
            <w:proofErr w:type="spellEnd"/>
            <w:r>
              <w:t xml:space="preserve"> is supported).</w:t>
            </w:r>
          </w:p>
        </w:tc>
      </w:tr>
      <w:tr w:rsidR="00EF7E61" w:rsidRPr="00690A26" w14:paraId="771A7DED" w14:textId="77777777" w:rsidTr="00A53F8D">
        <w:trPr>
          <w:cantSplit/>
          <w:jc w:val="center"/>
        </w:trPr>
        <w:tc>
          <w:tcPr>
            <w:tcW w:w="1276" w:type="dxa"/>
          </w:tcPr>
          <w:p w14:paraId="4A791D7E" w14:textId="77777777" w:rsidR="00EF7E61" w:rsidRDefault="00EF7E61" w:rsidP="00A53F8D">
            <w:pPr>
              <w:pStyle w:val="TAC"/>
            </w:pPr>
            <w:r>
              <w:t>7</w:t>
            </w:r>
          </w:p>
        </w:tc>
        <w:tc>
          <w:tcPr>
            <w:tcW w:w="1705" w:type="dxa"/>
          </w:tcPr>
          <w:p w14:paraId="236D3A93" w14:textId="77777777" w:rsidR="00EF7E61" w:rsidRDefault="00EF7E61" w:rsidP="00A53F8D">
            <w:pPr>
              <w:pStyle w:val="TAC"/>
              <w:rPr>
                <w:noProof/>
                <w:lang w:eastAsia="zh-CN"/>
              </w:rPr>
            </w:pPr>
            <w:r w:rsidRPr="00690A26">
              <w:rPr>
                <w:noProof/>
                <w:lang w:eastAsia="zh-CN"/>
              </w:rPr>
              <w:t>Query-Params-Ext</w:t>
            </w:r>
            <w:r>
              <w:rPr>
                <w:noProof/>
                <w:lang w:eastAsia="zh-CN"/>
              </w:rPr>
              <w:t>3</w:t>
            </w:r>
          </w:p>
        </w:tc>
        <w:tc>
          <w:tcPr>
            <w:tcW w:w="634" w:type="dxa"/>
          </w:tcPr>
          <w:p w14:paraId="306CDE0A" w14:textId="77777777" w:rsidR="00EF7E61" w:rsidRDefault="00EF7E61" w:rsidP="00A53F8D">
            <w:pPr>
              <w:pStyle w:val="TAL"/>
              <w:jc w:val="center"/>
            </w:pPr>
            <w:r>
              <w:t>O</w:t>
            </w:r>
          </w:p>
        </w:tc>
        <w:tc>
          <w:tcPr>
            <w:tcW w:w="5883" w:type="dxa"/>
          </w:tcPr>
          <w:p w14:paraId="5B8EE7CB" w14:textId="77777777" w:rsidR="00EF7E61" w:rsidRPr="00690A26" w:rsidRDefault="00EF7E61" w:rsidP="00A53F8D">
            <w:pPr>
              <w:pStyle w:val="TAL"/>
            </w:pPr>
            <w:r w:rsidRPr="00690A26">
              <w:t>Support of the following query parameters:</w:t>
            </w:r>
          </w:p>
          <w:p w14:paraId="145F3F80" w14:textId="77777777" w:rsidR="00EF7E61" w:rsidRPr="00690A26" w:rsidRDefault="00EF7E61" w:rsidP="00A53F8D">
            <w:pPr>
              <w:pStyle w:val="TAL"/>
              <w:rPr>
                <w:lang w:val="en-US"/>
              </w:rPr>
            </w:pPr>
            <w:r w:rsidRPr="00690A26">
              <w:t xml:space="preserve">- </w:t>
            </w:r>
            <w:proofErr w:type="spellStart"/>
            <w:r>
              <w:t>ims</w:t>
            </w:r>
            <w:proofErr w:type="spellEnd"/>
            <w:r>
              <w:t>-private-identity</w:t>
            </w:r>
          </w:p>
          <w:p w14:paraId="2513C26E" w14:textId="77777777" w:rsidR="00EF7E61" w:rsidRDefault="00EF7E61" w:rsidP="00A53F8D">
            <w:pPr>
              <w:pStyle w:val="TAL"/>
            </w:pPr>
            <w:r w:rsidRPr="00690A26">
              <w:t xml:space="preserve">- </w:t>
            </w:r>
            <w:proofErr w:type="spellStart"/>
            <w:r>
              <w:t>ims</w:t>
            </w:r>
            <w:proofErr w:type="spellEnd"/>
            <w:r>
              <w:t>-public-identity</w:t>
            </w:r>
          </w:p>
          <w:p w14:paraId="0216C0E5" w14:textId="77777777" w:rsidR="00EF7E61" w:rsidRDefault="00EF7E61" w:rsidP="00A53F8D">
            <w:pPr>
              <w:pStyle w:val="TAL"/>
            </w:pPr>
            <w:r>
              <w:t xml:space="preserve">- </w:t>
            </w:r>
            <w:proofErr w:type="spellStart"/>
            <w:r>
              <w:t>msisdn</w:t>
            </w:r>
            <w:proofErr w:type="spellEnd"/>
          </w:p>
          <w:p w14:paraId="3DF2B6E1" w14:textId="77777777" w:rsidR="00EF7E61" w:rsidRDefault="00EF7E61" w:rsidP="00A53F8D">
            <w:pPr>
              <w:pStyle w:val="TAL"/>
            </w:pPr>
            <w:r w:rsidRPr="00690A26">
              <w:t>- requester-</w:t>
            </w:r>
            <w:proofErr w:type="spellStart"/>
            <w:r>
              <w:t>plmn</w:t>
            </w:r>
            <w:proofErr w:type="spellEnd"/>
            <w:r>
              <w:t>-specific-</w:t>
            </w:r>
            <w:proofErr w:type="spellStart"/>
            <w:r>
              <w:t>snssai</w:t>
            </w:r>
            <w:proofErr w:type="spellEnd"/>
            <w:r>
              <w:t>-list</w:t>
            </w:r>
          </w:p>
          <w:p w14:paraId="235EBD98" w14:textId="77777777" w:rsidR="00EF7E61" w:rsidRDefault="00EF7E61" w:rsidP="00A53F8D">
            <w:pPr>
              <w:pStyle w:val="TAL"/>
            </w:pPr>
            <w:r>
              <w:t>- n1-msg-class</w:t>
            </w:r>
          </w:p>
          <w:p w14:paraId="049C3143" w14:textId="77777777" w:rsidR="00EF7E61" w:rsidRDefault="00EF7E61" w:rsidP="00A53F8D">
            <w:pPr>
              <w:pStyle w:val="TAL"/>
            </w:pPr>
            <w:r>
              <w:t>- n2-info-class</w:t>
            </w:r>
          </w:p>
        </w:tc>
      </w:tr>
      <w:tr w:rsidR="00EF7E61" w:rsidRPr="00690A26" w14:paraId="015FBD16" w14:textId="77777777" w:rsidTr="00A53F8D">
        <w:trPr>
          <w:cantSplit/>
          <w:jc w:val="center"/>
        </w:trPr>
        <w:tc>
          <w:tcPr>
            <w:tcW w:w="1276" w:type="dxa"/>
          </w:tcPr>
          <w:p w14:paraId="4E5DDBD7" w14:textId="77777777" w:rsidR="00EF7E61" w:rsidRDefault="00EF7E61" w:rsidP="00A53F8D">
            <w:pPr>
              <w:pStyle w:val="TAC"/>
            </w:pPr>
            <w:r>
              <w:t>8</w:t>
            </w:r>
          </w:p>
        </w:tc>
        <w:tc>
          <w:tcPr>
            <w:tcW w:w="1705" w:type="dxa"/>
          </w:tcPr>
          <w:p w14:paraId="01C7B2C8" w14:textId="77777777" w:rsidR="00EF7E61" w:rsidRPr="00690A26" w:rsidRDefault="00EF7E61" w:rsidP="00A53F8D">
            <w:pPr>
              <w:pStyle w:val="TAC"/>
              <w:rPr>
                <w:noProof/>
                <w:lang w:eastAsia="zh-CN"/>
              </w:rPr>
            </w:pPr>
            <w:r w:rsidRPr="00690A26">
              <w:rPr>
                <w:noProof/>
                <w:lang w:eastAsia="zh-CN"/>
              </w:rPr>
              <w:t>Query-Params-Ext</w:t>
            </w:r>
            <w:r>
              <w:rPr>
                <w:noProof/>
                <w:lang w:eastAsia="zh-CN"/>
              </w:rPr>
              <w:t>4</w:t>
            </w:r>
          </w:p>
        </w:tc>
        <w:tc>
          <w:tcPr>
            <w:tcW w:w="634" w:type="dxa"/>
          </w:tcPr>
          <w:p w14:paraId="652256CE" w14:textId="77777777" w:rsidR="00EF7E61" w:rsidRDefault="00EF7E61" w:rsidP="00A53F8D">
            <w:pPr>
              <w:pStyle w:val="TAL"/>
              <w:jc w:val="center"/>
            </w:pPr>
            <w:r>
              <w:t>O</w:t>
            </w:r>
          </w:p>
        </w:tc>
        <w:tc>
          <w:tcPr>
            <w:tcW w:w="5883" w:type="dxa"/>
          </w:tcPr>
          <w:p w14:paraId="716906DC" w14:textId="77777777" w:rsidR="00EF7E61" w:rsidRPr="00690A26" w:rsidRDefault="00EF7E61" w:rsidP="00A53F8D">
            <w:pPr>
              <w:pStyle w:val="TAL"/>
            </w:pPr>
            <w:r w:rsidRPr="00690A26">
              <w:t>Support of the following query parameters:</w:t>
            </w:r>
          </w:p>
          <w:p w14:paraId="65391796" w14:textId="77777777" w:rsidR="00EF7E61" w:rsidRPr="00690A26" w:rsidRDefault="00EF7E61" w:rsidP="00A53F8D">
            <w:pPr>
              <w:pStyle w:val="TAL"/>
              <w:rPr>
                <w:lang w:val="en-US"/>
              </w:rPr>
            </w:pPr>
            <w:r w:rsidRPr="00690A26">
              <w:t xml:space="preserve">- </w:t>
            </w:r>
            <w:r>
              <w:t>realm-id</w:t>
            </w:r>
          </w:p>
          <w:p w14:paraId="5A4AC476" w14:textId="77777777" w:rsidR="00EF7E61" w:rsidRPr="00690A26" w:rsidRDefault="00EF7E61" w:rsidP="00A53F8D">
            <w:pPr>
              <w:pStyle w:val="TAL"/>
            </w:pPr>
            <w:r w:rsidRPr="00690A26">
              <w:t xml:space="preserve">- </w:t>
            </w:r>
            <w:r>
              <w:t>storage-id</w:t>
            </w:r>
          </w:p>
        </w:tc>
      </w:tr>
      <w:tr w:rsidR="00EF7E61" w:rsidRPr="00690A26" w14:paraId="3D8C35B8" w14:textId="77777777" w:rsidTr="00A53F8D">
        <w:trPr>
          <w:cantSplit/>
          <w:jc w:val="center"/>
        </w:trPr>
        <w:tc>
          <w:tcPr>
            <w:tcW w:w="1276" w:type="dxa"/>
          </w:tcPr>
          <w:p w14:paraId="50E59CC7" w14:textId="77777777" w:rsidR="00EF7E61" w:rsidRDefault="00EF7E61" w:rsidP="00A53F8D">
            <w:pPr>
              <w:pStyle w:val="TAC"/>
            </w:pPr>
            <w:r>
              <w:t>9</w:t>
            </w:r>
          </w:p>
        </w:tc>
        <w:tc>
          <w:tcPr>
            <w:tcW w:w="1705" w:type="dxa"/>
          </w:tcPr>
          <w:p w14:paraId="13BC6972" w14:textId="77777777" w:rsidR="00EF7E61" w:rsidRPr="00690A26" w:rsidRDefault="00EF7E61" w:rsidP="00A53F8D">
            <w:pPr>
              <w:pStyle w:val="TAC"/>
              <w:rPr>
                <w:noProof/>
                <w:lang w:eastAsia="zh-CN"/>
              </w:rPr>
            </w:pPr>
            <w:r w:rsidRPr="00690A26">
              <w:t>Query-</w:t>
            </w:r>
            <w:proofErr w:type="spellStart"/>
            <w:r w:rsidRPr="00690A26">
              <w:t>Param</w:t>
            </w:r>
            <w:proofErr w:type="spellEnd"/>
            <w:r w:rsidRPr="00690A26">
              <w:t>-</w:t>
            </w:r>
            <w:proofErr w:type="spellStart"/>
            <w:r>
              <w:t>vSmf</w:t>
            </w:r>
            <w:proofErr w:type="spellEnd"/>
            <w:r>
              <w:t>-Capability</w:t>
            </w:r>
          </w:p>
        </w:tc>
        <w:tc>
          <w:tcPr>
            <w:tcW w:w="634" w:type="dxa"/>
          </w:tcPr>
          <w:p w14:paraId="3E25EF9D" w14:textId="77777777" w:rsidR="00EF7E61" w:rsidRDefault="00EF7E61" w:rsidP="00A53F8D">
            <w:pPr>
              <w:pStyle w:val="TAL"/>
              <w:jc w:val="center"/>
            </w:pPr>
            <w:r>
              <w:t>O</w:t>
            </w:r>
          </w:p>
        </w:tc>
        <w:tc>
          <w:tcPr>
            <w:tcW w:w="5883" w:type="dxa"/>
          </w:tcPr>
          <w:p w14:paraId="50663286" w14:textId="77777777" w:rsidR="00EF7E61" w:rsidRPr="00690A26" w:rsidRDefault="00EF7E61" w:rsidP="00A53F8D">
            <w:pPr>
              <w:pStyle w:val="TAL"/>
            </w:pPr>
            <w:r w:rsidRPr="00690A26">
              <w:t xml:space="preserve">Support of the query parameters for </w:t>
            </w:r>
            <w:r>
              <w:t>V-SMF Capability</w:t>
            </w:r>
            <w:r w:rsidRPr="00690A26">
              <w:t>:</w:t>
            </w:r>
          </w:p>
          <w:p w14:paraId="7BAD2C5F" w14:textId="77777777" w:rsidR="00EF7E61" w:rsidRPr="00690A26" w:rsidRDefault="00EF7E61" w:rsidP="00A53F8D">
            <w:pPr>
              <w:pStyle w:val="TAL"/>
            </w:pPr>
            <w:r>
              <w:t xml:space="preserve">- </w:t>
            </w:r>
            <w:proofErr w:type="spellStart"/>
            <w:r>
              <w:t>vsmf</w:t>
            </w:r>
            <w:proofErr w:type="spellEnd"/>
            <w:r>
              <w:t>-support-</w:t>
            </w:r>
            <w:proofErr w:type="spellStart"/>
            <w:r>
              <w:t>ind</w:t>
            </w:r>
            <w:proofErr w:type="spellEnd"/>
          </w:p>
        </w:tc>
      </w:tr>
      <w:tr w:rsidR="00EF7E61" w:rsidRPr="00690A26" w14:paraId="74D47ED8" w14:textId="77777777" w:rsidTr="00A53F8D">
        <w:trPr>
          <w:cantSplit/>
          <w:jc w:val="center"/>
        </w:trPr>
        <w:tc>
          <w:tcPr>
            <w:tcW w:w="1276" w:type="dxa"/>
          </w:tcPr>
          <w:p w14:paraId="46F59B66" w14:textId="77777777" w:rsidR="00EF7E61" w:rsidRDefault="00EF7E61" w:rsidP="00A53F8D">
            <w:pPr>
              <w:pStyle w:val="TAC"/>
            </w:pPr>
            <w:r>
              <w:t>10</w:t>
            </w:r>
          </w:p>
        </w:tc>
        <w:tc>
          <w:tcPr>
            <w:tcW w:w="1705" w:type="dxa"/>
          </w:tcPr>
          <w:p w14:paraId="575783CD" w14:textId="77777777" w:rsidR="00EF7E61" w:rsidRPr="00690A26" w:rsidRDefault="00EF7E61" w:rsidP="00A53F8D">
            <w:pPr>
              <w:pStyle w:val="TAC"/>
              <w:rPr>
                <w:noProof/>
                <w:lang w:eastAsia="zh-CN"/>
              </w:rPr>
            </w:pPr>
            <w:r>
              <w:rPr>
                <w:noProof/>
                <w:lang w:eastAsia="zh-CN"/>
              </w:rPr>
              <w:t>Enh-NF-Discovery</w:t>
            </w:r>
          </w:p>
        </w:tc>
        <w:tc>
          <w:tcPr>
            <w:tcW w:w="634" w:type="dxa"/>
          </w:tcPr>
          <w:p w14:paraId="536830F4" w14:textId="77777777" w:rsidR="00EF7E61" w:rsidRDefault="00EF7E61" w:rsidP="00A53F8D">
            <w:pPr>
              <w:pStyle w:val="TAL"/>
              <w:jc w:val="center"/>
            </w:pPr>
            <w:r>
              <w:t>O</w:t>
            </w:r>
          </w:p>
        </w:tc>
        <w:tc>
          <w:tcPr>
            <w:tcW w:w="5883" w:type="dxa"/>
          </w:tcPr>
          <w:p w14:paraId="5F2AE68B" w14:textId="77777777" w:rsidR="00EF7E61" w:rsidRDefault="00EF7E61" w:rsidP="00A53F8D">
            <w:pPr>
              <w:pStyle w:val="TAL"/>
            </w:pPr>
            <w:r>
              <w:t>Enhanced NF Discovery</w:t>
            </w:r>
          </w:p>
          <w:p w14:paraId="0BDB3D8A" w14:textId="77777777" w:rsidR="00EF7E61" w:rsidRPr="00690A26" w:rsidRDefault="00EF7E61" w:rsidP="00A53F8D">
            <w:pPr>
              <w:pStyle w:val="TAL"/>
            </w:pPr>
            <w:r>
              <w:t xml:space="preserve">This feature indicates whether it is supported to return the </w:t>
            </w:r>
            <w:proofErr w:type="spellStart"/>
            <w:r>
              <w:t>nfInstanceList</w:t>
            </w:r>
            <w:proofErr w:type="spellEnd"/>
            <w:r>
              <w:t xml:space="preserve"> IE in the NF Discovery response. </w:t>
            </w:r>
          </w:p>
        </w:tc>
      </w:tr>
      <w:tr w:rsidR="00EF7E61" w:rsidRPr="00690A26" w14:paraId="65E188A7" w14:textId="77777777" w:rsidTr="00A53F8D">
        <w:trPr>
          <w:cantSplit/>
          <w:jc w:val="center"/>
        </w:trPr>
        <w:tc>
          <w:tcPr>
            <w:tcW w:w="1276" w:type="dxa"/>
          </w:tcPr>
          <w:p w14:paraId="171308A7" w14:textId="77777777" w:rsidR="00EF7E61" w:rsidRDefault="00EF7E61" w:rsidP="00A53F8D">
            <w:pPr>
              <w:pStyle w:val="TAC"/>
            </w:pPr>
            <w:r>
              <w:t>11</w:t>
            </w:r>
          </w:p>
        </w:tc>
        <w:tc>
          <w:tcPr>
            <w:tcW w:w="1705" w:type="dxa"/>
          </w:tcPr>
          <w:p w14:paraId="503F9C99" w14:textId="77777777" w:rsidR="00EF7E61" w:rsidRDefault="00EF7E61" w:rsidP="00A53F8D">
            <w:pPr>
              <w:pStyle w:val="TAC"/>
              <w:rPr>
                <w:noProof/>
                <w:lang w:eastAsia="zh-CN"/>
              </w:rPr>
            </w:pPr>
            <w:r>
              <w:rPr>
                <w:lang w:val="es-ES"/>
              </w:rPr>
              <w:t>Query-</w:t>
            </w:r>
            <w:r w:rsidRPr="00743A0D">
              <w:rPr>
                <w:color w:val="000000"/>
              </w:rPr>
              <w:t>SBIProtoc17</w:t>
            </w:r>
          </w:p>
        </w:tc>
        <w:tc>
          <w:tcPr>
            <w:tcW w:w="634" w:type="dxa"/>
          </w:tcPr>
          <w:p w14:paraId="336780AF" w14:textId="77777777" w:rsidR="00EF7E61" w:rsidRDefault="00EF7E61" w:rsidP="00A53F8D">
            <w:pPr>
              <w:pStyle w:val="TAL"/>
              <w:jc w:val="center"/>
            </w:pPr>
            <w:r>
              <w:t>O</w:t>
            </w:r>
          </w:p>
        </w:tc>
        <w:tc>
          <w:tcPr>
            <w:tcW w:w="5883" w:type="dxa"/>
          </w:tcPr>
          <w:p w14:paraId="24C09104" w14:textId="77777777" w:rsidR="00EF7E61" w:rsidRPr="00690A26" w:rsidRDefault="00EF7E61" w:rsidP="00A53F8D">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CB0A0C">
              <w:t>:</w:t>
            </w:r>
          </w:p>
          <w:p w14:paraId="0A881F52" w14:textId="77777777" w:rsidR="00EF7E61" w:rsidRDefault="00EF7E61" w:rsidP="00A53F8D">
            <w:pPr>
              <w:pStyle w:val="TAL"/>
            </w:pPr>
            <w:r w:rsidRPr="00690A26">
              <w:t xml:space="preserve">- </w:t>
            </w:r>
            <w:r>
              <w:t>preferred-vendor-specific-features</w:t>
            </w:r>
          </w:p>
          <w:p w14:paraId="2326509A" w14:textId="77777777" w:rsidR="00EF7E61" w:rsidRDefault="00EF7E61" w:rsidP="00A53F8D">
            <w:pPr>
              <w:pStyle w:val="TAL"/>
            </w:pPr>
            <w:r w:rsidRPr="00690A26">
              <w:t xml:space="preserve">- </w:t>
            </w:r>
            <w:r>
              <w:t>preferred-vendor-specific-</w:t>
            </w:r>
            <w:proofErr w:type="spellStart"/>
            <w:r>
              <w:t>nf</w:t>
            </w:r>
            <w:proofErr w:type="spellEnd"/>
            <w:r>
              <w:t>-features</w:t>
            </w:r>
          </w:p>
          <w:p w14:paraId="0FEEE62F" w14:textId="77777777" w:rsidR="00EF7E61" w:rsidRDefault="00EF7E61" w:rsidP="00A53F8D">
            <w:pPr>
              <w:pStyle w:val="TAL"/>
              <w:rPr>
                <w:lang w:eastAsia="zh-CN"/>
              </w:rPr>
            </w:pPr>
            <w:r>
              <w:rPr>
                <w:rFonts w:hint="eastAsia"/>
                <w:lang w:eastAsia="zh-CN"/>
              </w:rPr>
              <w:t>- home-pub-key-id</w:t>
            </w:r>
          </w:p>
          <w:p w14:paraId="5B01626D" w14:textId="77777777" w:rsidR="00EF7E61" w:rsidRDefault="00EF7E61" w:rsidP="00A53F8D">
            <w:pPr>
              <w:pStyle w:val="TAL"/>
              <w:rPr>
                <w:lang w:eastAsia="zh-CN"/>
              </w:rPr>
            </w:pPr>
            <w:r>
              <w:rPr>
                <w:lang w:eastAsia="zh-CN"/>
              </w:rPr>
              <w:t xml:space="preserve">- </w:t>
            </w:r>
            <w:proofErr w:type="spellStart"/>
            <w:r>
              <w:rPr>
                <w:lang w:eastAsia="zh-CN"/>
              </w:rPr>
              <w:t>pgw-ip</w:t>
            </w:r>
            <w:proofErr w:type="spellEnd"/>
          </w:p>
          <w:p w14:paraId="5F29E921" w14:textId="77777777" w:rsidR="00EF7E61" w:rsidRDefault="00EF7E61" w:rsidP="00A53F8D">
            <w:pPr>
              <w:pStyle w:val="TAL"/>
            </w:pPr>
          </w:p>
        </w:tc>
      </w:tr>
      <w:tr w:rsidR="00EF7E61" w:rsidRPr="00690A26" w14:paraId="731732DD" w14:textId="77777777" w:rsidTr="00A53F8D">
        <w:trPr>
          <w:cantSplit/>
          <w:jc w:val="center"/>
        </w:trPr>
        <w:tc>
          <w:tcPr>
            <w:tcW w:w="1276" w:type="dxa"/>
          </w:tcPr>
          <w:p w14:paraId="18445D91" w14:textId="77777777" w:rsidR="00EF7E61" w:rsidRDefault="00EF7E61" w:rsidP="00A53F8D">
            <w:pPr>
              <w:pStyle w:val="TAC"/>
            </w:pPr>
            <w:r>
              <w:t>12</w:t>
            </w:r>
          </w:p>
        </w:tc>
        <w:tc>
          <w:tcPr>
            <w:tcW w:w="1705" w:type="dxa"/>
          </w:tcPr>
          <w:p w14:paraId="11C63090" w14:textId="77777777" w:rsidR="00EF7E61" w:rsidRPr="00690A26" w:rsidRDefault="00EF7E61" w:rsidP="00A53F8D">
            <w:pPr>
              <w:pStyle w:val="TAC"/>
              <w:rPr>
                <w:noProof/>
                <w:lang w:eastAsia="zh-CN"/>
              </w:rPr>
            </w:pPr>
            <w:r>
              <w:rPr>
                <w:noProof/>
                <w:lang w:eastAsia="zh-CN"/>
              </w:rPr>
              <w:t>SCPDRI</w:t>
            </w:r>
          </w:p>
        </w:tc>
        <w:tc>
          <w:tcPr>
            <w:tcW w:w="634" w:type="dxa"/>
          </w:tcPr>
          <w:p w14:paraId="7B41B038" w14:textId="77777777" w:rsidR="00EF7E61" w:rsidRDefault="00EF7E61" w:rsidP="00A53F8D">
            <w:pPr>
              <w:pStyle w:val="TAL"/>
              <w:jc w:val="center"/>
            </w:pPr>
            <w:r>
              <w:t>O</w:t>
            </w:r>
          </w:p>
        </w:tc>
        <w:tc>
          <w:tcPr>
            <w:tcW w:w="5883" w:type="dxa"/>
          </w:tcPr>
          <w:p w14:paraId="22123F1E" w14:textId="77777777" w:rsidR="00EF7E61" w:rsidRDefault="00EF7E61" w:rsidP="00A53F8D">
            <w:pPr>
              <w:pStyle w:val="TAL"/>
            </w:pPr>
            <w:r>
              <w:t>SCP Domain Routing Information</w:t>
            </w:r>
          </w:p>
          <w:p w14:paraId="310C3598" w14:textId="77777777" w:rsidR="00EF7E61" w:rsidRDefault="00EF7E61" w:rsidP="00A53F8D">
            <w:pPr>
              <w:pStyle w:val="TAL"/>
            </w:pPr>
          </w:p>
          <w:p w14:paraId="3C70DDF0" w14:textId="77777777" w:rsidR="00EF7E61" w:rsidRDefault="00EF7E61" w:rsidP="00A53F8D">
            <w:pPr>
              <w:pStyle w:val="TAL"/>
            </w:pPr>
            <w:r>
              <w:t>An NRF supporting this feature shall allow a service consumer (i.e. a SCP) to get the SCP Domain Routing Information and subscribe/unsubscribe to the change of SCP Domain Routing Information with following service operations:</w:t>
            </w:r>
          </w:p>
          <w:p w14:paraId="50FF123C" w14:textId="77777777" w:rsidR="00EF7E61" w:rsidRDefault="00EF7E61" w:rsidP="00A53F8D">
            <w:pPr>
              <w:pStyle w:val="TAL"/>
            </w:pPr>
            <w:r>
              <w:t>-</w:t>
            </w:r>
            <w:r>
              <w:tab/>
            </w:r>
            <w:proofErr w:type="spellStart"/>
            <w:r>
              <w:t>SCPDomainRoutingInfoGet</w:t>
            </w:r>
            <w:proofErr w:type="spellEnd"/>
            <w:r>
              <w:t xml:space="preserve"> (see clause 5.3.2.3)</w:t>
            </w:r>
          </w:p>
          <w:p w14:paraId="646B5DAA" w14:textId="77777777" w:rsidR="00EF7E61" w:rsidRDefault="00EF7E61" w:rsidP="00A53F8D">
            <w:pPr>
              <w:pStyle w:val="TAL"/>
            </w:pPr>
            <w:r>
              <w:t>-</w:t>
            </w:r>
            <w:r>
              <w:tab/>
            </w:r>
            <w:proofErr w:type="spellStart"/>
            <w:r>
              <w:t>SCPDomainRoutingInfoSubscribe</w:t>
            </w:r>
            <w:proofErr w:type="spellEnd"/>
            <w:r>
              <w:t xml:space="preserve"> (see clause 5.3.2.4)</w:t>
            </w:r>
          </w:p>
          <w:p w14:paraId="05F522BF" w14:textId="77777777" w:rsidR="00EF7E61" w:rsidRDefault="00EF7E61" w:rsidP="00A53F8D">
            <w:pPr>
              <w:pStyle w:val="TAL"/>
            </w:pPr>
            <w:r>
              <w:t>-</w:t>
            </w:r>
            <w:r>
              <w:tab/>
            </w:r>
            <w:proofErr w:type="spellStart"/>
            <w:r>
              <w:t>SCPDomainRoutingInfoUnsubscribe</w:t>
            </w:r>
            <w:proofErr w:type="spellEnd"/>
            <w:r>
              <w:t xml:space="preserve"> (see clause 5.3.2.6)</w:t>
            </w:r>
          </w:p>
          <w:p w14:paraId="2842A0A7" w14:textId="77777777" w:rsidR="00EF7E61" w:rsidRDefault="00EF7E61" w:rsidP="00A53F8D">
            <w:pPr>
              <w:pStyle w:val="TAL"/>
            </w:pPr>
          </w:p>
          <w:p w14:paraId="1F19E10A" w14:textId="77777777" w:rsidR="00EF7E61" w:rsidRDefault="00EF7E61" w:rsidP="00A53F8D">
            <w:pPr>
              <w:pStyle w:val="TAL"/>
            </w:pPr>
            <w:r>
              <w:t xml:space="preserve">A service consumer (i.e. a SCP) supporting this feature shall be able to handle </w:t>
            </w:r>
            <w:proofErr w:type="spellStart"/>
            <w:r>
              <w:t>SCPDomainRoutingInfo</w:t>
            </w:r>
            <w:r w:rsidRPr="00690A26">
              <w:t>Notify</w:t>
            </w:r>
            <w:proofErr w:type="spellEnd"/>
            <w:r>
              <w:t xml:space="preserve"> as specified in clause 5.3.2.5, if subscribed to the change of SCP Domain Routing Information in the NRF.</w:t>
            </w:r>
          </w:p>
          <w:p w14:paraId="3EDB0337" w14:textId="77777777" w:rsidR="00EF7E61" w:rsidRPr="00690A26" w:rsidRDefault="00EF7E61" w:rsidP="00A53F8D">
            <w:pPr>
              <w:pStyle w:val="TAL"/>
            </w:pPr>
          </w:p>
        </w:tc>
      </w:tr>
      <w:tr w:rsidR="00EF7E61" w:rsidRPr="00690A26" w14:paraId="5A82A25D" w14:textId="77777777" w:rsidTr="00A53F8D">
        <w:trPr>
          <w:cantSplit/>
          <w:jc w:val="center"/>
        </w:trPr>
        <w:tc>
          <w:tcPr>
            <w:tcW w:w="1276" w:type="dxa"/>
          </w:tcPr>
          <w:p w14:paraId="5C0738FA" w14:textId="77777777" w:rsidR="00EF7E61" w:rsidRDefault="00EF7E61" w:rsidP="00A53F8D">
            <w:pPr>
              <w:pStyle w:val="TAC"/>
            </w:pPr>
            <w:r>
              <w:t>13</w:t>
            </w:r>
          </w:p>
        </w:tc>
        <w:tc>
          <w:tcPr>
            <w:tcW w:w="1705" w:type="dxa"/>
          </w:tcPr>
          <w:p w14:paraId="1C21AFDB" w14:textId="77777777" w:rsidR="00EF7E61" w:rsidRDefault="00EF7E61" w:rsidP="00A53F8D">
            <w:pPr>
              <w:pStyle w:val="TAC"/>
              <w:rPr>
                <w:noProof/>
                <w:lang w:eastAsia="zh-CN"/>
              </w:rPr>
            </w:pPr>
            <w:r>
              <w:rPr>
                <w:lang w:val="es-ES"/>
              </w:rPr>
              <w:t>Query-Upf-Pfcp</w:t>
            </w:r>
          </w:p>
        </w:tc>
        <w:tc>
          <w:tcPr>
            <w:tcW w:w="634" w:type="dxa"/>
          </w:tcPr>
          <w:p w14:paraId="536420A6" w14:textId="77777777" w:rsidR="00EF7E61" w:rsidRDefault="00EF7E61" w:rsidP="00A53F8D">
            <w:pPr>
              <w:pStyle w:val="TAL"/>
              <w:jc w:val="center"/>
            </w:pPr>
            <w:r>
              <w:t>O</w:t>
            </w:r>
          </w:p>
        </w:tc>
        <w:tc>
          <w:tcPr>
            <w:tcW w:w="5883" w:type="dxa"/>
          </w:tcPr>
          <w:p w14:paraId="43457412" w14:textId="77777777" w:rsidR="00EF7E61" w:rsidRDefault="00EF7E61" w:rsidP="00A53F8D">
            <w:pPr>
              <w:pStyle w:val="TAL"/>
            </w:pPr>
            <w:r w:rsidRPr="00690A26">
              <w:rPr>
                <w:rFonts w:hint="eastAsia"/>
                <w:lang w:eastAsia="zh-CN"/>
              </w:rPr>
              <w:t xml:space="preserve">This feature indicates whether the NRF supports selection of UPF with </w:t>
            </w:r>
            <w:r>
              <w:rPr>
                <w:lang w:eastAsia="zh-CN"/>
              </w:rPr>
              <w:t>required UP function features as defined in 3GPP TS 29.244 [21].</w:t>
            </w:r>
          </w:p>
        </w:tc>
      </w:tr>
      <w:tr w:rsidR="00EF7E61" w:rsidRPr="00690A26" w14:paraId="3821B4D6" w14:textId="77777777" w:rsidTr="00A53F8D">
        <w:trPr>
          <w:cantSplit/>
          <w:jc w:val="center"/>
        </w:trPr>
        <w:tc>
          <w:tcPr>
            <w:tcW w:w="1276" w:type="dxa"/>
          </w:tcPr>
          <w:p w14:paraId="609BC318" w14:textId="77777777" w:rsidR="00EF7E61" w:rsidRDefault="00EF7E61" w:rsidP="00A53F8D">
            <w:pPr>
              <w:pStyle w:val="TAC"/>
            </w:pPr>
            <w:r>
              <w:rPr>
                <w:lang w:eastAsia="zh-CN"/>
              </w:rPr>
              <w:t>14</w:t>
            </w:r>
          </w:p>
        </w:tc>
        <w:tc>
          <w:tcPr>
            <w:tcW w:w="1705" w:type="dxa"/>
          </w:tcPr>
          <w:p w14:paraId="52984C7B" w14:textId="77777777" w:rsidR="00EF7E61" w:rsidRPr="00A84750" w:rsidRDefault="00EF7E61" w:rsidP="00A53F8D">
            <w:pPr>
              <w:pStyle w:val="TAC"/>
              <w:rPr>
                <w:lang w:val="en-US"/>
              </w:rPr>
            </w:pPr>
            <w:r w:rsidRPr="00A84750">
              <w:rPr>
                <w:lang w:val="en-US"/>
              </w:rPr>
              <w:t>Query-5G-ProSe</w:t>
            </w:r>
          </w:p>
        </w:tc>
        <w:tc>
          <w:tcPr>
            <w:tcW w:w="634" w:type="dxa"/>
          </w:tcPr>
          <w:p w14:paraId="37BADF94" w14:textId="77777777" w:rsidR="00EF7E61" w:rsidRDefault="00EF7E61" w:rsidP="00A53F8D">
            <w:pPr>
              <w:pStyle w:val="TAL"/>
              <w:jc w:val="center"/>
            </w:pPr>
            <w:r>
              <w:t>O</w:t>
            </w:r>
          </w:p>
        </w:tc>
        <w:tc>
          <w:tcPr>
            <w:tcW w:w="5883" w:type="dxa"/>
          </w:tcPr>
          <w:p w14:paraId="172002E4" w14:textId="77777777" w:rsidR="00EF7E61" w:rsidRDefault="00EF7E61" w:rsidP="00A53F8D">
            <w:pPr>
              <w:pStyle w:val="TAL"/>
            </w:pPr>
            <w:r>
              <w:t>Support of the following query parameters</w:t>
            </w:r>
            <w:r w:rsidRPr="00CB0A0C">
              <w:t>, for Proximity based Services in 5GS defined in 3GPP Rel-17:</w:t>
            </w:r>
          </w:p>
          <w:p w14:paraId="421B9B4D" w14:textId="77777777" w:rsidR="00EF7E61" w:rsidRPr="00690A26" w:rsidRDefault="00EF7E61" w:rsidP="00A53F8D">
            <w:pPr>
              <w:pStyle w:val="TAL"/>
              <w:rPr>
                <w:lang w:eastAsia="zh-CN"/>
              </w:rPr>
            </w:pPr>
            <w:r>
              <w:rPr>
                <w:lang w:eastAsia="zh-CN"/>
              </w:rPr>
              <w:t xml:space="preserve">- </w:t>
            </w:r>
            <w:r>
              <w:t>prose-support-</w:t>
            </w:r>
            <w:proofErr w:type="spellStart"/>
            <w:r>
              <w:t>ind</w:t>
            </w:r>
            <w:proofErr w:type="spellEnd"/>
          </w:p>
        </w:tc>
      </w:tr>
      <w:tr w:rsidR="00EF7E61" w:rsidRPr="00690A26" w14:paraId="7D1FE683" w14:textId="77777777" w:rsidTr="00A53F8D">
        <w:trPr>
          <w:cantSplit/>
          <w:jc w:val="center"/>
        </w:trPr>
        <w:tc>
          <w:tcPr>
            <w:tcW w:w="1276" w:type="dxa"/>
          </w:tcPr>
          <w:p w14:paraId="002343BF" w14:textId="77777777" w:rsidR="00EF7E61" w:rsidRDefault="00EF7E61" w:rsidP="00A53F8D">
            <w:pPr>
              <w:pStyle w:val="TAC"/>
              <w:rPr>
                <w:lang w:eastAsia="zh-CN"/>
              </w:rPr>
            </w:pPr>
            <w:r>
              <w:rPr>
                <w:lang w:eastAsia="zh-CN"/>
              </w:rPr>
              <w:t>15</w:t>
            </w:r>
          </w:p>
        </w:tc>
        <w:tc>
          <w:tcPr>
            <w:tcW w:w="1705" w:type="dxa"/>
          </w:tcPr>
          <w:p w14:paraId="63EAAD3B" w14:textId="77777777" w:rsidR="00EF7E61" w:rsidRDefault="00EF7E61" w:rsidP="00A53F8D">
            <w:pPr>
              <w:pStyle w:val="TAC"/>
              <w:rPr>
                <w:noProof/>
                <w:lang w:eastAsia="zh-CN"/>
              </w:rPr>
            </w:pPr>
            <w:r w:rsidRPr="00350B76">
              <w:rPr>
                <w:rFonts w:hint="eastAsia"/>
                <w:noProof/>
                <w:lang w:eastAsia="zh-CN"/>
              </w:rPr>
              <w:t>NSAC</w:t>
            </w:r>
          </w:p>
        </w:tc>
        <w:tc>
          <w:tcPr>
            <w:tcW w:w="634" w:type="dxa"/>
          </w:tcPr>
          <w:p w14:paraId="3D04AF24" w14:textId="77777777" w:rsidR="00EF7E61" w:rsidRDefault="00EF7E61" w:rsidP="00A53F8D">
            <w:pPr>
              <w:pStyle w:val="TAL"/>
              <w:jc w:val="center"/>
            </w:pPr>
            <w:r w:rsidRPr="00350B76">
              <w:rPr>
                <w:rFonts w:hint="eastAsia"/>
                <w:lang w:eastAsia="zh-CN"/>
              </w:rPr>
              <w:t>O</w:t>
            </w:r>
          </w:p>
        </w:tc>
        <w:tc>
          <w:tcPr>
            <w:tcW w:w="5883" w:type="dxa"/>
          </w:tcPr>
          <w:p w14:paraId="77BFBFDB" w14:textId="77777777" w:rsidR="00EF7E61" w:rsidRDefault="00EF7E61" w:rsidP="00A53F8D">
            <w:pPr>
              <w:pStyle w:val="TAL"/>
              <w:rPr>
                <w:lang w:eastAsia="zh-CN"/>
              </w:rPr>
            </w:pPr>
            <w:r w:rsidRPr="00350B76">
              <w:rPr>
                <w:rFonts w:hint="eastAsia"/>
                <w:lang w:eastAsia="zh-CN"/>
              </w:rPr>
              <w:t xml:space="preserve">This feature indicates the NSACF </w:t>
            </w:r>
            <w:r>
              <w:rPr>
                <w:lang w:eastAsia="zh-CN"/>
              </w:rPr>
              <w:t xml:space="preserve">serving area and </w:t>
            </w:r>
            <w:r w:rsidRPr="00350B76">
              <w:rPr>
                <w:rFonts w:hint="eastAsia"/>
                <w:lang w:eastAsia="zh-CN"/>
              </w:rPr>
              <w:t>service capability.</w:t>
            </w:r>
          </w:p>
          <w:p w14:paraId="12303537" w14:textId="77777777" w:rsidR="00EF7E61" w:rsidRPr="00350B76" w:rsidRDefault="00EF7E61" w:rsidP="00A53F8D">
            <w:pPr>
              <w:pStyle w:val="TAL"/>
            </w:pPr>
            <w:r w:rsidRPr="00350B76">
              <w:t>Support of the following query parameters:</w:t>
            </w:r>
          </w:p>
          <w:p w14:paraId="5E762DCF" w14:textId="77777777" w:rsidR="00EF7E61" w:rsidRDefault="00EF7E61" w:rsidP="00A53F8D">
            <w:pPr>
              <w:pStyle w:val="TAL"/>
            </w:pPr>
            <w:proofErr w:type="spellStart"/>
            <w:r>
              <w:t>nsacf</w:t>
            </w:r>
            <w:proofErr w:type="spellEnd"/>
            <w:r>
              <w:t>-serving-area</w:t>
            </w:r>
          </w:p>
          <w:p w14:paraId="76C84C31" w14:textId="77777777" w:rsidR="00EF7E61" w:rsidRDefault="00EF7E61" w:rsidP="00A53F8D">
            <w:pPr>
              <w:pStyle w:val="TAL"/>
            </w:pPr>
            <w:proofErr w:type="spellStart"/>
            <w:r>
              <w:t>nsacf</w:t>
            </w:r>
            <w:proofErr w:type="spellEnd"/>
            <w:r>
              <w:t>-capability</w:t>
            </w:r>
          </w:p>
        </w:tc>
      </w:tr>
      <w:tr w:rsidR="00EF7E61" w:rsidRPr="00690A26" w14:paraId="2F27AAD1" w14:textId="77777777" w:rsidTr="00A53F8D">
        <w:trPr>
          <w:cantSplit/>
          <w:jc w:val="center"/>
        </w:trPr>
        <w:tc>
          <w:tcPr>
            <w:tcW w:w="1276" w:type="dxa"/>
          </w:tcPr>
          <w:p w14:paraId="4BDB3363" w14:textId="77777777" w:rsidR="00EF7E61" w:rsidRDefault="00EF7E61" w:rsidP="00A53F8D">
            <w:pPr>
              <w:pStyle w:val="TAC"/>
              <w:rPr>
                <w:lang w:eastAsia="zh-CN"/>
              </w:rPr>
            </w:pPr>
            <w:r>
              <w:rPr>
                <w:lang w:eastAsia="zh-CN"/>
              </w:rPr>
              <w:t>16</w:t>
            </w:r>
          </w:p>
        </w:tc>
        <w:tc>
          <w:tcPr>
            <w:tcW w:w="1705" w:type="dxa"/>
          </w:tcPr>
          <w:p w14:paraId="334F4A49" w14:textId="77777777" w:rsidR="00EF7E61" w:rsidRPr="00350B76" w:rsidRDefault="00EF7E61" w:rsidP="00A53F8D">
            <w:pPr>
              <w:pStyle w:val="TAC"/>
              <w:rPr>
                <w:noProof/>
                <w:lang w:eastAsia="zh-CN"/>
              </w:rPr>
            </w:pPr>
            <w:r>
              <w:rPr>
                <w:noProof/>
                <w:lang w:eastAsia="zh-CN"/>
              </w:rPr>
              <w:t>Query-MBS</w:t>
            </w:r>
          </w:p>
        </w:tc>
        <w:tc>
          <w:tcPr>
            <w:tcW w:w="634" w:type="dxa"/>
          </w:tcPr>
          <w:p w14:paraId="03E1ACE3" w14:textId="77777777" w:rsidR="00EF7E61" w:rsidRPr="00350B76" w:rsidRDefault="00EF7E61" w:rsidP="00A53F8D">
            <w:pPr>
              <w:pStyle w:val="TAL"/>
              <w:jc w:val="center"/>
              <w:rPr>
                <w:lang w:eastAsia="zh-CN"/>
              </w:rPr>
            </w:pPr>
            <w:r>
              <w:t>O</w:t>
            </w:r>
          </w:p>
        </w:tc>
        <w:tc>
          <w:tcPr>
            <w:tcW w:w="5883" w:type="dxa"/>
          </w:tcPr>
          <w:p w14:paraId="03B23631" w14:textId="77777777" w:rsidR="00EF7E61" w:rsidRDefault="00EF7E61" w:rsidP="00A53F8D">
            <w:pPr>
              <w:pStyle w:val="TAL"/>
            </w:pPr>
            <w:r>
              <w:t>Support of the following query parameters, for Multicast and Broadcast Services defined in 3GPP Rel-17:</w:t>
            </w:r>
          </w:p>
          <w:p w14:paraId="66D5B257" w14:textId="77777777" w:rsidR="00EF7E61" w:rsidRPr="00350B76" w:rsidRDefault="00EF7E61" w:rsidP="00A53F8D">
            <w:pPr>
              <w:pStyle w:val="TAL"/>
              <w:rPr>
                <w:lang w:eastAsia="zh-CN"/>
              </w:rPr>
            </w:pPr>
            <w:r>
              <w:t xml:space="preserve">- </w:t>
            </w:r>
            <w:proofErr w:type="spellStart"/>
            <w:r>
              <w:t>mbs</w:t>
            </w:r>
            <w:proofErr w:type="spellEnd"/>
            <w:r>
              <w:t>-session-id-list</w:t>
            </w:r>
          </w:p>
        </w:tc>
      </w:tr>
      <w:tr w:rsidR="00EF7E61" w:rsidRPr="00690A26" w14:paraId="7DE0CB6F" w14:textId="77777777" w:rsidTr="00A53F8D">
        <w:trPr>
          <w:cantSplit/>
          <w:jc w:val="center"/>
        </w:trPr>
        <w:tc>
          <w:tcPr>
            <w:tcW w:w="1276" w:type="dxa"/>
          </w:tcPr>
          <w:p w14:paraId="1FD0ED64" w14:textId="77777777" w:rsidR="00EF7E61" w:rsidRDefault="00EF7E61" w:rsidP="00A53F8D">
            <w:pPr>
              <w:pStyle w:val="TAC"/>
              <w:rPr>
                <w:lang w:eastAsia="zh-CN"/>
              </w:rPr>
            </w:pPr>
            <w:r>
              <w:rPr>
                <w:lang w:eastAsia="zh-CN"/>
              </w:rPr>
              <w:t>17</w:t>
            </w:r>
          </w:p>
        </w:tc>
        <w:tc>
          <w:tcPr>
            <w:tcW w:w="1705" w:type="dxa"/>
          </w:tcPr>
          <w:p w14:paraId="2D2FEA86" w14:textId="77777777" w:rsidR="00EF7E61" w:rsidRDefault="00EF7E61" w:rsidP="00A53F8D">
            <w:pPr>
              <w:pStyle w:val="TAC"/>
              <w:rPr>
                <w:noProof/>
                <w:lang w:eastAsia="zh-CN"/>
              </w:rPr>
            </w:pPr>
            <w:r w:rsidRPr="00CB0A0C">
              <w:rPr>
                <w:lang w:val="es-ES"/>
              </w:rPr>
              <w:t>Query-eNA-PH2</w:t>
            </w:r>
          </w:p>
        </w:tc>
        <w:tc>
          <w:tcPr>
            <w:tcW w:w="634" w:type="dxa"/>
          </w:tcPr>
          <w:p w14:paraId="2244DE50" w14:textId="77777777" w:rsidR="00EF7E61" w:rsidRDefault="00EF7E61" w:rsidP="00A53F8D">
            <w:pPr>
              <w:pStyle w:val="TAL"/>
              <w:jc w:val="center"/>
            </w:pPr>
            <w:r w:rsidRPr="00CB0A0C">
              <w:t>O</w:t>
            </w:r>
          </w:p>
        </w:tc>
        <w:tc>
          <w:tcPr>
            <w:tcW w:w="5883" w:type="dxa"/>
          </w:tcPr>
          <w:p w14:paraId="47116F6A" w14:textId="77777777" w:rsidR="00EF7E61" w:rsidRPr="00CB0A0C" w:rsidRDefault="00EF7E61" w:rsidP="00A53F8D">
            <w:pPr>
              <w:pStyle w:val="TAL"/>
            </w:pPr>
            <w:r w:rsidRPr="00CB0A0C">
              <w:t>Support of the following query parameters, for Enhanced Network Automation Phase 2 defined in 3GPP Rel-17:</w:t>
            </w:r>
          </w:p>
          <w:p w14:paraId="02EC12DF" w14:textId="77777777" w:rsidR="00EF7E61" w:rsidRPr="00CB0A0C" w:rsidRDefault="00EF7E61" w:rsidP="00A53F8D">
            <w:pPr>
              <w:pStyle w:val="TAL"/>
            </w:pPr>
            <w:r w:rsidRPr="00CB0A0C">
              <w:t>- analytics-aggregation-</w:t>
            </w:r>
            <w:proofErr w:type="spellStart"/>
            <w:r w:rsidRPr="00CB0A0C">
              <w:t>ind</w:t>
            </w:r>
            <w:proofErr w:type="spellEnd"/>
          </w:p>
          <w:p w14:paraId="359CB4ED" w14:textId="77777777" w:rsidR="00EF7E61" w:rsidRPr="00CB0A0C" w:rsidRDefault="00EF7E61" w:rsidP="00A53F8D">
            <w:pPr>
              <w:pStyle w:val="TAL"/>
            </w:pPr>
            <w:r w:rsidRPr="00CB0A0C">
              <w:t>- serving-</w:t>
            </w:r>
            <w:proofErr w:type="spellStart"/>
            <w:r w:rsidRPr="00CB0A0C">
              <w:t>nf</w:t>
            </w:r>
            <w:proofErr w:type="spellEnd"/>
            <w:r w:rsidRPr="00CB0A0C">
              <w:t>-set-id</w:t>
            </w:r>
          </w:p>
          <w:p w14:paraId="57D5BF9D" w14:textId="77777777" w:rsidR="00EF7E61" w:rsidRPr="00CB0A0C" w:rsidRDefault="00EF7E61" w:rsidP="00A53F8D">
            <w:pPr>
              <w:pStyle w:val="TAL"/>
            </w:pPr>
            <w:r w:rsidRPr="00CB0A0C">
              <w:t>- serving-</w:t>
            </w:r>
            <w:proofErr w:type="spellStart"/>
            <w:r w:rsidRPr="00CB0A0C">
              <w:t>nf</w:t>
            </w:r>
            <w:proofErr w:type="spellEnd"/>
            <w:r w:rsidRPr="00CB0A0C">
              <w:t>-type</w:t>
            </w:r>
          </w:p>
          <w:p w14:paraId="3E24E0DF" w14:textId="77777777" w:rsidR="00EF7E61" w:rsidRDefault="00EF7E61" w:rsidP="00A53F8D">
            <w:pPr>
              <w:pStyle w:val="TAL"/>
            </w:pPr>
            <w:r w:rsidRPr="00CB0A0C">
              <w:rPr>
                <w:lang w:eastAsia="zh-CN"/>
              </w:rPr>
              <w:t xml:space="preserve">- </w:t>
            </w:r>
            <w:r w:rsidRPr="00CB0A0C">
              <w:t>ml-analytics-id-list</w:t>
            </w:r>
          </w:p>
          <w:p w14:paraId="27D3A800" w14:textId="77777777" w:rsidR="00EF7E61" w:rsidRDefault="00EF7E61" w:rsidP="00A53F8D">
            <w:pPr>
              <w:pStyle w:val="TAL"/>
            </w:pPr>
            <w:r>
              <w:t>- analytics-metadata-</w:t>
            </w:r>
            <w:proofErr w:type="spellStart"/>
            <w:r>
              <w:t>prov</w:t>
            </w:r>
            <w:proofErr w:type="spellEnd"/>
            <w:r>
              <w:t>-</w:t>
            </w:r>
            <w:proofErr w:type="spellStart"/>
            <w:r>
              <w:t>ind</w:t>
            </w:r>
            <w:proofErr w:type="spellEnd"/>
          </w:p>
        </w:tc>
      </w:tr>
      <w:tr w:rsidR="00EF7E61" w:rsidRPr="00690A26" w14:paraId="50C32148" w14:textId="77777777" w:rsidTr="00A53F8D">
        <w:trPr>
          <w:cantSplit/>
          <w:jc w:val="center"/>
          <w:ins w:id="74" w:author="Zhijun" w:date="2021-11-04T15:13:00Z"/>
        </w:trPr>
        <w:tc>
          <w:tcPr>
            <w:tcW w:w="1276" w:type="dxa"/>
          </w:tcPr>
          <w:p w14:paraId="2900AC34" w14:textId="7D82ED44" w:rsidR="00EF7E61" w:rsidRDefault="00EF7E61" w:rsidP="00A53F8D">
            <w:pPr>
              <w:pStyle w:val="TAC"/>
              <w:rPr>
                <w:ins w:id="75" w:author="Zhijun" w:date="2021-11-04T15:13:00Z"/>
                <w:lang w:eastAsia="zh-CN"/>
              </w:rPr>
            </w:pPr>
            <w:ins w:id="76" w:author="Zhijun" w:date="2021-11-04T15:13:00Z">
              <w:r>
                <w:rPr>
                  <w:lang w:eastAsia="zh-CN"/>
                </w:rPr>
                <w:t>xx</w:t>
              </w:r>
            </w:ins>
          </w:p>
        </w:tc>
        <w:tc>
          <w:tcPr>
            <w:tcW w:w="1705" w:type="dxa"/>
          </w:tcPr>
          <w:p w14:paraId="19DB00F6" w14:textId="22D551ED" w:rsidR="00EF7E61" w:rsidRPr="00CB0A0C" w:rsidRDefault="00EF7E61" w:rsidP="00A53F8D">
            <w:pPr>
              <w:pStyle w:val="TAC"/>
              <w:rPr>
                <w:ins w:id="77" w:author="Zhijun" w:date="2021-11-04T15:13:00Z"/>
                <w:lang w:val="es-ES"/>
              </w:rPr>
            </w:pPr>
            <w:ins w:id="78" w:author="Zhijun" w:date="2021-11-04T15:13:00Z">
              <w:r>
                <w:rPr>
                  <w:lang w:val="es-ES"/>
                </w:rPr>
                <w:t>Query-eLCS</w:t>
              </w:r>
            </w:ins>
          </w:p>
        </w:tc>
        <w:tc>
          <w:tcPr>
            <w:tcW w:w="634" w:type="dxa"/>
          </w:tcPr>
          <w:p w14:paraId="01C0AE72" w14:textId="6CB4AD1D" w:rsidR="00EF7E61" w:rsidRPr="00CB0A0C" w:rsidRDefault="00EF7E61" w:rsidP="00A53F8D">
            <w:pPr>
              <w:pStyle w:val="TAL"/>
              <w:jc w:val="center"/>
              <w:rPr>
                <w:ins w:id="79" w:author="Zhijun" w:date="2021-11-04T15:13:00Z"/>
              </w:rPr>
            </w:pPr>
            <w:ins w:id="80" w:author="Zhijun" w:date="2021-11-04T15:13:00Z">
              <w:r>
                <w:t>O</w:t>
              </w:r>
            </w:ins>
          </w:p>
        </w:tc>
        <w:tc>
          <w:tcPr>
            <w:tcW w:w="5883" w:type="dxa"/>
          </w:tcPr>
          <w:p w14:paraId="6A621E54" w14:textId="77777777" w:rsidR="00EF7E61" w:rsidRDefault="00EF7E61" w:rsidP="00A53F8D">
            <w:pPr>
              <w:pStyle w:val="TAL"/>
              <w:rPr>
                <w:ins w:id="81" w:author="Zhijun" w:date="2021-11-04T15:13:00Z"/>
              </w:rPr>
            </w:pPr>
            <w:ins w:id="82" w:author="Zhijun" w:date="2021-11-04T15:13:00Z">
              <w:r>
                <w:t>Support of the following query parameters, for 5G LCS service:</w:t>
              </w:r>
            </w:ins>
          </w:p>
          <w:p w14:paraId="57F0ED0E" w14:textId="513272D4" w:rsidR="00EF7E61" w:rsidRPr="00CB0A0C" w:rsidRDefault="00EF7E61" w:rsidP="00A53F8D">
            <w:pPr>
              <w:pStyle w:val="TAL"/>
              <w:rPr>
                <w:ins w:id="83" w:author="Zhijun" w:date="2021-11-04T15:13:00Z"/>
              </w:rPr>
            </w:pPr>
            <w:ins w:id="84" w:author="Zhijun" w:date="2021-11-04T15:13:00Z">
              <w:r>
                <w:t xml:space="preserve">- </w:t>
              </w:r>
              <w:proofErr w:type="spellStart"/>
              <w:r>
                <w:t>gmlc</w:t>
              </w:r>
              <w:proofErr w:type="spellEnd"/>
              <w:r>
                <w:t>-number</w:t>
              </w:r>
            </w:ins>
          </w:p>
        </w:tc>
      </w:tr>
      <w:tr w:rsidR="00EF7E61" w:rsidRPr="00690A26" w14:paraId="1CFAF184" w14:textId="77777777" w:rsidTr="00A53F8D">
        <w:trPr>
          <w:cantSplit/>
          <w:jc w:val="center"/>
        </w:trPr>
        <w:tc>
          <w:tcPr>
            <w:tcW w:w="9498" w:type="dxa"/>
            <w:gridSpan w:val="4"/>
          </w:tcPr>
          <w:p w14:paraId="0AAB57F2" w14:textId="77777777" w:rsidR="00EF7E61" w:rsidRPr="00690A26" w:rsidRDefault="00EF7E61" w:rsidP="00A53F8D">
            <w:pPr>
              <w:pStyle w:val="TAL"/>
              <w:rPr>
                <w:bCs/>
              </w:rPr>
            </w:pPr>
            <w:r w:rsidRPr="00690A26">
              <w:t xml:space="preserve">Feature number: The order number of the feature within the </w:t>
            </w:r>
            <w:proofErr w:type="spellStart"/>
            <w:r w:rsidRPr="00690A26">
              <w:t>s</w:t>
            </w:r>
            <w:r w:rsidRPr="00690A26">
              <w:rPr>
                <w:bCs/>
              </w:rPr>
              <w:t>upportedFeatures</w:t>
            </w:r>
            <w:proofErr w:type="spellEnd"/>
            <w:r w:rsidRPr="00690A26">
              <w:rPr>
                <w:bCs/>
              </w:rPr>
              <w:t xml:space="preserve"> attribute (starting with 1).</w:t>
            </w:r>
          </w:p>
          <w:p w14:paraId="6A598F3E" w14:textId="77777777" w:rsidR="00EF7E61" w:rsidRDefault="00EF7E61" w:rsidP="00A53F8D">
            <w:pPr>
              <w:pStyle w:val="TAL"/>
              <w:rPr>
                <w:bCs/>
              </w:rPr>
            </w:pPr>
            <w:r w:rsidRPr="00690A26">
              <w:rPr>
                <w:bCs/>
              </w:rPr>
              <w:t>Feature: A short name that can be used to refer to the bit and to the feature.</w:t>
            </w:r>
          </w:p>
          <w:p w14:paraId="08D91D6F" w14:textId="77777777" w:rsidR="00EF7E61" w:rsidRPr="00690A26" w:rsidRDefault="00EF7E61" w:rsidP="00A53F8D">
            <w:pPr>
              <w:pStyle w:val="TAL"/>
              <w:rPr>
                <w:bCs/>
              </w:rPr>
            </w:pPr>
            <w:r w:rsidRPr="00292875">
              <w:rPr>
                <w:bCs/>
              </w:rPr>
              <w:t>M/O: Defines if the implementation of the feature is mandatory ("M") or optional ("O").</w:t>
            </w:r>
          </w:p>
          <w:p w14:paraId="0C4AF1FC" w14:textId="77777777" w:rsidR="00EF7E61" w:rsidRDefault="00EF7E61" w:rsidP="00A53F8D">
            <w:pPr>
              <w:pStyle w:val="TAL"/>
            </w:pPr>
            <w:r w:rsidRPr="00690A26">
              <w:t>Description: A clear textual description of the feature.</w:t>
            </w:r>
          </w:p>
          <w:p w14:paraId="32320F0A" w14:textId="77777777" w:rsidR="00EF7E61" w:rsidRDefault="00EF7E61" w:rsidP="00A53F8D">
            <w:pPr>
              <w:pStyle w:val="TAN"/>
              <w:rPr>
                <w:lang w:val="en-US"/>
              </w:rPr>
            </w:pPr>
            <w:r>
              <w:t>NOTE 1:</w:t>
            </w:r>
            <w:r>
              <w:tab/>
              <w:t xml:space="preserve">An </w:t>
            </w:r>
            <w:r>
              <w:rPr>
                <w:lang w:val="en-US"/>
              </w:rPr>
              <w:t xml:space="preserve">NRF that </w:t>
            </w:r>
            <w:r w:rsidRPr="00591524">
              <w:rPr>
                <w:lang w:val="en-US"/>
              </w:rPr>
              <w:t>advertises support of a given feature shall support all the query parameters associated with the feature. An NRF may support none or a subset of the query parameters of features that it does not advertise as supported</w:t>
            </w:r>
            <w:r>
              <w:rPr>
                <w:color w:val="4472C4"/>
                <w:lang w:val="en-US"/>
              </w:rPr>
              <w:t>.</w:t>
            </w:r>
          </w:p>
          <w:p w14:paraId="4577B8D7" w14:textId="77777777" w:rsidR="00EF7E61" w:rsidRPr="00690A26" w:rsidRDefault="00EF7E61" w:rsidP="00A53F8D">
            <w:pPr>
              <w:pStyle w:val="TAN"/>
            </w:pPr>
            <w:r>
              <w:t>NOTE 2:</w:t>
            </w:r>
            <w:r>
              <w:tab/>
            </w:r>
            <w:r>
              <w:rPr>
                <w:lang w:val="en-US"/>
              </w:rPr>
              <w:t>For a release under development, it is recommended to define new features for new query parameters by grouping them per 3GPP work item. Any definition of new query parameters in a frozen release requires a new feature definition</w:t>
            </w:r>
            <w:r w:rsidRPr="00C41259">
              <w:t>.</w:t>
            </w:r>
          </w:p>
        </w:tc>
      </w:tr>
    </w:tbl>
    <w:p w14:paraId="62100D86" w14:textId="77777777" w:rsidR="00EF7E61" w:rsidRPr="00690A26" w:rsidRDefault="00EF7E61" w:rsidP="00EF7E61"/>
    <w:p w14:paraId="6530CE23" w14:textId="4846F00A" w:rsidR="006711CF" w:rsidRPr="00FC6980" w:rsidRDefault="006711CF" w:rsidP="006711C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7A8BC77" w14:textId="77777777" w:rsidR="00F3400B" w:rsidRPr="00690A26" w:rsidRDefault="00F3400B" w:rsidP="00F3400B">
      <w:pPr>
        <w:pStyle w:val="2"/>
      </w:pPr>
      <w:bookmarkStart w:id="85" w:name="_Toc24937836"/>
      <w:bookmarkStart w:id="86" w:name="_Toc33962656"/>
      <w:bookmarkStart w:id="87" w:name="_Toc42883425"/>
      <w:bookmarkStart w:id="88" w:name="_Toc49733293"/>
      <w:bookmarkStart w:id="89" w:name="_Toc56685152"/>
      <w:bookmarkStart w:id="90" w:name="_Toc74948528"/>
      <w:bookmarkEnd w:id="14"/>
      <w:bookmarkEnd w:id="15"/>
      <w:bookmarkEnd w:id="16"/>
      <w:bookmarkEnd w:id="17"/>
      <w:bookmarkEnd w:id="18"/>
      <w:bookmarkEnd w:id="19"/>
      <w:r w:rsidRPr="00690A26">
        <w:t>A.2</w:t>
      </w:r>
      <w:r w:rsidRPr="00690A26">
        <w:tab/>
      </w:r>
      <w:proofErr w:type="spellStart"/>
      <w:r w:rsidRPr="00690A26">
        <w:t>Nnrf_NFManagement</w:t>
      </w:r>
      <w:proofErr w:type="spellEnd"/>
      <w:r w:rsidRPr="00690A26">
        <w:t xml:space="preserve"> API</w:t>
      </w:r>
      <w:bookmarkEnd w:id="85"/>
      <w:bookmarkEnd w:id="86"/>
      <w:bookmarkEnd w:id="87"/>
      <w:bookmarkEnd w:id="88"/>
      <w:bookmarkEnd w:id="89"/>
      <w:bookmarkEnd w:id="90"/>
    </w:p>
    <w:p w14:paraId="26D26ACF" w14:textId="4DED9C57" w:rsidR="00F3400B" w:rsidRPr="00F3400B" w:rsidRDefault="00F3400B" w:rsidP="00F3400B">
      <w:pPr>
        <w:pStyle w:val="PL"/>
        <w:rPr>
          <w:b/>
          <w:color w:val="FF0000"/>
        </w:rPr>
      </w:pPr>
      <w:r w:rsidRPr="00F3400B">
        <w:rPr>
          <w:b/>
          <w:color w:val="FF0000"/>
        </w:rPr>
        <w:t>********TEXT SKIPPED********</w:t>
      </w:r>
    </w:p>
    <w:p w14:paraId="30A17D81" w14:textId="77777777" w:rsidR="00C6769C" w:rsidRPr="00690A26" w:rsidRDefault="00C6769C" w:rsidP="00C6769C">
      <w:pPr>
        <w:pStyle w:val="PL"/>
      </w:pPr>
      <w:r w:rsidRPr="00690A26">
        <w:t xml:space="preserve">    GmlcInfo:</w:t>
      </w:r>
    </w:p>
    <w:p w14:paraId="3E588E43" w14:textId="77777777" w:rsidR="00C6769C" w:rsidRPr="00690A26" w:rsidRDefault="00C6769C" w:rsidP="00C6769C">
      <w:pPr>
        <w:pStyle w:val="PL"/>
      </w:pPr>
      <w:r>
        <w:t xml:space="preserve">      description: </w:t>
      </w:r>
      <w:r w:rsidRPr="00871AF5">
        <w:t>Information of a GMLC NF Instance</w:t>
      </w:r>
    </w:p>
    <w:p w14:paraId="6656765B" w14:textId="77777777" w:rsidR="00C6769C" w:rsidRPr="00690A26" w:rsidRDefault="00C6769C" w:rsidP="00C6769C">
      <w:pPr>
        <w:pStyle w:val="PL"/>
      </w:pPr>
      <w:r w:rsidRPr="00690A26">
        <w:t xml:space="preserve">      type: object</w:t>
      </w:r>
    </w:p>
    <w:p w14:paraId="1E076EFB" w14:textId="77777777" w:rsidR="00C6769C" w:rsidRPr="00690A26" w:rsidRDefault="00C6769C" w:rsidP="00C6769C">
      <w:pPr>
        <w:pStyle w:val="PL"/>
      </w:pPr>
      <w:r w:rsidRPr="00690A26">
        <w:t xml:space="preserve">      properties:</w:t>
      </w:r>
    </w:p>
    <w:p w14:paraId="1E395892" w14:textId="77777777" w:rsidR="00C6769C" w:rsidRPr="00690A26" w:rsidRDefault="00C6769C" w:rsidP="00C6769C">
      <w:pPr>
        <w:pStyle w:val="PL"/>
      </w:pPr>
      <w:r w:rsidRPr="00690A26">
        <w:t xml:space="preserve">        servingClientTypes:</w:t>
      </w:r>
    </w:p>
    <w:p w14:paraId="19079429" w14:textId="77777777" w:rsidR="00C6769C" w:rsidRPr="00690A26" w:rsidRDefault="00C6769C" w:rsidP="00C6769C">
      <w:pPr>
        <w:pStyle w:val="PL"/>
      </w:pPr>
      <w:r w:rsidRPr="00690A26">
        <w:t xml:space="preserve">          type: array</w:t>
      </w:r>
    </w:p>
    <w:p w14:paraId="52CBA86F" w14:textId="77777777" w:rsidR="00C6769C" w:rsidRPr="00690A26" w:rsidRDefault="00C6769C" w:rsidP="00C6769C">
      <w:pPr>
        <w:pStyle w:val="PL"/>
      </w:pPr>
      <w:r w:rsidRPr="00690A26">
        <w:t xml:space="preserve">          items:</w:t>
      </w:r>
    </w:p>
    <w:p w14:paraId="6A09855C" w14:textId="77777777" w:rsidR="00C6769C" w:rsidRPr="00690A26" w:rsidRDefault="00C6769C" w:rsidP="00C6769C">
      <w:pPr>
        <w:pStyle w:val="PL"/>
      </w:pPr>
      <w:r w:rsidRPr="00690A26">
        <w:t xml:space="preserve">            $ref: 'TS29572_Nlmf_Location.yaml#/components/schemas/ExternalClientType'</w:t>
      </w:r>
    </w:p>
    <w:p w14:paraId="0A4E0EDD" w14:textId="77777777" w:rsidR="00C6769C" w:rsidRPr="00690A26" w:rsidRDefault="00C6769C" w:rsidP="00C6769C">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9A8ADBF" w14:textId="6066D4D3" w:rsidR="00DA5623" w:rsidRPr="00690A26" w:rsidRDefault="00DA5623" w:rsidP="00DA5623">
      <w:pPr>
        <w:pStyle w:val="PL"/>
        <w:rPr>
          <w:ins w:id="91" w:author="Zhijun" w:date="2021-07-27T16:48:00Z"/>
        </w:rPr>
      </w:pPr>
      <w:ins w:id="92" w:author="Zhijun" w:date="2021-07-27T16:48:00Z">
        <w:r w:rsidRPr="00690A26">
          <w:t xml:space="preserve">        </w:t>
        </w:r>
        <w:r>
          <w:rPr>
            <w:rFonts w:hint="eastAsia"/>
            <w:lang w:eastAsia="zh-CN"/>
          </w:rPr>
          <w:t>gmlcNum</w:t>
        </w:r>
      </w:ins>
      <w:ins w:id="93" w:author="Zhijun rev2" w:date="2021-11-29T10:15:00Z">
        <w:r w:rsidR="00A55F22">
          <w:rPr>
            <w:lang w:eastAsia="zh-CN"/>
          </w:rPr>
          <w:t>b</w:t>
        </w:r>
      </w:ins>
      <w:ins w:id="94" w:author="Zhijun" w:date="2021-07-27T16:48:00Z">
        <w:r>
          <w:rPr>
            <w:rFonts w:hint="eastAsia"/>
            <w:lang w:eastAsia="zh-CN"/>
          </w:rPr>
          <w:t>ers</w:t>
        </w:r>
        <w:r w:rsidRPr="00690A26">
          <w:t>:</w:t>
        </w:r>
      </w:ins>
    </w:p>
    <w:p w14:paraId="371E591F" w14:textId="77777777" w:rsidR="00DA5623" w:rsidRPr="00690A26" w:rsidRDefault="00DA5623" w:rsidP="00DA5623">
      <w:pPr>
        <w:pStyle w:val="PL"/>
        <w:rPr>
          <w:ins w:id="95" w:author="Zhijun" w:date="2021-07-27T16:48:00Z"/>
        </w:rPr>
      </w:pPr>
      <w:ins w:id="96" w:author="Zhijun" w:date="2021-07-27T16:48:00Z">
        <w:r w:rsidRPr="00690A26">
          <w:t xml:space="preserve">          type: array</w:t>
        </w:r>
      </w:ins>
    </w:p>
    <w:p w14:paraId="224DC0D9" w14:textId="77777777" w:rsidR="00DA5623" w:rsidRPr="00690A26" w:rsidRDefault="00DA5623" w:rsidP="00DA5623">
      <w:pPr>
        <w:pStyle w:val="PL"/>
        <w:rPr>
          <w:ins w:id="97" w:author="Zhijun" w:date="2021-07-27T16:48:00Z"/>
        </w:rPr>
      </w:pPr>
      <w:ins w:id="98" w:author="Zhijun" w:date="2021-07-27T16:48:00Z">
        <w:r w:rsidRPr="00690A26">
          <w:t xml:space="preserve">          items:</w:t>
        </w:r>
      </w:ins>
    </w:p>
    <w:p w14:paraId="1BEBFC5B" w14:textId="0B0A004E" w:rsidR="00DA5623" w:rsidRPr="00690A26" w:rsidRDefault="00DA5623" w:rsidP="00DA5623">
      <w:pPr>
        <w:pStyle w:val="PL"/>
        <w:rPr>
          <w:ins w:id="99" w:author="Zhijun" w:date="2021-07-27T16:48:00Z"/>
        </w:rPr>
      </w:pPr>
      <w:ins w:id="100" w:author="Zhijun" w:date="2021-07-27T16:48:00Z">
        <w:r w:rsidRPr="00690A26">
          <w:t xml:space="preserve">            </w:t>
        </w:r>
        <w:r>
          <w:rPr>
            <w:rFonts w:hint="eastAsia"/>
            <w:lang w:eastAsia="zh-CN"/>
          </w:rPr>
          <w:t>type: string</w:t>
        </w:r>
      </w:ins>
    </w:p>
    <w:p w14:paraId="53EEFD65" w14:textId="77777777" w:rsidR="00802F9A" w:rsidRPr="00690A26" w:rsidRDefault="00802F9A" w:rsidP="00802F9A">
      <w:pPr>
        <w:pStyle w:val="PL"/>
        <w:rPr>
          <w:ins w:id="101" w:author="Zhijun v1" w:date="2021-11-18T16:08:00Z"/>
        </w:rPr>
      </w:pPr>
      <w:ins w:id="102" w:author="Zhijun v1" w:date="2021-11-18T16:08:00Z">
        <w:r>
          <w:t xml:space="preserve">            pattern: '^[0-9]{5,15}$'</w:t>
        </w:r>
      </w:ins>
    </w:p>
    <w:p w14:paraId="473CF963" w14:textId="77777777" w:rsidR="00DA5623" w:rsidRPr="00690A26" w:rsidRDefault="00DA5623" w:rsidP="00DA5623">
      <w:pPr>
        <w:pStyle w:val="PL"/>
        <w:rPr>
          <w:ins w:id="103" w:author="Zhijun" w:date="2021-07-27T16:48:00Z"/>
        </w:rPr>
      </w:pPr>
      <w:ins w:id="104" w:author="Zhijun" w:date="2021-07-27T16:48: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49520CD7" w14:textId="77777777" w:rsidR="00F3400B" w:rsidRPr="00F3400B" w:rsidRDefault="00F3400B" w:rsidP="00F3400B">
      <w:pPr>
        <w:pStyle w:val="PL"/>
        <w:rPr>
          <w:b/>
          <w:color w:val="FF0000"/>
        </w:rPr>
      </w:pPr>
      <w:r w:rsidRPr="00F3400B">
        <w:rPr>
          <w:b/>
          <w:color w:val="FF0000"/>
        </w:rPr>
        <w:t>********TEXT SKIPPED********</w:t>
      </w:r>
    </w:p>
    <w:p w14:paraId="10DB0204" w14:textId="77777777" w:rsidR="00F3400B" w:rsidRPr="00690A26" w:rsidRDefault="00F3400B" w:rsidP="00F3400B">
      <w:pPr>
        <w:pStyle w:val="PL"/>
      </w:pPr>
    </w:p>
    <w:p w14:paraId="3D49D92D" w14:textId="77777777" w:rsidR="00DA76ED" w:rsidRPr="00FC6980" w:rsidRDefault="00DA76ED" w:rsidP="00DA76E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DCCF224" w14:textId="77777777" w:rsidR="009B0FB3" w:rsidRPr="00690A26" w:rsidRDefault="009B0FB3" w:rsidP="009B0FB3">
      <w:pPr>
        <w:pStyle w:val="2"/>
      </w:pPr>
      <w:bookmarkStart w:id="105" w:name="_Toc24937837"/>
      <w:bookmarkStart w:id="106" w:name="_Toc33962657"/>
      <w:bookmarkStart w:id="107" w:name="_Toc42883426"/>
      <w:bookmarkStart w:id="108" w:name="_Toc49733294"/>
      <w:bookmarkStart w:id="109" w:name="_Toc56690944"/>
      <w:bookmarkStart w:id="110" w:name="_Toc82688890"/>
      <w:r w:rsidRPr="00690A26">
        <w:t>A.3</w:t>
      </w:r>
      <w:r w:rsidRPr="00690A26">
        <w:tab/>
      </w:r>
      <w:proofErr w:type="spellStart"/>
      <w:r w:rsidRPr="00690A26">
        <w:t>Nnrf_NFDiscovery</w:t>
      </w:r>
      <w:proofErr w:type="spellEnd"/>
      <w:r w:rsidRPr="00690A26">
        <w:t xml:space="preserve"> API</w:t>
      </w:r>
      <w:bookmarkEnd w:id="105"/>
      <w:bookmarkEnd w:id="106"/>
      <w:bookmarkEnd w:id="107"/>
      <w:bookmarkEnd w:id="108"/>
      <w:bookmarkEnd w:id="109"/>
      <w:bookmarkEnd w:id="110"/>
    </w:p>
    <w:p w14:paraId="0A721058" w14:textId="77777777" w:rsidR="009B0FB3" w:rsidRPr="00F3400B" w:rsidRDefault="009B0FB3" w:rsidP="009B0FB3">
      <w:pPr>
        <w:pStyle w:val="PL"/>
        <w:rPr>
          <w:b/>
          <w:color w:val="FF0000"/>
        </w:rPr>
      </w:pPr>
      <w:r w:rsidRPr="00F3400B">
        <w:rPr>
          <w:b/>
          <w:color w:val="FF0000"/>
        </w:rPr>
        <w:t>********TEXT SKIPPED********</w:t>
      </w:r>
    </w:p>
    <w:p w14:paraId="54E9BB76" w14:textId="77777777" w:rsidR="009B0FB3" w:rsidRPr="00690A26" w:rsidRDefault="009B0FB3" w:rsidP="009B0FB3">
      <w:pPr>
        <w:pStyle w:val="PL"/>
        <w:rPr>
          <w:lang w:val="en-US"/>
        </w:rPr>
      </w:pPr>
      <w:r w:rsidRPr="00690A26">
        <w:rPr>
          <w:lang w:val="en-US"/>
        </w:rPr>
        <w:t xml:space="preserve">  /nf-instances:</w:t>
      </w:r>
    </w:p>
    <w:p w14:paraId="25C98040" w14:textId="77777777" w:rsidR="009B0FB3" w:rsidRPr="00690A26" w:rsidRDefault="009B0FB3" w:rsidP="009B0FB3">
      <w:pPr>
        <w:pStyle w:val="PL"/>
        <w:rPr>
          <w:lang w:val="en-US"/>
        </w:rPr>
      </w:pPr>
      <w:r w:rsidRPr="00690A26">
        <w:rPr>
          <w:lang w:val="en-US"/>
        </w:rPr>
        <w:t xml:space="preserve">    get:</w:t>
      </w:r>
    </w:p>
    <w:p w14:paraId="3E49DDAF" w14:textId="77777777" w:rsidR="009B0FB3" w:rsidRPr="00690A26" w:rsidRDefault="009B0FB3" w:rsidP="009B0FB3">
      <w:pPr>
        <w:pStyle w:val="PL"/>
        <w:rPr>
          <w:lang w:val="en-US"/>
        </w:rPr>
      </w:pPr>
      <w:r w:rsidRPr="00690A26">
        <w:rPr>
          <w:lang w:val="en-US"/>
        </w:rPr>
        <w:t xml:space="preserve">      summary: Search a collection of NF Instances</w:t>
      </w:r>
    </w:p>
    <w:p w14:paraId="32CA5286" w14:textId="77777777" w:rsidR="009B0FB3" w:rsidRPr="00690A26" w:rsidRDefault="009B0FB3" w:rsidP="009B0FB3">
      <w:pPr>
        <w:pStyle w:val="PL"/>
        <w:rPr>
          <w:lang w:val="en-US"/>
        </w:rPr>
      </w:pPr>
      <w:r w:rsidRPr="00690A26">
        <w:rPr>
          <w:lang w:val="en-US"/>
        </w:rPr>
        <w:t xml:space="preserve">      operationId: SearchNFInstances</w:t>
      </w:r>
    </w:p>
    <w:p w14:paraId="16CCB141" w14:textId="77777777" w:rsidR="009B0FB3" w:rsidRPr="00690A26" w:rsidRDefault="009B0FB3" w:rsidP="009B0FB3">
      <w:pPr>
        <w:pStyle w:val="PL"/>
        <w:rPr>
          <w:lang w:val="en-US"/>
        </w:rPr>
      </w:pPr>
      <w:r w:rsidRPr="00690A26">
        <w:rPr>
          <w:lang w:val="en-US"/>
        </w:rPr>
        <w:t xml:space="preserve">      tags:</w:t>
      </w:r>
    </w:p>
    <w:p w14:paraId="45B8C488" w14:textId="77777777" w:rsidR="009B0FB3" w:rsidRPr="00690A26" w:rsidRDefault="009B0FB3" w:rsidP="009B0FB3">
      <w:pPr>
        <w:pStyle w:val="PL"/>
        <w:rPr>
          <w:lang w:val="en-US"/>
        </w:rPr>
      </w:pPr>
      <w:r w:rsidRPr="00690A26">
        <w:rPr>
          <w:lang w:val="en-US"/>
        </w:rPr>
        <w:t xml:space="preserve">        - NF Instances (Store)</w:t>
      </w:r>
    </w:p>
    <w:p w14:paraId="5C587EE7" w14:textId="77777777" w:rsidR="009B0FB3" w:rsidRPr="00690A26" w:rsidRDefault="009B0FB3" w:rsidP="009B0FB3">
      <w:pPr>
        <w:pStyle w:val="PL"/>
        <w:rPr>
          <w:lang w:val="en-US"/>
        </w:rPr>
      </w:pPr>
      <w:r w:rsidRPr="00690A26">
        <w:rPr>
          <w:lang w:val="en-US"/>
        </w:rPr>
        <w:t xml:space="preserve">      parameters:</w:t>
      </w:r>
    </w:p>
    <w:p w14:paraId="4A095A87" w14:textId="77777777" w:rsidR="009B0FB3" w:rsidRDefault="009B0FB3" w:rsidP="009B0FB3">
      <w:pPr>
        <w:pStyle w:val="PL"/>
        <w:rPr>
          <w:lang w:val="en-US"/>
        </w:rPr>
      </w:pPr>
      <w:r>
        <w:rPr>
          <w:lang w:val="en-US"/>
        </w:rPr>
        <w:t xml:space="preserve">        - name: Accept-Encoding</w:t>
      </w:r>
    </w:p>
    <w:p w14:paraId="63E2DB7C" w14:textId="77777777" w:rsidR="009B0FB3" w:rsidRDefault="009B0FB3" w:rsidP="009B0FB3">
      <w:pPr>
        <w:pStyle w:val="PL"/>
        <w:rPr>
          <w:lang w:val="en-US"/>
        </w:rPr>
      </w:pPr>
      <w:r>
        <w:rPr>
          <w:lang w:val="en-US"/>
        </w:rPr>
        <w:t xml:space="preserve">          in: header</w:t>
      </w:r>
    </w:p>
    <w:p w14:paraId="110B1A36" w14:textId="77777777" w:rsidR="009B0FB3" w:rsidRDefault="009B0FB3" w:rsidP="009B0FB3">
      <w:pPr>
        <w:pStyle w:val="PL"/>
        <w:rPr>
          <w:lang w:val="en-US"/>
        </w:rPr>
      </w:pPr>
      <w:r>
        <w:rPr>
          <w:lang w:val="en-US"/>
        </w:rPr>
        <w:t xml:space="preserve">          description: Accept-Encoding, described in IETF RFC 7231</w:t>
      </w:r>
    </w:p>
    <w:p w14:paraId="71F94E40" w14:textId="77777777" w:rsidR="009B0FB3" w:rsidRDefault="009B0FB3" w:rsidP="009B0FB3">
      <w:pPr>
        <w:pStyle w:val="PL"/>
        <w:rPr>
          <w:lang w:val="en-US"/>
        </w:rPr>
      </w:pPr>
      <w:r>
        <w:rPr>
          <w:lang w:val="en-US"/>
        </w:rPr>
        <w:t xml:space="preserve">          schema:</w:t>
      </w:r>
    </w:p>
    <w:p w14:paraId="043BD5C7" w14:textId="77777777" w:rsidR="009B0FB3" w:rsidRDefault="009B0FB3" w:rsidP="009B0FB3">
      <w:pPr>
        <w:pStyle w:val="PL"/>
      </w:pPr>
      <w:r>
        <w:rPr>
          <w:lang w:val="en-US"/>
        </w:rPr>
        <w:t xml:space="preserve">            type: string</w:t>
      </w:r>
    </w:p>
    <w:p w14:paraId="0684F5C2" w14:textId="77777777" w:rsidR="009B0FB3" w:rsidRPr="00690A26" w:rsidRDefault="009B0FB3" w:rsidP="009B0FB3">
      <w:pPr>
        <w:pStyle w:val="PL"/>
        <w:rPr>
          <w:lang w:val="en-US"/>
        </w:rPr>
      </w:pPr>
      <w:r w:rsidRPr="00690A26">
        <w:rPr>
          <w:lang w:val="en-US"/>
        </w:rPr>
        <w:t xml:space="preserve">        - name: target-nf-type</w:t>
      </w:r>
    </w:p>
    <w:p w14:paraId="35D4CB60" w14:textId="77777777" w:rsidR="009B0FB3" w:rsidRPr="00690A26" w:rsidRDefault="009B0FB3" w:rsidP="009B0FB3">
      <w:pPr>
        <w:pStyle w:val="PL"/>
        <w:rPr>
          <w:lang w:val="en-US"/>
        </w:rPr>
      </w:pPr>
      <w:r w:rsidRPr="00690A26">
        <w:rPr>
          <w:lang w:val="en-US"/>
        </w:rPr>
        <w:t xml:space="preserve">          in: query</w:t>
      </w:r>
    </w:p>
    <w:p w14:paraId="3F8AE8AF" w14:textId="77777777" w:rsidR="009B0FB3" w:rsidRPr="00690A26" w:rsidRDefault="009B0FB3" w:rsidP="009B0FB3">
      <w:pPr>
        <w:pStyle w:val="PL"/>
        <w:rPr>
          <w:lang w:val="en-US"/>
        </w:rPr>
      </w:pPr>
      <w:r w:rsidRPr="00690A26">
        <w:rPr>
          <w:lang w:val="en-US"/>
        </w:rPr>
        <w:t xml:space="preserve">          description: Type of the target NF</w:t>
      </w:r>
    </w:p>
    <w:p w14:paraId="4F0D4E00" w14:textId="77777777" w:rsidR="009B0FB3" w:rsidRPr="00690A26" w:rsidRDefault="009B0FB3" w:rsidP="009B0FB3">
      <w:pPr>
        <w:pStyle w:val="PL"/>
        <w:rPr>
          <w:lang w:val="en-US"/>
        </w:rPr>
      </w:pPr>
      <w:r w:rsidRPr="00690A26">
        <w:rPr>
          <w:lang w:val="en-US"/>
        </w:rPr>
        <w:t xml:space="preserve">          required: true</w:t>
      </w:r>
    </w:p>
    <w:p w14:paraId="4C763A54" w14:textId="77777777" w:rsidR="009B0FB3" w:rsidRPr="00690A26" w:rsidRDefault="009B0FB3" w:rsidP="009B0FB3">
      <w:pPr>
        <w:pStyle w:val="PL"/>
        <w:rPr>
          <w:lang w:val="en-US"/>
        </w:rPr>
      </w:pPr>
      <w:r w:rsidRPr="00690A26">
        <w:rPr>
          <w:lang w:val="en-US"/>
        </w:rPr>
        <w:t xml:space="preserve">          schema:</w:t>
      </w:r>
    </w:p>
    <w:p w14:paraId="6EA88AAB" w14:textId="77777777" w:rsidR="009B0FB3" w:rsidRPr="00690A26" w:rsidRDefault="009B0FB3" w:rsidP="009B0FB3">
      <w:pPr>
        <w:pStyle w:val="PL"/>
        <w:rPr>
          <w:lang w:val="en-US"/>
        </w:rPr>
      </w:pPr>
      <w:r w:rsidRPr="00690A26">
        <w:rPr>
          <w:lang w:val="en-US"/>
        </w:rPr>
        <w:t xml:space="preserve">            $ref: '</w:t>
      </w:r>
      <w:r w:rsidRPr="00690A26">
        <w:t>TS29510_Nnrf_NFManagement.yaml</w:t>
      </w:r>
      <w:r w:rsidRPr="00690A26">
        <w:rPr>
          <w:lang w:val="en-US"/>
        </w:rPr>
        <w:t>#/components/schemas/NFType'</w:t>
      </w:r>
    </w:p>
    <w:p w14:paraId="52DCC060" w14:textId="77777777" w:rsidR="009B0FB3" w:rsidRPr="00690A26" w:rsidRDefault="009B0FB3" w:rsidP="009B0FB3">
      <w:pPr>
        <w:pStyle w:val="PL"/>
        <w:rPr>
          <w:lang w:val="en-US"/>
        </w:rPr>
      </w:pPr>
      <w:r w:rsidRPr="00690A26">
        <w:rPr>
          <w:lang w:val="en-US"/>
        </w:rPr>
        <w:t xml:space="preserve">        - name: requester-nf-type</w:t>
      </w:r>
    </w:p>
    <w:p w14:paraId="79CCFF42" w14:textId="77777777" w:rsidR="009B0FB3" w:rsidRPr="00690A26" w:rsidRDefault="009B0FB3" w:rsidP="009B0FB3">
      <w:pPr>
        <w:pStyle w:val="PL"/>
        <w:rPr>
          <w:lang w:val="en-US"/>
        </w:rPr>
      </w:pPr>
      <w:r w:rsidRPr="00690A26">
        <w:rPr>
          <w:lang w:val="en-US"/>
        </w:rPr>
        <w:t xml:space="preserve">          in: query</w:t>
      </w:r>
    </w:p>
    <w:p w14:paraId="486985C1" w14:textId="77777777" w:rsidR="009B0FB3" w:rsidRPr="00690A26" w:rsidRDefault="009B0FB3" w:rsidP="009B0FB3">
      <w:pPr>
        <w:pStyle w:val="PL"/>
        <w:rPr>
          <w:lang w:val="en-US"/>
        </w:rPr>
      </w:pPr>
      <w:r w:rsidRPr="00690A26">
        <w:rPr>
          <w:lang w:val="en-US"/>
        </w:rPr>
        <w:t xml:space="preserve">          description: Type of the requester NF</w:t>
      </w:r>
    </w:p>
    <w:p w14:paraId="133D23D8" w14:textId="77777777" w:rsidR="009B0FB3" w:rsidRPr="00690A26" w:rsidRDefault="009B0FB3" w:rsidP="009B0FB3">
      <w:pPr>
        <w:pStyle w:val="PL"/>
        <w:rPr>
          <w:lang w:val="en-US"/>
        </w:rPr>
      </w:pPr>
      <w:r w:rsidRPr="00690A26">
        <w:rPr>
          <w:lang w:val="en-US"/>
        </w:rPr>
        <w:t xml:space="preserve">          required: true</w:t>
      </w:r>
    </w:p>
    <w:p w14:paraId="2B94CA12" w14:textId="77777777" w:rsidR="009B0FB3" w:rsidRPr="00690A26" w:rsidRDefault="009B0FB3" w:rsidP="009B0FB3">
      <w:pPr>
        <w:pStyle w:val="PL"/>
        <w:rPr>
          <w:lang w:val="en-US"/>
        </w:rPr>
      </w:pPr>
      <w:r w:rsidRPr="00690A26">
        <w:rPr>
          <w:lang w:val="en-US"/>
        </w:rPr>
        <w:t xml:space="preserve">          schema:</w:t>
      </w:r>
    </w:p>
    <w:p w14:paraId="0618DBA6" w14:textId="77777777" w:rsidR="009B0FB3" w:rsidRPr="00690A26" w:rsidRDefault="009B0FB3" w:rsidP="009B0FB3">
      <w:pPr>
        <w:pStyle w:val="PL"/>
        <w:rPr>
          <w:lang w:val="en-US"/>
        </w:rPr>
      </w:pPr>
      <w:r w:rsidRPr="00690A26">
        <w:rPr>
          <w:lang w:val="en-US"/>
        </w:rPr>
        <w:t xml:space="preserve">            $ref: '</w:t>
      </w:r>
      <w:r w:rsidRPr="00690A26">
        <w:t>TS29510_Nnrf_NFManagement.yaml</w:t>
      </w:r>
      <w:r w:rsidRPr="00690A26">
        <w:rPr>
          <w:lang w:val="en-US"/>
        </w:rPr>
        <w:t>#/components/schemas/NFType'</w:t>
      </w:r>
    </w:p>
    <w:p w14:paraId="02AF313F" w14:textId="77777777" w:rsidR="009B0FB3" w:rsidRPr="00690A26" w:rsidRDefault="009B0FB3" w:rsidP="009B0FB3">
      <w:pPr>
        <w:pStyle w:val="PL"/>
        <w:rPr>
          <w:lang w:val="en-US"/>
        </w:rPr>
      </w:pPr>
      <w:r w:rsidRPr="00690A26">
        <w:rPr>
          <w:lang w:val="en-US"/>
        </w:rPr>
        <w:t xml:space="preserve">        - name: </w:t>
      </w:r>
      <w:r w:rsidRPr="00690A26">
        <w:t>requester-n</w:t>
      </w:r>
      <w:r w:rsidRPr="00690A26">
        <w:rPr>
          <w:lang w:val="en-US"/>
        </w:rPr>
        <w:t>f-instance-id</w:t>
      </w:r>
    </w:p>
    <w:p w14:paraId="1600EB5F" w14:textId="77777777" w:rsidR="009B0FB3" w:rsidRPr="00690A26" w:rsidRDefault="009B0FB3" w:rsidP="009B0FB3">
      <w:pPr>
        <w:pStyle w:val="PL"/>
        <w:rPr>
          <w:lang w:val="en-US"/>
        </w:rPr>
      </w:pPr>
      <w:r w:rsidRPr="00690A26">
        <w:rPr>
          <w:lang w:val="en-US"/>
        </w:rPr>
        <w:t xml:space="preserve">          in: query</w:t>
      </w:r>
    </w:p>
    <w:p w14:paraId="3C5258CE" w14:textId="77777777" w:rsidR="009B0FB3" w:rsidRPr="00690A26" w:rsidRDefault="009B0FB3" w:rsidP="009B0FB3">
      <w:pPr>
        <w:pStyle w:val="PL"/>
        <w:rPr>
          <w:lang w:val="en-US"/>
        </w:rPr>
      </w:pPr>
      <w:r w:rsidRPr="00690A26">
        <w:rPr>
          <w:lang w:val="en-US"/>
        </w:rPr>
        <w:t xml:space="preserve">          description: NfInstanceId of the requester NF</w:t>
      </w:r>
    </w:p>
    <w:p w14:paraId="3E25B7A5" w14:textId="77777777" w:rsidR="009B0FB3" w:rsidRPr="00690A26" w:rsidRDefault="009B0FB3" w:rsidP="009B0FB3">
      <w:pPr>
        <w:pStyle w:val="PL"/>
        <w:rPr>
          <w:lang w:val="en-US"/>
        </w:rPr>
      </w:pPr>
      <w:r w:rsidRPr="00690A26">
        <w:rPr>
          <w:lang w:val="en-US"/>
        </w:rPr>
        <w:t xml:space="preserve">          schema:</w:t>
      </w:r>
    </w:p>
    <w:p w14:paraId="4803027E" w14:textId="77777777" w:rsidR="009B0FB3" w:rsidRPr="00690A26" w:rsidRDefault="009B0FB3" w:rsidP="009B0FB3">
      <w:pPr>
        <w:pStyle w:val="PL"/>
        <w:rPr>
          <w:lang w:val="en-US"/>
        </w:rPr>
      </w:pPr>
      <w:r w:rsidRPr="00690A26">
        <w:rPr>
          <w:lang w:val="en-US"/>
        </w:rPr>
        <w:t xml:space="preserve">            $ref: </w:t>
      </w:r>
      <w:r w:rsidRPr="00690A26">
        <w:t>'TS29571_CommonData.yaml#/components/schemas/NfInstanceId'</w:t>
      </w:r>
    </w:p>
    <w:p w14:paraId="3683758A" w14:textId="77777777" w:rsidR="009B0FB3" w:rsidRPr="00690A26" w:rsidRDefault="009B0FB3" w:rsidP="009B0FB3">
      <w:pPr>
        <w:pStyle w:val="PL"/>
        <w:rPr>
          <w:lang w:val="en-US"/>
        </w:rPr>
      </w:pPr>
      <w:r w:rsidRPr="00690A26">
        <w:rPr>
          <w:lang w:val="en-US"/>
        </w:rPr>
        <w:t xml:space="preserve">        - name: service-names</w:t>
      </w:r>
    </w:p>
    <w:p w14:paraId="6C40F9D5" w14:textId="77777777" w:rsidR="009B0FB3" w:rsidRPr="00690A26" w:rsidRDefault="009B0FB3" w:rsidP="009B0FB3">
      <w:pPr>
        <w:pStyle w:val="PL"/>
        <w:rPr>
          <w:lang w:val="en-US"/>
        </w:rPr>
      </w:pPr>
      <w:r w:rsidRPr="00690A26">
        <w:rPr>
          <w:lang w:val="en-US"/>
        </w:rPr>
        <w:t xml:space="preserve">          in: query</w:t>
      </w:r>
    </w:p>
    <w:p w14:paraId="13BD6441" w14:textId="77777777" w:rsidR="009B0FB3" w:rsidRPr="00690A26" w:rsidRDefault="009B0FB3" w:rsidP="009B0FB3">
      <w:pPr>
        <w:pStyle w:val="PL"/>
        <w:rPr>
          <w:lang w:val="en-US"/>
        </w:rPr>
      </w:pPr>
      <w:r w:rsidRPr="00690A26">
        <w:rPr>
          <w:lang w:val="en-US"/>
        </w:rPr>
        <w:t xml:space="preserve">          description: Names of the services offered by the NF</w:t>
      </w:r>
    </w:p>
    <w:p w14:paraId="63BBDF76" w14:textId="77777777" w:rsidR="009B0FB3" w:rsidRPr="00690A26" w:rsidRDefault="009B0FB3" w:rsidP="009B0FB3">
      <w:pPr>
        <w:pStyle w:val="PL"/>
        <w:rPr>
          <w:lang w:val="en-US"/>
        </w:rPr>
      </w:pPr>
      <w:r w:rsidRPr="00690A26">
        <w:rPr>
          <w:lang w:val="en-US"/>
        </w:rPr>
        <w:t xml:space="preserve">          schema:</w:t>
      </w:r>
    </w:p>
    <w:p w14:paraId="3978A781" w14:textId="77777777" w:rsidR="009B0FB3" w:rsidRPr="00690A26" w:rsidRDefault="009B0FB3" w:rsidP="009B0FB3">
      <w:pPr>
        <w:pStyle w:val="PL"/>
        <w:rPr>
          <w:lang w:val="en-US"/>
        </w:rPr>
      </w:pPr>
      <w:r w:rsidRPr="00690A26">
        <w:rPr>
          <w:lang w:val="en-US"/>
        </w:rPr>
        <w:t xml:space="preserve">            type: array</w:t>
      </w:r>
    </w:p>
    <w:p w14:paraId="64BEE072" w14:textId="77777777" w:rsidR="009B0FB3" w:rsidRPr="00690A26" w:rsidRDefault="009B0FB3" w:rsidP="009B0FB3">
      <w:pPr>
        <w:pStyle w:val="PL"/>
        <w:rPr>
          <w:lang w:val="en-US"/>
        </w:rPr>
      </w:pPr>
      <w:r w:rsidRPr="00690A26">
        <w:rPr>
          <w:lang w:val="en-US"/>
        </w:rPr>
        <w:t xml:space="preserve">            items:</w:t>
      </w:r>
    </w:p>
    <w:p w14:paraId="09B5546D" w14:textId="77777777" w:rsidR="009B0FB3" w:rsidRPr="00690A26" w:rsidRDefault="009B0FB3" w:rsidP="009B0FB3">
      <w:pPr>
        <w:pStyle w:val="PL"/>
        <w:rPr>
          <w:lang w:val="en-US"/>
        </w:rPr>
      </w:pPr>
      <w:r w:rsidRPr="00690A26">
        <w:rPr>
          <w:lang w:val="en-US"/>
        </w:rPr>
        <w:t xml:space="preserve">              </w:t>
      </w:r>
      <w:r w:rsidRPr="00690A26">
        <w:t xml:space="preserve">$ref: </w:t>
      </w:r>
      <w:r w:rsidRPr="00690A26">
        <w:rPr>
          <w:lang w:val="en-US"/>
        </w:rPr>
        <w:t>'</w:t>
      </w:r>
      <w:r w:rsidRPr="00690A26">
        <w:t>TS29510_Nnrf_NFManagement.yaml</w:t>
      </w:r>
      <w:r w:rsidRPr="00690A26">
        <w:rPr>
          <w:lang w:val="en-US"/>
        </w:rPr>
        <w:t>#</w:t>
      </w:r>
      <w:r w:rsidRPr="00690A26">
        <w:t>/components/schemas/ServiceName'</w:t>
      </w:r>
    </w:p>
    <w:p w14:paraId="0C74995D" w14:textId="77777777" w:rsidR="009B0FB3" w:rsidRPr="00690A26" w:rsidRDefault="009B0FB3" w:rsidP="009B0FB3">
      <w:pPr>
        <w:pStyle w:val="PL"/>
      </w:pPr>
      <w:r w:rsidRPr="00690A26">
        <w:rPr>
          <w:lang w:val="en-US"/>
        </w:rPr>
        <w:t xml:space="preserve">            </w:t>
      </w:r>
      <w:r w:rsidRPr="00690A26">
        <w:t>minItems: 1</w:t>
      </w:r>
    </w:p>
    <w:p w14:paraId="702C4E5D" w14:textId="77777777" w:rsidR="009B0FB3" w:rsidRPr="00690A26" w:rsidRDefault="009B0FB3" w:rsidP="009B0FB3">
      <w:pPr>
        <w:pStyle w:val="PL"/>
      </w:pPr>
      <w:r w:rsidRPr="00690A26">
        <w:rPr>
          <w:lang w:val="en-US"/>
        </w:rPr>
        <w:t xml:space="preserve">            </w:t>
      </w:r>
      <w:r w:rsidRPr="00690A26">
        <w:t>uniqueItems: true</w:t>
      </w:r>
    </w:p>
    <w:p w14:paraId="6EC72DDC" w14:textId="77777777" w:rsidR="009B0FB3" w:rsidRPr="00690A26" w:rsidRDefault="009B0FB3" w:rsidP="009B0FB3">
      <w:pPr>
        <w:pStyle w:val="PL"/>
        <w:rPr>
          <w:lang w:val="en-US"/>
        </w:rPr>
      </w:pPr>
      <w:r w:rsidRPr="00690A26">
        <w:rPr>
          <w:lang w:val="en-US"/>
        </w:rPr>
        <w:t xml:space="preserve">          style: form</w:t>
      </w:r>
    </w:p>
    <w:p w14:paraId="6A37364C" w14:textId="77777777" w:rsidR="009B0FB3" w:rsidRPr="00690A26" w:rsidRDefault="009B0FB3" w:rsidP="009B0FB3">
      <w:pPr>
        <w:pStyle w:val="PL"/>
        <w:rPr>
          <w:lang w:val="en-US"/>
        </w:rPr>
      </w:pPr>
      <w:r w:rsidRPr="00690A26">
        <w:rPr>
          <w:lang w:val="en-US"/>
        </w:rPr>
        <w:t xml:space="preserve">          explode: false</w:t>
      </w:r>
    </w:p>
    <w:p w14:paraId="632AF8AB" w14:textId="77777777" w:rsidR="009B0FB3" w:rsidRPr="00690A26" w:rsidRDefault="009B0FB3" w:rsidP="009B0FB3">
      <w:pPr>
        <w:pStyle w:val="PL"/>
        <w:rPr>
          <w:lang w:val="en-US"/>
        </w:rPr>
      </w:pPr>
      <w:r w:rsidRPr="00690A26">
        <w:rPr>
          <w:lang w:val="en-US"/>
        </w:rPr>
        <w:t xml:space="preserve">        - name: requester-nf-instance-fqdn</w:t>
      </w:r>
    </w:p>
    <w:p w14:paraId="0292AA04" w14:textId="77777777" w:rsidR="009B0FB3" w:rsidRPr="00690A26" w:rsidRDefault="009B0FB3" w:rsidP="009B0FB3">
      <w:pPr>
        <w:pStyle w:val="PL"/>
        <w:rPr>
          <w:lang w:val="en-US"/>
        </w:rPr>
      </w:pPr>
      <w:r w:rsidRPr="00690A26">
        <w:rPr>
          <w:lang w:val="en-US"/>
        </w:rPr>
        <w:t xml:space="preserve">          in: query</w:t>
      </w:r>
    </w:p>
    <w:p w14:paraId="4F911286" w14:textId="77777777" w:rsidR="009B0FB3" w:rsidRPr="00690A26" w:rsidRDefault="009B0FB3" w:rsidP="009B0FB3">
      <w:pPr>
        <w:pStyle w:val="PL"/>
        <w:rPr>
          <w:lang w:val="en-US"/>
        </w:rPr>
      </w:pPr>
      <w:r w:rsidRPr="00690A26">
        <w:rPr>
          <w:lang w:val="en-US"/>
        </w:rPr>
        <w:t xml:space="preserve">          description: FQDN of the requester NF</w:t>
      </w:r>
    </w:p>
    <w:p w14:paraId="0B808BEE" w14:textId="77777777" w:rsidR="009B0FB3" w:rsidRPr="00690A26" w:rsidRDefault="009B0FB3" w:rsidP="009B0FB3">
      <w:pPr>
        <w:pStyle w:val="PL"/>
        <w:rPr>
          <w:lang w:val="en-US"/>
        </w:rPr>
      </w:pPr>
      <w:r w:rsidRPr="00690A26">
        <w:rPr>
          <w:lang w:val="en-US"/>
        </w:rPr>
        <w:t xml:space="preserve">          schema:</w:t>
      </w:r>
    </w:p>
    <w:p w14:paraId="5D84ED7F" w14:textId="77777777" w:rsidR="009B0FB3" w:rsidRPr="00690A26" w:rsidRDefault="009B0FB3" w:rsidP="009B0FB3">
      <w:pPr>
        <w:pStyle w:val="PL"/>
      </w:pPr>
      <w:r w:rsidRPr="00690A26">
        <w:t xml:space="preserve">            $ref: 'TS29510_Nnrf_NFManagement.yaml#/components/schemas/Fqdn'</w:t>
      </w:r>
    </w:p>
    <w:p w14:paraId="4F97F847" w14:textId="77777777" w:rsidR="009B0FB3" w:rsidRPr="00690A26" w:rsidRDefault="009B0FB3" w:rsidP="009B0FB3">
      <w:pPr>
        <w:pStyle w:val="PL"/>
        <w:rPr>
          <w:lang w:val="en-US"/>
        </w:rPr>
      </w:pPr>
      <w:r w:rsidRPr="00690A26">
        <w:rPr>
          <w:lang w:val="en-US"/>
        </w:rPr>
        <w:t xml:space="preserve">        - name: target-plmn-list</w:t>
      </w:r>
    </w:p>
    <w:p w14:paraId="141C9F27" w14:textId="77777777" w:rsidR="009B0FB3" w:rsidRPr="00690A26" w:rsidRDefault="009B0FB3" w:rsidP="009B0FB3">
      <w:pPr>
        <w:pStyle w:val="PL"/>
        <w:rPr>
          <w:lang w:val="en-US"/>
        </w:rPr>
      </w:pPr>
      <w:r w:rsidRPr="00690A26">
        <w:rPr>
          <w:lang w:val="en-US"/>
        </w:rPr>
        <w:t xml:space="preserve">          in: query</w:t>
      </w:r>
    </w:p>
    <w:p w14:paraId="2912491A" w14:textId="77777777" w:rsidR="009B0FB3" w:rsidRPr="00690A26" w:rsidRDefault="009B0FB3" w:rsidP="009B0FB3">
      <w:pPr>
        <w:pStyle w:val="PL"/>
        <w:rPr>
          <w:lang w:val="en-US"/>
        </w:rPr>
      </w:pPr>
      <w:r w:rsidRPr="00690A26">
        <w:rPr>
          <w:lang w:val="en-US"/>
        </w:rPr>
        <w:t xml:space="preserve">          description: Id of the PLMN of </w:t>
      </w:r>
      <w:r>
        <w:rPr>
          <w:lang w:val="en-US"/>
        </w:rPr>
        <w:t xml:space="preserve">either </w:t>
      </w:r>
      <w:r w:rsidRPr="00690A26">
        <w:rPr>
          <w:lang w:val="en-US"/>
        </w:rPr>
        <w:t>the target NF</w:t>
      </w:r>
      <w:r>
        <w:rPr>
          <w:lang w:val="en-US"/>
        </w:rPr>
        <w:t>, or in SNPN scenario the Credentials Holder in the PLMN</w:t>
      </w:r>
    </w:p>
    <w:p w14:paraId="3D8B2B2F" w14:textId="77777777" w:rsidR="009B0FB3" w:rsidRPr="00690A26" w:rsidRDefault="009B0FB3" w:rsidP="009B0FB3">
      <w:pPr>
        <w:pStyle w:val="PL"/>
        <w:rPr>
          <w:lang w:val="en-US"/>
        </w:rPr>
      </w:pPr>
      <w:r w:rsidRPr="00690A26">
        <w:rPr>
          <w:lang w:val="en-US"/>
        </w:rPr>
        <w:t xml:space="preserve">          content:</w:t>
      </w:r>
    </w:p>
    <w:p w14:paraId="1F048185" w14:textId="77777777" w:rsidR="009B0FB3" w:rsidRPr="00690A26" w:rsidRDefault="009B0FB3" w:rsidP="009B0FB3">
      <w:pPr>
        <w:pStyle w:val="PL"/>
        <w:rPr>
          <w:lang w:val="en-US"/>
        </w:rPr>
      </w:pPr>
      <w:r w:rsidRPr="00690A26">
        <w:rPr>
          <w:lang w:val="en-US"/>
        </w:rPr>
        <w:t xml:space="preserve">            application/json:</w:t>
      </w:r>
    </w:p>
    <w:p w14:paraId="0AE97DD2" w14:textId="77777777" w:rsidR="009B0FB3" w:rsidRPr="00690A26" w:rsidRDefault="009B0FB3" w:rsidP="009B0FB3">
      <w:pPr>
        <w:pStyle w:val="PL"/>
        <w:rPr>
          <w:lang w:val="en-US"/>
        </w:rPr>
      </w:pPr>
      <w:r w:rsidRPr="00690A26">
        <w:rPr>
          <w:lang w:val="en-US"/>
        </w:rPr>
        <w:t xml:space="preserve">              schema:</w:t>
      </w:r>
    </w:p>
    <w:p w14:paraId="3A8CA51A" w14:textId="77777777" w:rsidR="009B0FB3" w:rsidRPr="00690A26" w:rsidRDefault="009B0FB3" w:rsidP="009B0FB3">
      <w:pPr>
        <w:pStyle w:val="PL"/>
        <w:rPr>
          <w:lang w:val="en-US"/>
        </w:rPr>
      </w:pPr>
      <w:r w:rsidRPr="00690A26">
        <w:rPr>
          <w:lang w:val="en-US"/>
        </w:rPr>
        <w:t xml:space="preserve">                type: array</w:t>
      </w:r>
    </w:p>
    <w:p w14:paraId="40A698AF" w14:textId="77777777" w:rsidR="009B0FB3" w:rsidRPr="00690A26" w:rsidRDefault="009B0FB3" w:rsidP="009B0FB3">
      <w:pPr>
        <w:pStyle w:val="PL"/>
        <w:rPr>
          <w:lang w:val="en-US"/>
        </w:rPr>
      </w:pPr>
      <w:r w:rsidRPr="00690A26">
        <w:rPr>
          <w:lang w:val="en-US"/>
        </w:rPr>
        <w:t xml:space="preserve">                items:</w:t>
      </w:r>
    </w:p>
    <w:p w14:paraId="523C3AEE" w14:textId="77777777" w:rsidR="009B0FB3" w:rsidRPr="00690A26" w:rsidRDefault="009B0FB3" w:rsidP="009B0FB3">
      <w:pPr>
        <w:pStyle w:val="PL"/>
        <w:rPr>
          <w:lang w:val="en-US"/>
        </w:rPr>
      </w:pPr>
      <w:r w:rsidRPr="00690A26">
        <w:rPr>
          <w:lang w:val="en-US"/>
        </w:rPr>
        <w:t xml:space="preserve">                  $ref: '</w:t>
      </w:r>
      <w:r w:rsidRPr="00690A26">
        <w:t>TS29571_CommonData.yaml</w:t>
      </w:r>
      <w:r w:rsidRPr="00690A26">
        <w:rPr>
          <w:lang w:val="en-US"/>
        </w:rPr>
        <w:t>#/components/schemas/PlmnId'</w:t>
      </w:r>
    </w:p>
    <w:p w14:paraId="6BAD8FA1" w14:textId="77777777" w:rsidR="009B0FB3" w:rsidRPr="00690A26" w:rsidRDefault="009B0FB3" w:rsidP="009B0FB3">
      <w:pPr>
        <w:pStyle w:val="PL"/>
        <w:rPr>
          <w:lang w:val="en-US"/>
        </w:rPr>
      </w:pPr>
      <w:r w:rsidRPr="00690A26">
        <w:rPr>
          <w:lang w:val="en-US"/>
        </w:rPr>
        <w:t xml:space="preserve">                </w:t>
      </w:r>
      <w:r w:rsidRPr="00690A26">
        <w:t>minItems: 1</w:t>
      </w:r>
    </w:p>
    <w:p w14:paraId="7C6C0527" w14:textId="77777777" w:rsidR="009B0FB3" w:rsidRPr="00690A26" w:rsidRDefault="009B0FB3" w:rsidP="009B0FB3">
      <w:pPr>
        <w:pStyle w:val="PL"/>
        <w:rPr>
          <w:lang w:val="en-US"/>
        </w:rPr>
      </w:pPr>
      <w:r w:rsidRPr="00690A26">
        <w:rPr>
          <w:lang w:val="en-US"/>
        </w:rPr>
        <w:t xml:space="preserve">        - name: requester-plmn-list</w:t>
      </w:r>
    </w:p>
    <w:p w14:paraId="570E9823" w14:textId="77777777" w:rsidR="009B0FB3" w:rsidRPr="00690A26" w:rsidRDefault="009B0FB3" w:rsidP="009B0FB3">
      <w:pPr>
        <w:pStyle w:val="PL"/>
        <w:rPr>
          <w:lang w:val="en-US"/>
        </w:rPr>
      </w:pPr>
      <w:r w:rsidRPr="00690A26">
        <w:rPr>
          <w:lang w:val="en-US"/>
        </w:rPr>
        <w:t xml:space="preserve">          in: query</w:t>
      </w:r>
    </w:p>
    <w:p w14:paraId="65EF5100" w14:textId="77777777" w:rsidR="009B0FB3" w:rsidRPr="00690A26" w:rsidRDefault="009B0FB3" w:rsidP="009B0FB3">
      <w:pPr>
        <w:pStyle w:val="PL"/>
        <w:rPr>
          <w:lang w:val="en-US"/>
        </w:rPr>
      </w:pPr>
      <w:r w:rsidRPr="00690A26">
        <w:rPr>
          <w:lang w:val="en-US"/>
        </w:rPr>
        <w:t xml:space="preserve">          description: Id of the PLMN where the NF issuing the Discovery request is located</w:t>
      </w:r>
    </w:p>
    <w:p w14:paraId="2903687C" w14:textId="77777777" w:rsidR="009B0FB3" w:rsidRPr="00690A26" w:rsidRDefault="009B0FB3" w:rsidP="009B0FB3">
      <w:pPr>
        <w:pStyle w:val="PL"/>
        <w:rPr>
          <w:lang w:val="en-US"/>
        </w:rPr>
      </w:pPr>
      <w:r w:rsidRPr="00690A26">
        <w:rPr>
          <w:lang w:val="en-US"/>
        </w:rPr>
        <w:t xml:space="preserve">          content:</w:t>
      </w:r>
    </w:p>
    <w:p w14:paraId="02CC1DB7" w14:textId="77777777" w:rsidR="009B0FB3" w:rsidRPr="00690A26" w:rsidRDefault="009B0FB3" w:rsidP="009B0FB3">
      <w:pPr>
        <w:pStyle w:val="PL"/>
        <w:rPr>
          <w:lang w:val="en-US"/>
        </w:rPr>
      </w:pPr>
      <w:r w:rsidRPr="00690A26">
        <w:rPr>
          <w:lang w:val="en-US"/>
        </w:rPr>
        <w:t xml:space="preserve">            application/json:</w:t>
      </w:r>
    </w:p>
    <w:p w14:paraId="6B9C9F96" w14:textId="77777777" w:rsidR="009B0FB3" w:rsidRPr="00690A26" w:rsidRDefault="009B0FB3" w:rsidP="009B0FB3">
      <w:pPr>
        <w:pStyle w:val="PL"/>
        <w:rPr>
          <w:lang w:val="en-US"/>
        </w:rPr>
      </w:pPr>
      <w:r w:rsidRPr="00690A26">
        <w:rPr>
          <w:lang w:val="en-US"/>
        </w:rPr>
        <w:t xml:space="preserve">              schema:</w:t>
      </w:r>
    </w:p>
    <w:p w14:paraId="72A340D7" w14:textId="77777777" w:rsidR="009B0FB3" w:rsidRPr="00690A26" w:rsidRDefault="009B0FB3" w:rsidP="009B0FB3">
      <w:pPr>
        <w:pStyle w:val="PL"/>
        <w:rPr>
          <w:lang w:val="en-US"/>
        </w:rPr>
      </w:pPr>
      <w:r w:rsidRPr="00690A26">
        <w:rPr>
          <w:lang w:val="en-US"/>
        </w:rPr>
        <w:t xml:space="preserve">                type: array</w:t>
      </w:r>
    </w:p>
    <w:p w14:paraId="7BFB78E7" w14:textId="77777777" w:rsidR="009B0FB3" w:rsidRPr="00690A26" w:rsidRDefault="009B0FB3" w:rsidP="009B0FB3">
      <w:pPr>
        <w:pStyle w:val="PL"/>
        <w:rPr>
          <w:lang w:val="en-US"/>
        </w:rPr>
      </w:pPr>
      <w:r w:rsidRPr="00690A26">
        <w:rPr>
          <w:lang w:val="en-US"/>
        </w:rPr>
        <w:t xml:space="preserve">                items:</w:t>
      </w:r>
    </w:p>
    <w:p w14:paraId="795A3F69" w14:textId="77777777" w:rsidR="009B0FB3" w:rsidRPr="00690A26" w:rsidRDefault="009B0FB3" w:rsidP="009B0FB3">
      <w:pPr>
        <w:pStyle w:val="PL"/>
        <w:rPr>
          <w:lang w:val="en-US"/>
        </w:rPr>
      </w:pPr>
      <w:r w:rsidRPr="00690A26">
        <w:rPr>
          <w:lang w:val="en-US"/>
        </w:rPr>
        <w:t xml:space="preserve">                  $ref: '</w:t>
      </w:r>
      <w:r w:rsidRPr="00690A26">
        <w:t>TS29571_CommonData.yaml</w:t>
      </w:r>
      <w:r w:rsidRPr="00690A26">
        <w:rPr>
          <w:lang w:val="en-US"/>
        </w:rPr>
        <w:t>#/components/schemas/PlmnId'</w:t>
      </w:r>
    </w:p>
    <w:p w14:paraId="163F84FA" w14:textId="77777777" w:rsidR="009B0FB3" w:rsidRPr="00690A26" w:rsidRDefault="009B0FB3" w:rsidP="009B0FB3">
      <w:pPr>
        <w:pStyle w:val="PL"/>
      </w:pPr>
      <w:r w:rsidRPr="00690A26">
        <w:rPr>
          <w:lang w:val="en-US"/>
        </w:rPr>
        <w:t xml:space="preserve">                </w:t>
      </w:r>
      <w:r w:rsidRPr="00690A26">
        <w:t>minItems: 1</w:t>
      </w:r>
    </w:p>
    <w:p w14:paraId="1DDD189B" w14:textId="77777777" w:rsidR="009B0FB3" w:rsidRPr="00690A26" w:rsidRDefault="009B0FB3" w:rsidP="009B0FB3">
      <w:pPr>
        <w:pStyle w:val="PL"/>
        <w:rPr>
          <w:lang w:val="en-US"/>
        </w:rPr>
      </w:pPr>
      <w:r w:rsidRPr="00690A26">
        <w:rPr>
          <w:lang w:val="en-US"/>
        </w:rPr>
        <w:t xml:space="preserve">        - name: target-nf-instance-id</w:t>
      </w:r>
    </w:p>
    <w:p w14:paraId="4605A51C" w14:textId="77777777" w:rsidR="009B0FB3" w:rsidRPr="00690A26" w:rsidRDefault="009B0FB3" w:rsidP="009B0FB3">
      <w:pPr>
        <w:pStyle w:val="PL"/>
        <w:rPr>
          <w:lang w:val="en-US"/>
        </w:rPr>
      </w:pPr>
      <w:r w:rsidRPr="00690A26">
        <w:rPr>
          <w:lang w:val="en-US"/>
        </w:rPr>
        <w:t xml:space="preserve">          in: query</w:t>
      </w:r>
    </w:p>
    <w:p w14:paraId="619C02DB" w14:textId="77777777" w:rsidR="009B0FB3" w:rsidRPr="00690A26" w:rsidRDefault="009B0FB3" w:rsidP="009B0FB3">
      <w:pPr>
        <w:pStyle w:val="PL"/>
        <w:rPr>
          <w:lang w:val="en-US"/>
        </w:rPr>
      </w:pPr>
      <w:r w:rsidRPr="00690A26">
        <w:rPr>
          <w:lang w:val="en-US"/>
        </w:rPr>
        <w:t xml:space="preserve">          description: Identity of the NF instance being discovered</w:t>
      </w:r>
    </w:p>
    <w:p w14:paraId="392663AD" w14:textId="77777777" w:rsidR="009B0FB3" w:rsidRPr="00690A26" w:rsidRDefault="009B0FB3" w:rsidP="009B0FB3">
      <w:pPr>
        <w:pStyle w:val="PL"/>
        <w:rPr>
          <w:lang w:val="en-US"/>
        </w:rPr>
      </w:pPr>
      <w:r w:rsidRPr="00690A26">
        <w:rPr>
          <w:lang w:val="en-US"/>
        </w:rPr>
        <w:t xml:space="preserve">          schema:</w:t>
      </w:r>
    </w:p>
    <w:p w14:paraId="10CAAEB4" w14:textId="77777777" w:rsidR="009B0FB3" w:rsidRPr="00690A26" w:rsidRDefault="009B0FB3" w:rsidP="009B0FB3">
      <w:pPr>
        <w:pStyle w:val="PL"/>
        <w:rPr>
          <w:lang w:val="en-US"/>
        </w:rPr>
      </w:pPr>
      <w:r w:rsidRPr="00690A26">
        <w:t xml:space="preserve">            $ref: 'TS29571_CommonData.yaml#/components/schemas/NfInstanceId'</w:t>
      </w:r>
    </w:p>
    <w:p w14:paraId="4A9CF479" w14:textId="77777777" w:rsidR="009B0FB3" w:rsidRPr="00690A26" w:rsidRDefault="009B0FB3" w:rsidP="009B0FB3">
      <w:pPr>
        <w:pStyle w:val="PL"/>
      </w:pPr>
      <w:r w:rsidRPr="00690A26">
        <w:t xml:space="preserve">        - name: </w:t>
      </w:r>
      <w:r w:rsidRPr="00690A26">
        <w:rPr>
          <w:rFonts w:hint="eastAsia"/>
        </w:rPr>
        <w:t>target-nf-f</w:t>
      </w:r>
      <w:r w:rsidRPr="00690A26">
        <w:t>qdn</w:t>
      </w:r>
    </w:p>
    <w:p w14:paraId="025BB1EF" w14:textId="77777777" w:rsidR="009B0FB3" w:rsidRPr="00690A26" w:rsidRDefault="009B0FB3" w:rsidP="009B0FB3">
      <w:pPr>
        <w:pStyle w:val="PL"/>
        <w:rPr>
          <w:lang w:val="en-US"/>
        </w:rPr>
      </w:pPr>
      <w:r w:rsidRPr="00690A26">
        <w:rPr>
          <w:lang w:val="en-US"/>
        </w:rPr>
        <w:t xml:space="preserve">          in: query</w:t>
      </w:r>
    </w:p>
    <w:p w14:paraId="12C5C77D" w14:textId="77777777" w:rsidR="009B0FB3" w:rsidRPr="00690A26" w:rsidRDefault="009B0FB3" w:rsidP="009B0FB3">
      <w:pPr>
        <w:pStyle w:val="PL"/>
        <w:rPr>
          <w:lang w:val="en-US"/>
        </w:rPr>
      </w:pPr>
      <w:r w:rsidRPr="00690A26">
        <w:rPr>
          <w:lang w:val="en-US"/>
        </w:rPr>
        <w:t xml:space="preserve">          description: FQDN of the NF instance being discovered</w:t>
      </w:r>
    </w:p>
    <w:p w14:paraId="4882B997" w14:textId="77777777" w:rsidR="009B0FB3" w:rsidRPr="00690A26" w:rsidRDefault="009B0FB3" w:rsidP="009B0FB3">
      <w:pPr>
        <w:pStyle w:val="PL"/>
        <w:rPr>
          <w:lang w:val="en-US"/>
        </w:rPr>
      </w:pPr>
      <w:r w:rsidRPr="00690A26">
        <w:rPr>
          <w:lang w:val="en-US"/>
        </w:rPr>
        <w:t xml:space="preserve">          schema:</w:t>
      </w:r>
    </w:p>
    <w:p w14:paraId="5A16A2A8" w14:textId="77777777" w:rsidR="009B0FB3" w:rsidRPr="00690A26" w:rsidRDefault="009B0FB3" w:rsidP="009B0FB3">
      <w:pPr>
        <w:pStyle w:val="PL"/>
      </w:pPr>
      <w:r w:rsidRPr="00690A26">
        <w:t xml:space="preserve">            $ref: 'TS29510_Nnrf_NFManagement.yaml#/components/schemas/Fqdn'</w:t>
      </w:r>
    </w:p>
    <w:p w14:paraId="316AE7D7" w14:textId="77777777" w:rsidR="009B0FB3" w:rsidRPr="00690A26" w:rsidRDefault="009B0FB3" w:rsidP="009B0FB3">
      <w:pPr>
        <w:pStyle w:val="PL"/>
        <w:rPr>
          <w:lang w:val="en-US"/>
        </w:rPr>
      </w:pPr>
      <w:r w:rsidRPr="00690A26">
        <w:rPr>
          <w:lang w:val="en-US"/>
        </w:rPr>
        <w:t xml:space="preserve">        - name: hnrf-uri</w:t>
      </w:r>
    </w:p>
    <w:p w14:paraId="6D4CF0A7" w14:textId="77777777" w:rsidR="009B0FB3" w:rsidRPr="00690A26" w:rsidRDefault="009B0FB3" w:rsidP="009B0FB3">
      <w:pPr>
        <w:pStyle w:val="PL"/>
        <w:rPr>
          <w:lang w:val="en-US"/>
        </w:rPr>
      </w:pPr>
      <w:r w:rsidRPr="00690A26">
        <w:rPr>
          <w:lang w:val="en-US"/>
        </w:rPr>
        <w:t xml:space="preserve">          in: query</w:t>
      </w:r>
    </w:p>
    <w:p w14:paraId="3BB936CC" w14:textId="77777777" w:rsidR="009B0FB3" w:rsidRPr="00690A26" w:rsidRDefault="009B0FB3" w:rsidP="009B0FB3">
      <w:pPr>
        <w:pStyle w:val="PL"/>
        <w:rPr>
          <w:lang w:val="en-US"/>
        </w:rPr>
      </w:pPr>
      <w:r w:rsidRPr="00690A26">
        <w:rPr>
          <w:lang w:val="en-US"/>
        </w:rPr>
        <w:t xml:space="preserve">          description: Uri of the home NRF</w:t>
      </w:r>
    </w:p>
    <w:p w14:paraId="4B77FAD0" w14:textId="77777777" w:rsidR="009B0FB3" w:rsidRPr="00690A26" w:rsidRDefault="009B0FB3" w:rsidP="009B0FB3">
      <w:pPr>
        <w:pStyle w:val="PL"/>
        <w:rPr>
          <w:lang w:val="en-US"/>
        </w:rPr>
      </w:pPr>
      <w:r w:rsidRPr="00690A26">
        <w:rPr>
          <w:lang w:val="en-US"/>
        </w:rPr>
        <w:t xml:space="preserve">          schema:</w:t>
      </w:r>
    </w:p>
    <w:p w14:paraId="54DDDB12" w14:textId="77777777" w:rsidR="009B0FB3" w:rsidRPr="00690A26" w:rsidRDefault="009B0FB3" w:rsidP="009B0FB3">
      <w:pPr>
        <w:pStyle w:val="PL"/>
        <w:rPr>
          <w:lang w:val="en-US"/>
        </w:rPr>
      </w:pPr>
      <w:r w:rsidRPr="00690A26">
        <w:t xml:space="preserve">            $ref: 'TS29571_CommonData.yaml#/components/schemas/Uri'</w:t>
      </w:r>
    </w:p>
    <w:p w14:paraId="5E2A35C0" w14:textId="77777777" w:rsidR="009B0FB3" w:rsidRPr="00690A26" w:rsidRDefault="009B0FB3" w:rsidP="009B0FB3">
      <w:pPr>
        <w:pStyle w:val="PL"/>
        <w:rPr>
          <w:lang w:val="en-US"/>
        </w:rPr>
      </w:pPr>
      <w:r w:rsidRPr="00690A26">
        <w:rPr>
          <w:lang w:val="en-US"/>
        </w:rPr>
        <w:t xml:space="preserve">        - name: snssais</w:t>
      </w:r>
    </w:p>
    <w:p w14:paraId="145CFC64" w14:textId="77777777" w:rsidR="009B0FB3" w:rsidRPr="00690A26" w:rsidRDefault="009B0FB3" w:rsidP="009B0FB3">
      <w:pPr>
        <w:pStyle w:val="PL"/>
        <w:rPr>
          <w:lang w:val="en-US"/>
        </w:rPr>
      </w:pPr>
      <w:r w:rsidRPr="00690A26">
        <w:rPr>
          <w:lang w:val="en-US"/>
        </w:rPr>
        <w:t xml:space="preserve">          in: query</w:t>
      </w:r>
    </w:p>
    <w:p w14:paraId="4E4B428C" w14:textId="77777777" w:rsidR="009B0FB3" w:rsidRPr="00690A26" w:rsidRDefault="009B0FB3" w:rsidP="009B0FB3">
      <w:pPr>
        <w:pStyle w:val="PL"/>
        <w:rPr>
          <w:lang w:val="en-US"/>
        </w:rPr>
      </w:pPr>
      <w:r w:rsidRPr="00690A26">
        <w:rPr>
          <w:lang w:val="en-US"/>
        </w:rPr>
        <w:t xml:space="preserve">          description: Slice info of the target NF</w:t>
      </w:r>
    </w:p>
    <w:p w14:paraId="3844D3DF" w14:textId="77777777" w:rsidR="009B0FB3" w:rsidRPr="00690A26" w:rsidRDefault="009B0FB3" w:rsidP="009B0FB3">
      <w:pPr>
        <w:pStyle w:val="PL"/>
        <w:rPr>
          <w:lang w:val="en-US"/>
        </w:rPr>
      </w:pPr>
      <w:r w:rsidRPr="00690A26">
        <w:rPr>
          <w:lang w:val="en-US"/>
        </w:rPr>
        <w:t xml:space="preserve">          content:</w:t>
      </w:r>
    </w:p>
    <w:p w14:paraId="4380D1C7" w14:textId="77777777" w:rsidR="009B0FB3" w:rsidRPr="00690A26" w:rsidRDefault="009B0FB3" w:rsidP="009B0FB3">
      <w:pPr>
        <w:pStyle w:val="PL"/>
        <w:rPr>
          <w:lang w:val="en-US"/>
        </w:rPr>
      </w:pPr>
      <w:r w:rsidRPr="00690A26">
        <w:rPr>
          <w:lang w:val="en-US"/>
        </w:rPr>
        <w:t xml:space="preserve">            application/json:</w:t>
      </w:r>
    </w:p>
    <w:p w14:paraId="3FFC88DF" w14:textId="77777777" w:rsidR="009B0FB3" w:rsidRPr="00690A26" w:rsidRDefault="009B0FB3" w:rsidP="009B0FB3">
      <w:pPr>
        <w:pStyle w:val="PL"/>
        <w:rPr>
          <w:lang w:val="en-US"/>
        </w:rPr>
      </w:pPr>
      <w:r w:rsidRPr="00690A26">
        <w:rPr>
          <w:lang w:val="en-US"/>
        </w:rPr>
        <w:t xml:space="preserve">              schema:</w:t>
      </w:r>
    </w:p>
    <w:p w14:paraId="561BBB16" w14:textId="77777777" w:rsidR="009B0FB3" w:rsidRPr="00690A26" w:rsidRDefault="009B0FB3" w:rsidP="009B0FB3">
      <w:pPr>
        <w:pStyle w:val="PL"/>
        <w:rPr>
          <w:lang w:val="en-US"/>
        </w:rPr>
      </w:pPr>
      <w:r w:rsidRPr="00690A26">
        <w:rPr>
          <w:lang w:val="en-US"/>
        </w:rPr>
        <w:t xml:space="preserve">                type: array</w:t>
      </w:r>
    </w:p>
    <w:p w14:paraId="00E5204D" w14:textId="77777777" w:rsidR="009B0FB3" w:rsidRPr="00690A26" w:rsidRDefault="009B0FB3" w:rsidP="009B0FB3">
      <w:pPr>
        <w:pStyle w:val="PL"/>
        <w:rPr>
          <w:lang w:val="en-US"/>
        </w:rPr>
      </w:pPr>
      <w:r w:rsidRPr="00690A26">
        <w:rPr>
          <w:lang w:val="en-US"/>
        </w:rPr>
        <w:t xml:space="preserve">                items:</w:t>
      </w:r>
    </w:p>
    <w:p w14:paraId="7114CD43" w14:textId="77777777" w:rsidR="009B0FB3" w:rsidRPr="00690A26" w:rsidRDefault="009B0FB3" w:rsidP="009B0FB3">
      <w:pPr>
        <w:pStyle w:val="PL"/>
        <w:rPr>
          <w:lang w:val="en-US"/>
        </w:rPr>
      </w:pPr>
      <w:r w:rsidRPr="00690A26">
        <w:rPr>
          <w:lang w:val="en-US"/>
        </w:rPr>
        <w:t xml:space="preserve">                  $ref: '</w:t>
      </w:r>
      <w:r w:rsidRPr="00690A26">
        <w:t>TS29571_CommonData.yaml</w:t>
      </w:r>
      <w:r w:rsidRPr="00690A26">
        <w:rPr>
          <w:lang w:val="en-US"/>
        </w:rPr>
        <w:t>#/components/schemas/Snssai'</w:t>
      </w:r>
    </w:p>
    <w:p w14:paraId="46137262" w14:textId="77777777" w:rsidR="009B0FB3" w:rsidRPr="00690A26" w:rsidRDefault="009B0FB3" w:rsidP="009B0FB3">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73180652" w14:textId="77777777" w:rsidR="009B0FB3" w:rsidRPr="00690A26" w:rsidRDefault="009B0FB3" w:rsidP="009B0FB3">
      <w:pPr>
        <w:pStyle w:val="PL"/>
        <w:rPr>
          <w:lang w:val="en-US"/>
        </w:rPr>
      </w:pPr>
      <w:r w:rsidRPr="00690A26">
        <w:rPr>
          <w:lang w:val="en-US"/>
        </w:rPr>
        <w:t xml:space="preserve">        - name: requester-snssais</w:t>
      </w:r>
    </w:p>
    <w:p w14:paraId="7BB76721" w14:textId="77777777" w:rsidR="009B0FB3" w:rsidRPr="00690A26" w:rsidRDefault="009B0FB3" w:rsidP="009B0FB3">
      <w:pPr>
        <w:pStyle w:val="PL"/>
        <w:rPr>
          <w:lang w:val="en-US"/>
        </w:rPr>
      </w:pPr>
      <w:r w:rsidRPr="00690A26">
        <w:rPr>
          <w:lang w:val="en-US"/>
        </w:rPr>
        <w:t xml:space="preserve">          in: query</w:t>
      </w:r>
    </w:p>
    <w:p w14:paraId="45FC5A0B" w14:textId="77777777" w:rsidR="009B0FB3" w:rsidRPr="00690A26" w:rsidRDefault="009B0FB3" w:rsidP="009B0FB3">
      <w:pPr>
        <w:pStyle w:val="PL"/>
        <w:rPr>
          <w:lang w:val="en-US"/>
        </w:rPr>
      </w:pPr>
      <w:r w:rsidRPr="00690A26">
        <w:rPr>
          <w:lang w:val="en-US"/>
        </w:rPr>
        <w:t xml:space="preserve">          description: Slice info of the requester NF</w:t>
      </w:r>
    </w:p>
    <w:p w14:paraId="7D1737FA" w14:textId="77777777" w:rsidR="009B0FB3" w:rsidRPr="00690A26" w:rsidRDefault="009B0FB3" w:rsidP="009B0FB3">
      <w:pPr>
        <w:pStyle w:val="PL"/>
        <w:rPr>
          <w:lang w:val="en-US"/>
        </w:rPr>
      </w:pPr>
      <w:r w:rsidRPr="00690A26">
        <w:rPr>
          <w:lang w:val="en-US"/>
        </w:rPr>
        <w:t xml:space="preserve">          content:</w:t>
      </w:r>
    </w:p>
    <w:p w14:paraId="7ECB65CE" w14:textId="77777777" w:rsidR="009B0FB3" w:rsidRPr="00690A26" w:rsidRDefault="009B0FB3" w:rsidP="009B0FB3">
      <w:pPr>
        <w:pStyle w:val="PL"/>
        <w:rPr>
          <w:lang w:val="en-US"/>
        </w:rPr>
      </w:pPr>
      <w:r w:rsidRPr="00690A26">
        <w:rPr>
          <w:lang w:val="en-US"/>
        </w:rPr>
        <w:t xml:space="preserve">            application/json:</w:t>
      </w:r>
    </w:p>
    <w:p w14:paraId="5C0D96EE" w14:textId="77777777" w:rsidR="009B0FB3" w:rsidRPr="00690A26" w:rsidRDefault="009B0FB3" w:rsidP="009B0FB3">
      <w:pPr>
        <w:pStyle w:val="PL"/>
        <w:rPr>
          <w:lang w:val="en-US"/>
        </w:rPr>
      </w:pPr>
      <w:r w:rsidRPr="00690A26">
        <w:rPr>
          <w:lang w:val="en-US"/>
        </w:rPr>
        <w:t xml:space="preserve">              schema:</w:t>
      </w:r>
    </w:p>
    <w:p w14:paraId="1064157C" w14:textId="77777777" w:rsidR="009B0FB3" w:rsidRPr="00690A26" w:rsidRDefault="009B0FB3" w:rsidP="009B0FB3">
      <w:pPr>
        <w:pStyle w:val="PL"/>
        <w:rPr>
          <w:lang w:val="en-US"/>
        </w:rPr>
      </w:pPr>
      <w:r w:rsidRPr="00690A26">
        <w:rPr>
          <w:lang w:val="en-US"/>
        </w:rPr>
        <w:t xml:space="preserve">                type: array</w:t>
      </w:r>
    </w:p>
    <w:p w14:paraId="6A98F489" w14:textId="77777777" w:rsidR="009B0FB3" w:rsidRPr="00690A26" w:rsidRDefault="009B0FB3" w:rsidP="009B0FB3">
      <w:pPr>
        <w:pStyle w:val="PL"/>
        <w:rPr>
          <w:lang w:val="en-US"/>
        </w:rPr>
      </w:pPr>
      <w:r w:rsidRPr="00690A26">
        <w:rPr>
          <w:lang w:val="en-US"/>
        </w:rPr>
        <w:t xml:space="preserve">                items:</w:t>
      </w:r>
    </w:p>
    <w:p w14:paraId="08EA1858" w14:textId="77777777" w:rsidR="009B0FB3" w:rsidRPr="00690A26" w:rsidRDefault="009B0FB3" w:rsidP="009B0FB3">
      <w:pPr>
        <w:pStyle w:val="PL"/>
        <w:rPr>
          <w:lang w:val="en-US"/>
        </w:rPr>
      </w:pPr>
      <w:r w:rsidRPr="00690A26">
        <w:rPr>
          <w:lang w:val="en-US"/>
        </w:rPr>
        <w:t xml:space="preserve">                  $ref: '</w:t>
      </w:r>
      <w:r w:rsidRPr="00690A26">
        <w:t>TS29571_CommonData.yaml</w:t>
      </w:r>
      <w:r w:rsidRPr="00690A26">
        <w:rPr>
          <w:lang w:val="en-US"/>
        </w:rPr>
        <w:t>#/components/schemas/Snssai'</w:t>
      </w:r>
    </w:p>
    <w:p w14:paraId="17B4A304" w14:textId="77777777" w:rsidR="009B0FB3" w:rsidRPr="00690A26" w:rsidRDefault="009B0FB3" w:rsidP="009B0FB3">
      <w:pPr>
        <w:pStyle w:val="PL"/>
        <w:rPr>
          <w:lang w:val="en-US"/>
        </w:rPr>
      </w:pPr>
      <w:r w:rsidRPr="00690A26">
        <w:rPr>
          <w:lang w:val="en-US"/>
        </w:rPr>
        <w:t xml:space="preserve">                minItems: 1</w:t>
      </w:r>
    </w:p>
    <w:p w14:paraId="07DE8907" w14:textId="77777777" w:rsidR="009B0FB3" w:rsidRPr="00690A26" w:rsidRDefault="009B0FB3" w:rsidP="009B0FB3">
      <w:pPr>
        <w:pStyle w:val="PL"/>
        <w:rPr>
          <w:lang w:val="en-US"/>
        </w:rPr>
      </w:pPr>
      <w:r w:rsidRPr="00690A26">
        <w:rPr>
          <w:lang w:val="en-US"/>
        </w:rPr>
        <w:t xml:space="preserve">        - name: </w:t>
      </w:r>
      <w:r w:rsidRPr="00690A26">
        <w:rPr>
          <w:rFonts w:hint="eastAsia"/>
        </w:rPr>
        <w:t>plmn</w:t>
      </w:r>
      <w:r w:rsidRPr="00690A26">
        <w:t>-</w:t>
      </w:r>
      <w:r w:rsidRPr="00690A26">
        <w:rPr>
          <w:rFonts w:hint="eastAsia"/>
        </w:rPr>
        <w:t>specific</w:t>
      </w:r>
      <w:r w:rsidRPr="00690A26">
        <w:t>-</w:t>
      </w:r>
      <w:r w:rsidRPr="00690A26">
        <w:rPr>
          <w:rFonts w:hint="eastAsia"/>
        </w:rPr>
        <w:t>snssai-list</w:t>
      </w:r>
    </w:p>
    <w:p w14:paraId="7F3B8A56" w14:textId="77777777" w:rsidR="009B0FB3" w:rsidRPr="00690A26" w:rsidRDefault="009B0FB3" w:rsidP="009B0FB3">
      <w:pPr>
        <w:pStyle w:val="PL"/>
        <w:rPr>
          <w:lang w:val="en-US"/>
        </w:rPr>
      </w:pPr>
      <w:r w:rsidRPr="00690A26">
        <w:rPr>
          <w:lang w:val="en-US"/>
        </w:rPr>
        <w:t xml:space="preserve">          in: query</w:t>
      </w:r>
    </w:p>
    <w:p w14:paraId="2A36F94F" w14:textId="77777777" w:rsidR="009B0FB3" w:rsidRPr="00690A26" w:rsidRDefault="009B0FB3" w:rsidP="009B0FB3">
      <w:pPr>
        <w:pStyle w:val="PL"/>
        <w:rPr>
          <w:lang w:val="en-US"/>
        </w:rPr>
      </w:pPr>
      <w:r w:rsidRPr="00690A26">
        <w:rPr>
          <w:lang w:val="en-US"/>
        </w:rPr>
        <w:t xml:space="preserve">          description: PLMN specific Slice info of the target NF</w:t>
      </w:r>
    </w:p>
    <w:p w14:paraId="1A070D1D" w14:textId="77777777" w:rsidR="009B0FB3" w:rsidRPr="00690A26" w:rsidRDefault="009B0FB3" w:rsidP="009B0FB3">
      <w:pPr>
        <w:pStyle w:val="PL"/>
        <w:rPr>
          <w:lang w:val="en-US"/>
        </w:rPr>
      </w:pPr>
      <w:r w:rsidRPr="00690A26">
        <w:rPr>
          <w:lang w:val="en-US"/>
        </w:rPr>
        <w:t xml:space="preserve">          content:</w:t>
      </w:r>
    </w:p>
    <w:p w14:paraId="1B8EDAF8" w14:textId="77777777" w:rsidR="009B0FB3" w:rsidRPr="00690A26" w:rsidRDefault="009B0FB3" w:rsidP="009B0FB3">
      <w:pPr>
        <w:pStyle w:val="PL"/>
        <w:rPr>
          <w:lang w:val="en-US"/>
        </w:rPr>
      </w:pPr>
      <w:r w:rsidRPr="00690A26">
        <w:rPr>
          <w:lang w:val="en-US"/>
        </w:rPr>
        <w:t xml:space="preserve">            application/json:</w:t>
      </w:r>
    </w:p>
    <w:p w14:paraId="52730FDE" w14:textId="77777777" w:rsidR="009B0FB3" w:rsidRPr="00690A26" w:rsidRDefault="009B0FB3" w:rsidP="009B0FB3">
      <w:pPr>
        <w:pStyle w:val="PL"/>
        <w:rPr>
          <w:lang w:val="en-US"/>
        </w:rPr>
      </w:pPr>
      <w:r w:rsidRPr="00690A26">
        <w:rPr>
          <w:lang w:val="en-US"/>
        </w:rPr>
        <w:t xml:space="preserve">              schema:</w:t>
      </w:r>
    </w:p>
    <w:p w14:paraId="2334A532" w14:textId="77777777" w:rsidR="009B0FB3" w:rsidRPr="00690A26" w:rsidRDefault="009B0FB3" w:rsidP="009B0FB3">
      <w:pPr>
        <w:pStyle w:val="PL"/>
        <w:rPr>
          <w:lang w:val="en-US"/>
        </w:rPr>
      </w:pPr>
      <w:r w:rsidRPr="00690A26">
        <w:rPr>
          <w:lang w:val="en-US"/>
        </w:rPr>
        <w:t xml:space="preserve">                type: array</w:t>
      </w:r>
    </w:p>
    <w:p w14:paraId="35B23812" w14:textId="77777777" w:rsidR="009B0FB3" w:rsidRPr="00690A26" w:rsidRDefault="009B0FB3" w:rsidP="009B0FB3">
      <w:pPr>
        <w:pStyle w:val="PL"/>
        <w:rPr>
          <w:lang w:val="en-US"/>
        </w:rPr>
      </w:pPr>
      <w:r w:rsidRPr="00690A26">
        <w:rPr>
          <w:lang w:val="en-US"/>
        </w:rPr>
        <w:t xml:space="preserve">                items:</w:t>
      </w:r>
    </w:p>
    <w:p w14:paraId="111DDA44" w14:textId="77777777" w:rsidR="009B0FB3" w:rsidRPr="00690A26" w:rsidRDefault="009B0FB3" w:rsidP="009B0FB3">
      <w:pPr>
        <w:pStyle w:val="PL"/>
        <w:rPr>
          <w:lang w:val="en-US"/>
        </w:rPr>
      </w:pPr>
      <w:r w:rsidRPr="00690A26">
        <w:rPr>
          <w:lang w:val="en-US"/>
        </w:rPr>
        <w:t xml:space="preserve">                  $ref: '</w:t>
      </w:r>
      <w:r w:rsidRPr="00690A26">
        <w:t>TS29510_Nnrf_NFManagement.yaml</w:t>
      </w:r>
      <w:r w:rsidRPr="00690A26">
        <w:rPr>
          <w:lang w:val="en-US"/>
        </w:rPr>
        <w:t>#/components/schemas/PlmnSnssai'</w:t>
      </w:r>
    </w:p>
    <w:p w14:paraId="414B205F" w14:textId="77777777" w:rsidR="009B0FB3" w:rsidRPr="00690A26" w:rsidRDefault="009B0FB3" w:rsidP="009B0FB3">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7A25A2CB" w14:textId="77777777" w:rsidR="009B0FB3" w:rsidRDefault="009B0FB3" w:rsidP="009B0FB3">
      <w:pPr>
        <w:pStyle w:val="PL"/>
      </w:pPr>
      <w:r>
        <w:t xml:space="preserve">        - name: </w:t>
      </w:r>
      <w:r w:rsidRPr="00E16E6F">
        <w:t>requester-plmn-specific-snssai-list</w:t>
      </w:r>
    </w:p>
    <w:p w14:paraId="10E32E20" w14:textId="77777777" w:rsidR="009B0FB3" w:rsidRPr="00690A26" w:rsidRDefault="009B0FB3" w:rsidP="009B0FB3">
      <w:pPr>
        <w:pStyle w:val="PL"/>
        <w:rPr>
          <w:lang w:val="en-US"/>
        </w:rPr>
      </w:pPr>
      <w:r w:rsidRPr="00690A26">
        <w:rPr>
          <w:lang w:val="en-US"/>
        </w:rPr>
        <w:t xml:space="preserve">          in: query</w:t>
      </w:r>
    </w:p>
    <w:p w14:paraId="766D3626" w14:textId="77777777" w:rsidR="009B0FB3" w:rsidRPr="00690A26" w:rsidRDefault="009B0FB3" w:rsidP="009B0FB3">
      <w:pPr>
        <w:pStyle w:val="PL"/>
        <w:rPr>
          <w:lang w:val="en-US"/>
        </w:rPr>
      </w:pPr>
      <w:r w:rsidRPr="00690A26">
        <w:rPr>
          <w:lang w:val="en-US"/>
        </w:rPr>
        <w:t xml:space="preserve">          description: </w:t>
      </w:r>
      <w:r>
        <w:rPr>
          <w:lang w:val="en-US"/>
        </w:rPr>
        <w:t>PLMN-specific slice info of</w:t>
      </w:r>
      <w:r w:rsidRPr="00690A26">
        <w:rPr>
          <w:lang w:val="en-US"/>
        </w:rPr>
        <w:t xml:space="preserve"> the NF issuing the Discovery request</w:t>
      </w:r>
    </w:p>
    <w:p w14:paraId="56C3364E" w14:textId="77777777" w:rsidR="009B0FB3" w:rsidRPr="00690A26" w:rsidRDefault="009B0FB3" w:rsidP="009B0FB3">
      <w:pPr>
        <w:pStyle w:val="PL"/>
        <w:rPr>
          <w:lang w:val="en-US"/>
        </w:rPr>
      </w:pPr>
      <w:r w:rsidRPr="00690A26">
        <w:rPr>
          <w:lang w:val="en-US"/>
        </w:rPr>
        <w:t xml:space="preserve">          content:</w:t>
      </w:r>
    </w:p>
    <w:p w14:paraId="1A073AC3" w14:textId="77777777" w:rsidR="009B0FB3" w:rsidRPr="00690A26" w:rsidRDefault="009B0FB3" w:rsidP="009B0FB3">
      <w:pPr>
        <w:pStyle w:val="PL"/>
        <w:rPr>
          <w:lang w:val="en-US"/>
        </w:rPr>
      </w:pPr>
      <w:r w:rsidRPr="00690A26">
        <w:rPr>
          <w:lang w:val="en-US"/>
        </w:rPr>
        <w:t xml:space="preserve">            application/json:</w:t>
      </w:r>
    </w:p>
    <w:p w14:paraId="2265F7F3" w14:textId="77777777" w:rsidR="009B0FB3" w:rsidRPr="00690A26" w:rsidRDefault="009B0FB3" w:rsidP="009B0FB3">
      <w:pPr>
        <w:pStyle w:val="PL"/>
        <w:rPr>
          <w:lang w:val="en-US"/>
        </w:rPr>
      </w:pPr>
      <w:r w:rsidRPr="00690A26">
        <w:rPr>
          <w:lang w:val="en-US"/>
        </w:rPr>
        <w:t xml:space="preserve">              schema:</w:t>
      </w:r>
    </w:p>
    <w:p w14:paraId="3CE5E617" w14:textId="77777777" w:rsidR="009B0FB3" w:rsidRPr="00690A26" w:rsidRDefault="009B0FB3" w:rsidP="009B0FB3">
      <w:pPr>
        <w:pStyle w:val="PL"/>
        <w:rPr>
          <w:lang w:val="en-US"/>
        </w:rPr>
      </w:pPr>
      <w:r w:rsidRPr="00690A26">
        <w:rPr>
          <w:lang w:val="en-US"/>
        </w:rPr>
        <w:t xml:space="preserve">                type: array</w:t>
      </w:r>
    </w:p>
    <w:p w14:paraId="5AB8DEC4" w14:textId="77777777" w:rsidR="009B0FB3" w:rsidRPr="00690A26" w:rsidRDefault="009B0FB3" w:rsidP="009B0FB3">
      <w:pPr>
        <w:pStyle w:val="PL"/>
        <w:rPr>
          <w:lang w:val="en-US"/>
        </w:rPr>
      </w:pPr>
      <w:r w:rsidRPr="00690A26">
        <w:rPr>
          <w:lang w:val="en-US"/>
        </w:rPr>
        <w:t xml:space="preserve">                items:</w:t>
      </w:r>
    </w:p>
    <w:p w14:paraId="0146D9F4" w14:textId="77777777" w:rsidR="009B0FB3" w:rsidRPr="00690A26" w:rsidRDefault="009B0FB3" w:rsidP="009B0FB3">
      <w:pPr>
        <w:pStyle w:val="PL"/>
        <w:rPr>
          <w:lang w:val="en-US"/>
        </w:rPr>
      </w:pPr>
      <w:r w:rsidRPr="00690A26">
        <w:rPr>
          <w:lang w:val="en-US"/>
        </w:rPr>
        <w:t xml:space="preserve">                  $ref: '</w:t>
      </w:r>
      <w:r w:rsidRPr="00690A26">
        <w:t>TS29510_Nnrf_NFManagement.yaml</w:t>
      </w:r>
      <w:r w:rsidRPr="00690A26">
        <w:rPr>
          <w:lang w:val="en-US"/>
        </w:rPr>
        <w:t>#/components/schemas/PlmnSnssai'</w:t>
      </w:r>
    </w:p>
    <w:p w14:paraId="16240377" w14:textId="77777777" w:rsidR="009B0FB3" w:rsidRPr="00690A26" w:rsidRDefault="009B0FB3" w:rsidP="009B0FB3">
      <w:pPr>
        <w:pStyle w:val="PL"/>
      </w:pPr>
      <w:r w:rsidRPr="00690A26">
        <w:rPr>
          <w:lang w:val="en-US"/>
        </w:rPr>
        <w:t xml:space="preserve">                </w:t>
      </w:r>
      <w:r w:rsidRPr="00690A26">
        <w:t>minItems: 1</w:t>
      </w:r>
    </w:p>
    <w:p w14:paraId="7EA5AAF1" w14:textId="77777777" w:rsidR="009B0FB3" w:rsidRPr="00690A26" w:rsidRDefault="009B0FB3" w:rsidP="009B0FB3">
      <w:pPr>
        <w:pStyle w:val="PL"/>
        <w:rPr>
          <w:lang w:val="en-US"/>
        </w:rPr>
      </w:pPr>
      <w:r w:rsidRPr="00690A26">
        <w:rPr>
          <w:lang w:val="en-US"/>
        </w:rPr>
        <w:t xml:space="preserve">        - name: dnn</w:t>
      </w:r>
    </w:p>
    <w:p w14:paraId="349BEC88" w14:textId="77777777" w:rsidR="009B0FB3" w:rsidRPr="00690A26" w:rsidRDefault="009B0FB3" w:rsidP="009B0FB3">
      <w:pPr>
        <w:pStyle w:val="PL"/>
        <w:rPr>
          <w:lang w:val="en-US"/>
        </w:rPr>
      </w:pPr>
      <w:r w:rsidRPr="00690A26">
        <w:rPr>
          <w:lang w:val="en-US"/>
        </w:rPr>
        <w:t xml:space="preserve">          in: query</w:t>
      </w:r>
    </w:p>
    <w:p w14:paraId="5CCDDAC5" w14:textId="77777777" w:rsidR="009B0FB3" w:rsidRPr="00690A26" w:rsidRDefault="009B0FB3" w:rsidP="009B0FB3">
      <w:pPr>
        <w:pStyle w:val="PL"/>
        <w:rPr>
          <w:lang w:val="en-US"/>
        </w:rPr>
      </w:pPr>
      <w:r w:rsidRPr="00690A26">
        <w:rPr>
          <w:lang w:val="en-US"/>
        </w:rPr>
        <w:t xml:space="preserve">          description: Dnn supported by the BSF, SMF or UPF</w:t>
      </w:r>
    </w:p>
    <w:p w14:paraId="604EAEB3" w14:textId="77777777" w:rsidR="009B0FB3" w:rsidRPr="00690A26" w:rsidRDefault="009B0FB3" w:rsidP="009B0FB3">
      <w:pPr>
        <w:pStyle w:val="PL"/>
        <w:rPr>
          <w:lang w:val="en-US"/>
        </w:rPr>
      </w:pPr>
      <w:r w:rsidRPr="00690A26">
        <w:rPr>
          <w:lang w:val="en-US"/>
        </w:rPr>
        <w:t xml:space="preserve">          schema:</w:t>
      </w:r>
    </w:p>
    <w:p w14:paraId="459101E3" w14:textId="77777777" w:rsidR="009B0FB3" w:rsidRPr="00690A26" w:rsidRDefault="009B0FB3" w:rsidP="009B0FB3">
      <w:pPr>
        <w:pStyle w:val="PL"/>
        <w:rPr>
          <w:lang w:val="en-US"/>
        </w:rPr>
      </w:pPr>
      <w:r w:rsidRPr="00690A26">
        <w:rPr>
          <w:lang w:val="en-US"/>
        </w:rPr>
        <w:t xml:space="preserve">            $ref: '</w:t>
      </w:r>
      <w:r w:rsidRPr="00690A26">
        <w:t>TS29571_CommonData.yaml</w:t>
      </w:r>
      <w:r w:rsidRPr="00690A26">
        <w:rPr>
          <w:lang w:val="en-US"/>
        </w:rPr>
        <w:t>#/components/schemas/Dnn'</w:t>
      </w:r>
    </w:p>
    <w:p w14:paraId="67023AC7" w14:textId="77777777" w:rsidR="009B0FB3" w:rsidRPr="00690A26" w:rsidRDefault="009B0FB3" w:rsidP="009B0FB3">
      <w:pPr>
        <w:pStyle w:val="PL"/>
        <w:rPr>
          <w:lang w:val="en-US"/>
        </w:rPr>
      </w:pPr>
      <w:r w:rsidRPr="00690A26">
        <w:rPr>
          <w:lang w:val="en-US"/>
        </w:rPr>
        <w:t xml:space="preserve">        - name: nsi-list</w:t>
      </w:r>
    </w:p>
    <w:p w14:paraId="5B95D1E9" w14:textId="77777777" w:rsidR="009B0FB3" w:rsidRPr="00690A26" w:rsidRDefault="009B0FB3" w:rsidP="009B0FB3">
      <w:pPr>
        <w:pStyle w:val="PL"/>
        <w:rPr>
          <w:lang w:val="en-US"/>
        </w:rPr>
      </w:pPr>
      <w:r w:rsidRPr="00690A26">
        <w:rPr>
          <w:lang w:val="en-US"/>
        </w:rPr>
        <w:t xml:space="preserve">          in: query</w:t>
      </w:r>
    </w:p>
    <w:p w14:paraId="1DA2CDE2" w14:textId="77777777" w:rsidR="009B0FB3" w:rsidRPr="00690A26" w:rsidRDefault="009B0FB3" w:rsidP="009B0FB3">
      <w:pPr>
        <w:pStyle w:val="PL"/>
      </w:pPr>
      <w:r w:rsidRPr="00690A26">
        <w:rPr>
          <w:lang w:val="en-US"/>
        </w:rPr>
        <w:t xml:space="preserve">          description: </w:t>
      </w:r>
      <w:r w:rsidRPr="00690A26">
        <w:t>NSI IDs that are served by the services being discovered</w:t>
      </w:r>
    </w:p>
    <w:p w14:paraId="09C122B5" w14:textId="77777777" w:rsidR="009B0FB3" w:rsidRPr="00690A26" w:rsidRDefault="009B0FB3" w:rsidP="009B0FB3">
      <w:pPr>
        <w:pStyle w:val="PL"/>
        <w:rPr>
          <w:lang w:val="en-US"/>
        </w:rPr>
      </w:pPr>
      <w:r w:rsidRPr="00690A26">
        <w:rPr>
          <w:lang w:val="en-US"/>
        </w:rPr>
        <w:t xml:space="preserve">          schema:</w:t>
      </w:r>
    </w:p>
    <w:p w14:paraId="515D37CB" w14:textId="77777777" w:rsidR="009B0FB3" w:rsidRPr="00690A26" w:rsidRDefault="009B0FB3" w:rsidP="009B0FB3">
      <w:pPr>
        <w:pStyle w:val="PL"/>
        <w:rPr>
          <w:lang w:val="en-US"/>
        </w:rPr>
      </w:pPr>
      <w:r w:rsidRPr="00690A26">
        <w:rPr>
          <w:lang w:val="en-US"/>
        </w:rPr>
        <w:t xml:space="preserve">            type: array</w:t>
      </w:r>
    </w:p>
    <w:p w14:paraId="00324FE0" w14:textId="77777777" w:rsidR="009B0FB3" w:rsidRPr="00690A26" w:rsidRDefault="009B0FB3" w:rsidP="009B0FB3">
      <w:pPr>
        <w:pStyle w:val="PL"/>
        <w:rPr>
          <w:lang w:val="en-US"/>
        </w:rPr>
      </w:pPr>
      <w:r w:rsidRPr="00690A26">
        <w:rPr>
          <w:lang w:val="en-US"/>
        </w:rPr>
        <w:t xml:space="preserve">            items:</w:t>
      </w:r>
    </w:p>
    <w:p w14:paraId="252EF1C9" w14:textId="77777777" w:rsidR="009B0FB3" w:rsidRPr="00690A26" w:rsidRDefault="009B0FB3" w:rsidP="009B0FB3">
      <w:pPr>
        <w:pStyle w:val="PL"/>
        <w:rPr>
          <w:lang w:val="en-US"/>
        </w:rPr>
      </w:pPr>
      <w:r w:rsidRPr="00690A26">
        <w:rPr>
          <w:lang w:val="en-US"/>
        </w:rPr>
        <w:t xml:space="preserve">              type: string</w:t>
      </w:r>
    </w:p>
    <w:p w14:paraId="14FE6259" w14:textId="77777777" w:rsidR="009B0FB3" w:rsidRPr="00690A26" w:rsidRDefault="009B0FB3" w:rsidP="009B0FB3">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7E0FA647" w14:textId="77777777" w:rsidR="009B0FB3" w:rsidRPr="00690A26" w:rsidRDefault="009B0FB3" w:rsidP="009B0FB3">
      <w:pPr>
        <w:pStyle w:val="PL"/>
        <w:rPr>
          <w:lang w:val="en-US"/>
        </w:rPr>
      </w:pPr>
      <w:r w:rsidRPr="00690A26">
        <w:rPr>
          <w:lang w:val="en-US"/>
        </w:rPr>
        <w:t xml:space="preserve">          style: form</w:t>
      </w:r>
    </w:p>
    <w:p w14:paraId="396AE99B" w14:textId="77777777" w:rsidR="009B0FB3" w:rsidRPr="00690A26" w:rsidRDefault="009B0FB3" w:rsidP="009B0FB3">
      <w:pPr>
        <w:pStyle w:val="PL"/>
        <w:rPr>
          <w:lang w:val="en-US"/>
        </w:rPr>
      </w:pPr>
      <w:r w:rsidRPr="00690A26">
        <w:rPr>
          <w:lang w:val="en-US"/>
        </w:rPr>
        <w:t xml:space="preserve">          explode: false</w:t>
      </w:r>
    </w:p>
    <w:p w14:paraId="5590A3DE" w14:textId="77777777" w:rsidR="009B0FB3" w:rsidRPr="00690A26" w:rsidRDefault="009B0FB3" w:rsidP="009B0FB3">
      <w:pPr>
        <w:pStyle w:val="PL"/>
        <w:rPr>
          <w:lang w:val="en-US"/>
        </w:rPr>
      </w:pPr>
      <w:r w:rsidRPr="00690A26">
        <w:rPr>
          <w:lang w:val="en-US"/>
        </w:rPr>
        <w:t xml:space="preserve">        - name: smf-serving-area</w:t>
      </w:r>
    </w:p>
    <w:p w14:paraId="28EB5D35" w14:textId="77777777" w:rsidR="009B0FB3" w:rsidRPr="00690A26" w:rsidRDefault="009B0FB3" w:rsidP="009B0FB3">
      <w:pPr>
        <w:pStyle w:val="PL"/>
        <w:rPr>
          <w:lang w:val="en-US"/>
        </w:rPr>
      </w:pPr>
      <w:r w:rsidRPr="00690A26">
        <w:rPr>
          <w:lang w:val="en-US"/>
        </w:rPr>
        <w:t xml:space="preserve">          in: query</w:t>
      </w:r>
    </w:p>
    <w:p w14:paraId="686380C2" w14:textId="77777777" w:rsidR="009B0FB3" w:rsidRPr="00690A26" w:rsidRDefault="009B0FB3" w:rsidP="009B0FB3">
      <w:pPr>
        <w:pStyle w:val="PL"/>
        <w:rPr>
          <w:lang w:val="en-US"/>
        </w:rPr>
      </w:pPr>
      <w:r w:rsidRPr="00690A26">
        <w:rPr>
          <w:lang w:val="en-US"/>
        </w:rPr>
        <w:t xml:space="preserve">          schema:</w:t>
      </w:r>
    </w:p>
    <w:p w14:paraId="4C4F8FC2" w14:textId="77777777" w:rsidR="009B0FB3" w:rsidRPr="00690A26" w:rsidRDefault="009B0FB3" w:rsidP="009B0FB3">
      <w:pPr>
        <w:pStyle w:val="PL"/>
        <w:rPr>
          <w:lang w:val="en-US"/>
        </w:rPr>
      </w:pPr>
      <w:r w:rsidRPr="00690A26">
        <w:rPr>
          <w:lang w:val="en-US"/>
        </w:rPr>
        <w:t xml:space="preserve">            type: string</w:t>
      </w:r>
    </w:p>
    <w:p w14:paraId="234AD3EE" w14:textId="77777777" w:rsidR="009B0FB3" w:rsidRPr="00690A26" w:rsidRDefault="009B0FB3" w:rsidP="009B0FB3">
      <w:pPr>
        <w:pStyle w:val="PL"/>
        <w:rPr>
          <w:lang w:val="en-US"/>
        </w:rPr>
      </w:pPr>
      <w:r w:rsidRPr="00690A26">
        <w:rPr>
          <w:lang w:val="en-US"/>
        </w:rPr>
        <w:t xml:space="preserve">        - name: tai</w:t>
      </w:r>
    </w:p>
    <w:p w14:paraId="08B10BC2" w14:textId="77777777" w:rsidR="009B0FB3" w:rsidRPr="00690A26" w:rsidRDefault="009B0FB3" w:rsidP="009B0FB3">
      <w:pPr>
        <w:pStyle w:val="PL"/>
        <w:rPr>
          <w:lang w:val="en-US"/>
        </w:rPr>
      </w:pPr>
      <w:r w:rsidRPr="00690A26">
        <w:rPr>
          <w:lang w:val="en-US"/>
        </w:rPr>
        <w:t xml:space="preserve">          in: query</w:t>
      </w:r>
    </w:p>
    <w:p w14:paraId="0B1CD118" w14:textId="77777777" w:rsidR="009B0FB3" w:rsidRPr="00690A26" w:rsidRDefault="009B0FB3" w:rsidP="009B0FB3">
      <w:pPr>
        <w:pStyle w:val="PL"/>
        <w:rPr>
          <w:lang w:val="en-US"/>
        </w:rPr>
      </w:pPr>
      <w:r w:rsidRPr="00690A26">
        <w:rPr>
          <w:lang w:val="en-US"/>
        </w:rPr>
        <w:t xml:space="preserve">          description: Tracking Area Identity</w:t>
      </w:r>
    </w:p>
    <w:p w14:paraId="6B8E415C" w14:textId="77777777" w:rsidR="009B0FB3" w:rsidRPr="00690A26" w:rsidRDefault="009B0FB3" w:rsidP="009B0FB3">
      <w:pPr>
        <w:pStyle w:val="PL"/>
        <w:rPr>
          <w:lang w:val="en-US"/>
        </w:rPr>
      </w:pPr>
      <w:r w:rsidRPr="00690A26">
        <w:rPr>
          <w:lang w:val="en-US"/>
        </w:rPr>
        <w:t xml:space="preserve">          content:</w:t>
      </w:r>
    </w:p>
    <w:p w14:paraId="4B6E56BD" w14:textId="77777777" w:rsidR="009B0FB3" w:rsidRPr="00690A26" w:rsidRDefault="009B0FB3" w:rsidP="009B0FB3">
      <w:pPr>
        <w:pStyle w:val="PL"/>
        <w:rPr>
          <w:lang w:val="en-US"/>
        </w:rPr>
      </w:pPr>
      <w:r w:rsidRPr="00690A26">
        <w:rPr>
          <w:lang w:val="en-US"/>
        </w:rPr>
        <w:t xml:space="preserve">            application/json:</w:t>
      </w:r>
    </w:p>
    <w:p w14:paraId="63027549" w14:textId="77777777" w:rsidR="009B0FB3" w:rsidRPr="00690A26" w:rsidRDefault="009B0FB3" w:rsidP="009B0FB3">
      <w:pPr>
        <w:pStyle w:val="PL"/>
        <w:rPr>
          <w:lang w:val="en-US"/>
        </w:rPr>
      </w:pPr>
      <w:r w:rsidRPr="00690A26">
        <w:rPr>
          <w:lang w:val="en-US"/>
        </w:rPr>
        <w:t xml:space="preserve">              schema:</w:t>
      </w:r>
    </w:p>
    <w:p w14:paraId="705A6F8C" w14:textId="77777777" w:rsidR="009B0FB3" w:rsidRPr="00690A26" w:rsidRDefault="009B0FB3" w:rsidP="009B0FB3">
      <w:pPr>
        <w:pStyle w:val="PL"/>
        <w:rPr>
          <w:lang w:val="en-US"/>
        </w:rPr>
      </w:pPr>
      <w:r w:rsidRPr="00690A26">
        <w:rPr>
          <w:lang w:val="en-US"/>
        </w:rPr>
        <w:t xml:space="preserve">                $ref: '</w:t>
      </w:r>
      <w:r w:rsidRPr="00690A26">
        <w:t>TS29571_CommonData.yaml</w:t>
      </w:r>
      <w:r w:rsidRPr="00690A26">
        <w:rPr>
          <w:lang w:val="en-US"/>
        </w:rPr>
        <w:t>#/components/schemas/Tai'</w:t>
      </w:r>
    </w:p>
    <w:p w14:paraId="58763BA1" w14:textId="77777777" w:rsidR="009B0FB3" w:rsidRPr="00690A26" w:rsidRDefault="009B0FB3" w:rsidP="009B0FB3">
      <w:pPr>
        <w:pStyle w:val="PL"/>
        <w:rPr>
          <w:lang w:val="en-US"/>
        </w:rPr>
      </w:pPr>
      <w:r w:rsidRPr="00690A26">
        <w:rPr>
          <w:lang w:val="en-US"/>
        </w:rPr>
        <w:t xml:space="preserve">        - name: amf-region-id</w:t>
      </w:r>
    </w:p>
    <w:p w14:paraId="4ADA6D60" w14:textId="77777777" w:rsidR="009B0FB3" w:rsidRPr="00690A26" w:rsidRDefault="009B0FB3" w:rsidP="009B0FB3">
      <w:pPr>
        <w:pStyle w:val="PL"/>
        <w:rPr>
          <w:lang w:val="en-US"/>
        </w:rPr>
      </w:pPr>
      <w:r w:rsidRPr="00690A26">
        <w:rPr>
          <w:lang w:val="en-US"/>
        </w:rPr>
        <w:t xml:space="preserve">          in: query</w:t>
      </w:r>
    </w:p>
    <w:p w14:paraId="38A2C634" w14:textId="77777777" w:rsidR="009B0FB3" w:rsidRPr="00690A26" w:rsidRDefault="009B0FB3" w:rsidP="009B0FB3">
      <w:pPr>
        <w:pStyle w:val="PL"/>
        <w:rPr>
          <w:lang w:val="en-US"/>
        </w:rPr>
      </w:pPr>
      <w:r w:rsidRPr="00690A26">
        <w:rPr>
          <w:lang w:val="en-US"/>
        </w:rPr>
        <w:t xml:space="preserve">          description: AMF Region Identity</w:t>
      </w:r>
    </w:p>
    <w:p w14:paraId="579A99EC" w14:textId="77777777" w:rsidR="009B0FB3" w:rsidRPr="00690A26" w:rsidRDefault="009B0FB3" w:rsidP="009B0FB3">
      <w:pPr>
        <w:pStyle w:val="PL"/>
        <w:rPr>
          <w:lang w:val="en-US"/>
        </w:rPr>
      </w:pPr>
      <w:r w:rsidRPr="00690A26">
        <w:rPr>
          <w:lang w:val="en-US"/>
        </w:rPr>
        <w:t xml:space="preserve">          schema:</w:t>
      </w:r>
    </w:p>
    <w:p w14:paraId="610FD530" w14:textId="77777777" w:rsidR="009B0FB3" w:rsidRPr="00690A26" w:rsidRDefault="009B0FB3" w:rsidP="009B0FB3">
      <w:pPr>
        <w:pStyle w:val="PL"/>
        <w:rPr>
          <w:lang w:val="en-US"/>
        </w:rPr>
      </w:pPr>
      <w:r w:rsidRPr="00690A26">
        <w:rPr>
          <w:lang w:val="en-US"/>
        </w:rPr>
        <w:t xml:space="preserve">            </w:t>
      </w:r>
      <w:r w:rsidRPr="00690A26">
        <w:t>$ref: 'TS29571_CommonData.yaml#/components/schemas/AmfRegionId'</w:t>
      </w:r>
    </w:p>
    <w:p w14:paraId="37728634" w14:textId="77777777" w:rsidR="009B0FB3" w:rsidRPr="00690A26" w:rsidRDefault="009B0FB3" w:rsidP="009B0FB3">
      <w:pPr>
        <w:pStyle w:val="PL"/>
        <w:rPr>
          <w:lang w:val="en-US"/>
        </w:rPr>
      </w:pPr>
      <w:r w:rsidRPr="00690A26">
        <w:rPr>
          <w:lang w:val="en-US"/>
        </w:rPr>
        <w:t xml:space="preserve">        - name: amf-set-id</w:t>
      </w:r>
    </w:p>
    <w:p w14:paraId="3F9344B8" w14:textId="77777777" w:rsidR="009B0FB3" w:rsidRPr="00690A26" w:rsidRDefault="009B0FB3" w:rsidP="009B0FB3">
      <w:pPr>
        <w:pStyle w:val="PL"/>
        <w:rPr>
          <w:lang w:val="en-US"/>
        </w:rPr>
      </w:pPr>
      <w:r w:rsidRPr="00690A26">
        <w:rPr>
          <w:lang w:val="en-US"/>
        </w:rPr>
        <w:t xml:space="preserve">          in: query</w:t>
      </w:r>
    </w:p>
    <w:p w14:paraId="0FC019CB" w14:textId="77777777" w:rsidR="009B0FB3" w:rsidRPr="00690A26" w:rsidRDefault="009B0FB3" w:rsidP="009B0FB3">
      <w:pPr>
        <w:pStyle w:val="PL"/>
        <w:rPr>
          <w:lang w:val="en-US"/>
        </w:rPr>
      </w:pPr>
      <w:r w:rsidRPr="00690A26">
        <w:rPr>
          <w:lang w:val="en-US"/>
        </w:rPr>
        <w:t xml:space="preserve">          description: AMF Set Identity</w:t>
      </w:r>
    </w:p>
    <w:p w14:paraId="57AA3725" w14:textId="77777777" w:rsidR="009B0FB3" w:rsidRPr="00690A26" w:rsidRDefault="009B0FB3" w:rsidP="009B0FB3">
      <w:pPr>
        <w:pStyle w:val="PL"/>
        <w:rPr>
          <w:lang w:val="en-US"/>
        </w:rPr>
      </w:pPr>
      <w:r w:rsidRPr="00690A26">
        <w:rPr>
          <w:lang w:val="en-US"/>
        </w:rPr>
        <w:t xml:space="preserve">          schema:</w:t>
      </w:r>
    </w:p>
    <w:p w14:paraId="38125B56" w14:textId="77777777" w:rsidR="009B0FB3" w:rsidRPr="00690A26" w:rsidRDefault="009B0FB3" w:rsidP="009B0FB3">
      <w:pPr>
        <w:pStyle w:val="PL"/>
        <w:rPr>
          <w:lang w:val="en-US"/>
        </w:rPr>
      </w:pPr>
      <w:r w:rsidRPr="00690A26">
        <w:rPr>
          <w:lang w:val="en-US"/>
        </w:rPr>
        <w:t xml:space="preserve">            </w:t>
      </w:r>
      <w:r w:rsidRPr="00690A26">
        <w:t>$ref: 'TS29571_CommonData.yaml#/components/schemas/AmfSetId'</w:t>
      </w:r>
    </w:p>
    <w:p w14:paraId="3346C45D" w14:textId="77777777" w:rsidR="009B0FB3" w:rsidRPr="00690A26" w:rsidRDefault="009B0FB3" w:rsidP="009B0FB3">
      <w:pPr>
        <w:pStyle w:val="PL"/>
        <w:rPr>
          <w:lang w:val="en-US"/>
        </w:rPr>
      </w:pPr>
      <w:r w:rsidRPr="00690A26">
        <w:rPr>
          <w:lang w:val="en-US"/>
        </w:rPr>
        <w:t xml:space="preserve">        - name: guami</w:t>
      </w:r>
    </w:p>
    <w:p w14:paraId="3CE8009F" w14:textId="77777777" w:rsidR="009B0FB3" w:rsidRPr="00690A26" w:rsidRDefault="009B0FB3" w:rsidP="009B0FB3">
      <w:pPr>
        <w:pStyle w:val="PL"/>
        <w:rPr>
          <w:lang w:val="en-US"/>
        </w:rPr>
      </w:pPr>
      <w:r w:rsidRPr="00690A26">
        <w:rPr>
          <w:lang w:val="en-US"/>
        </w:rPr>
        <w:t xml:space="preserve">          in: query</w:t>
      </w:r>
    </w:p>
    <w:p w14:paraId="2B6CAFA0" w14:textId="77777777" w:rsidR="009B0FB3" w:rsidRPr="00690A26" w:rsidRDefault="009B0FB3" w:rsidP="009B0FB3">
      <w:pPr>
        <w:pStyle w:val="PL"/>
        <w:rPr>
          <w:lang w:val="en-US"/>
        </w:rPr>
      </w:pPr>
      <w:r w:rsidRPr="00690A26">
        <w:rPr>
          <w:lang w:val="en-US"/>
        </w:rPr>
        <w:t xml:space="preserve">          description: </w:t>
      </w:r>
      <w:r w:rsidRPr="00690A26">
        <w:t>Guami used to search for an appropriate AMF</w:t>
      </w:r>
    </w:p>
    <w:p w14:paraId="039A5B21" w14:textId="77777777" w:rsidR="009B0FB3" w:rsidRPr="00690A26" w:rsidRDefault="009B0FB3" w:rsidP="009B0FB3">
      <w:pPr>
        <w:pStyle w:val="PL"/>
        <w:rPr>
          <w:lang w:val="en-US"/>
        </w:rPr>
      </w:pPr>
      <w:r w:rsidRPr="00690A26">
        <w:rPr>
          <w:lang w:val="en-US"/>
        </w:rPr>
        <w:t xml:space="preserve">          content:</w:t>
      </w:r>
    </w:p>
    <w:p w14:paraId="53A6B7D6" w14:textId="77777777" w:rsidR="009B0FB3" w:rsidRPr="00690A26" w:rsidRDefault="009B0FB3" w:rsidP="009B0FB3">
      <w:pPr>
        <w:pStyle w:val="PL"/>
        <w:rPr>
          <w:lang w:val="en-US"/>
        </w:rPr>
      </w:pPr>
      <w:r w:rsidRPr="00690A26">
        <w:rPr>
          <w:lang w:val="en-US"/>
        </w:rPr>
        <w:t xml:space="preserve">            application/json:</w:t>
      </w:r>
    </w:p>
    <w:p w14:paraId="3DE76515" w14:textId="77777777" w:rsidR="009B0FB3" w:rsidRPr="00690A26" w:rsidRDefault="009B0FB3" w:rsidP="009B0FB3">
      <w:pPr>
        <w:pStyle w:val="PL"/>
        <w:rPr>
          <w:lang w:val="en-US"/>
        </w:rPr>
      </w:pPr>
      <w:r w:rsidRPr="00690A26">
        <w:rPr>
          <w:lang w:val="en-US"/>
        </w:rPr>
        <w:t xml:space="preserve">              schema:</w:t>
      </w:r>
    </w:p>
    <w:p w14:paraId="711DB662" w14:textId="77777777" w:rsidR="009B0FB3" w:rsidRPr="00690A26" w:rsidRDefault="009B0FB3" w:rsidP="009B0FB3">
      <w:pPr>
        <w:pStyle w:val="PL"/>
        <w:rPr>
          <w:lang w:val="en-US"/>
        </w:rPr>
      </w:pPr>
      <w:r w:rsidRPr="00690A26">
        <w:rPr>
          <w:lang w:val="en-US"/>
        </w:rPr>
        <w:t xml:space="preserve">                $ref: '</w:t>
      </w:r>
      <w:r w:rsidRPr="00690A26">
        <w:t>TS29571_CommonData.yaml</w:t>
      </w:r>
      <w:r w:rsidRPr="00690A26">
        <w:rPr>
          <w:lang w:val="en-US"/>
        </w:rPr>
        <w:t>#/components/schemas/Guami'</w:t>
      </w:r>
    </w:p>
    <w:p w14:paraId="1BEAD30D" w14:textId="77777777" w:rsidR="009B0FB3" w:rsidRPr="00690A26" w:rsidRDefault="009B0FB3" w:rsidP="009B0FB3">
      <w:pPr>
        <w:pStyle w:val="PL"/>
        <w:rPr>
          <w:lang w:val="en-US"/>
        </w:rPr>
      </w:pPr>
      <w:r w:rsidRPr="00690A26">
        <w:rPr>
          <w:lang w:val="en-US"/>
        </w:rPr>
        <w:t xml:space="preserve">        - name: supi</w:t>
      </w:r>
    </w:p>
    <w:p w14:paraId="1AAF6088" w14:textId="77777777" w:rsidR="009B0FB3" w:rsidRPr="00690A26" w:rsidRDefault="009B0FB3" w:rsidP="009B0FB3">
      <w:pPr>
        <w:pStyle w:val="PL"/>
        <w:rPr>
          <w:lang w:val="en-US"/>
        </w:rPr>
      </w:pPr>
      <w:r w:rsidRPr="00690A26">
        <w:rPr>
          <w:lang w:val="en-US"/>
        </w:rPr>
        <w:t xml:space="preserve">          in: query</w:t>
      </w:r>
    </w:p>
    <w:p w14:paraId="55170DD5" w14:textId="77777777" w:rsidR="009B0FB3" w:rsidRPr="00690A26" w:rsidRDefault="009B0FB3" w:rsidP="009B0FB3">
      <w:pPr>
        <w:pStyle w:val="PL"/>
        <w:rPr>
          <w:lang w:val="en-US"/>
        </w:rPr>
      </w:pPr>
      <w:r w:rsidRPr="00690A26">
        <w:rPr>
          <w:lang w:val="en-US"/>
        </w:rPr>
        <w:t xml:space="preserve">          description: SUPI of the user</w:t>
      </w:r>
    </w:p>
    <w:p w14:paraId="707A88B5" w14:textId="77777777" w:rsidR="009B0FB3" w:rsidRPr="00690A26" w:rsidRDefault="009B0FB3" w:rsidP="009B0FB3">
      <w:pPr>
        <w:pStyle w:val="PL"/>
        <w:rPr>
          <w:lang w:val="en-US"/>
        </w:rPr>
      </w:pPr>
      <w:r w:rsidRPr="00690A26">
        <w:rPr>
          <w:lang w:val="en-US"/>
        </w:rPr>
        <w:t xml:space="preserve">          schema:</w:t>
      </w:r>
    </w:p>
    <w:p w14:paraId="27DB69E9" w14:textId="77777777" w:rsidR="009B0FB3" w:rsidRPr="00690A26" w:rsidRDefault="009B0FB3" w:rsidP="009B0FB3">
      <w:pPr>
        <w:pStyle w:val="PL"/>
        <w:rPr>
          <w:lang w:val="en-US"/>
        </w:rPr>
      </w:pPr>
      <w:r w:rsidRPr="00690A26">
        <w:rPr>
          <w:lang w:val="en-US"/>
        </w:rPr>
        <w:t xml:space="preserve">            $ref: '</w:t>
      </w:r>
      <w:r w:rsidRPr="00690A26">
        <w:t>TS29571_CommonData.yaml</w:t>
      </w:r>
      <w:r w:rsidRPr="00690A26">
        <w:rPr>
          <w:lang w:val="en-US"/>
        </w:rPr>
        <w:t>#/components/schemas/Supi'</w:t>
      </w:r>
    </w:p>
    <w:p w14:paraId="277AE78A" w14:textId="77777777" w:rsidR="009B0FB3" w:rsidRPr="00690A26" w:rsidRDefault="009B0FB3" w:rsidP="009B0FB3">
      <w:pPr>
        <w:pStyle w:val="PL"/>
        <w:rPr>
          <w:lang w:val="en-US"/>
        </w:rPr>
      </w:pPr>
      <w:r w:rsidRPr="00690A26">
        <w:rPr>
          <w:lang w:val="en-US"/>
        </w:rPr>
        <w:t xml:space="preserve">        - name: ue-ipv4-address</w:t>
      </w:r>
    </w:p>
    <w:p w14:paraId="31114F15" w14:textId="77777777" w:rsidR="009B0FB3" w:rsidRPr="00690A26" w:rsidRDefault="009B0FB3" w:rsidP="009B0FB3">
      <w:pPr>
        <w:pStyle w:val="PL"/>
        <w:rPr>
          <w:lang w:val="en-US"/>
        </w:rPr>
      </w:pPr>
      <w:r w:rsidRPr="00690A26">
        <w:rPr>
          <w:lang w:val="en-US"/>
        </w:rPr>
        <w:t xml:space="preserve">          in: query</w:t>
      </w:r>
    </w:p>
    <w:p w14:paraId="0013AA15" w14:textId="77777777" w:rsidR="009B0FB3" w:rsidRPr="00690A26" w:rsidRDefault="009B0FB3" w:rsidP="009B0FB3">
      <w:pPr>
        <w:pStyle w:val="PL"/>
        <w:rPr>
          <w:lang w:val="en-US"/>
        </w:rPr>
      </w:pPr>
      <w:r w:rsidRPr="00690A26">
        <w:rPr>
          <w:lang w:val="en-US"/>
        </w:rPr>
        <w:t xml:space="preserve">          description: IPv4 address of the UE</w:t>
      </w:r>
    </w:p>
    <w:p w14:paraId="0D7085C1" w14:textId="77777777" w:rsidR="009B0FB3" w:rsidRPr="00690A26" w:rsidRDefault="009B0FB3" w:rsidP="009B0FB3">
      <w:pPr>
        <w:pStyle w:val="PL"/>
        <w:rPr>
          <w:lang w:val="en-US"/>
        </w:rPr>
      </w:pPr>
      <w:r w:rsidRPr="00690A26">
        <w:rPr>
          <w:lang w:val="en-US"/>
        </w:rPr>
        <w:t xml:space="preserve">          schema:</w:t>
      </w:r>
    </w:p>
    <w:p w14:paraId="30C7F157" w14:textId="77777777" w:rsidR="009B0FB3" w:rsidRPr="00690A26" w:rsidRDefault="009B0FB3" w:rsidP="009B0FB3">
      <w:pPr>
        <w:pStyle w:val="PL"/>
        <w:rPr>
          <w:lang w:val="en-US"/>
        </w:rPr>
      </w:pPr>
      <w:r w:rsidRPr="00690A26">
        <w:rPr>
          <w:lang w:val="en-US"/>
        </w:rPr>
        <w:t xml:space="preserve">            $ref: '</w:t>
      </w:r>
      <w:r w:rsidRPr="00690A26">
        <w:t>TS29571_CommonData.yaml</w:t>
      </w:r>
      <w:r w:rsidRPr="00690A26">
        <w:rPr>
          <w:lang w:val="en-US"/>
        </w:rPr>
        <w:t>#/components/schemas/Ipv4Addr'</w:t>
      </w:r>
    </w:p>
    <w:p w14:paraId="01826EE5" w14:textId="77777777" w:rsidR="009B0FB3" w:rsidRPr="00690A26" w:rsidRDefault="009B0FB3" w:rsidP="009B0FB3">
      <w:pPr>
        <w:pStyle w:val="PL"/>
        <w:rPr>
          <w:lang w:val="en-US"/>
        </w:rPr>
      </w:pPr>
      <w:r w:rsidRPr="00690A26">
        <w:rPr>
          <w:lang w:val="en-US"/>
        </w:rPr>
        <w:t xml:space="preserve">        - name: ip-domain</w:t>
      </w:r>
    </w:p>
    <w:p w14:paraId="03E4F1CB" w14:textId="77777777" w:rsidR="009B0FB3" w:rsidRPr="00690A26" w:rsidRDefault="009B0FB3" w:rsidP="009B0FB3">
      <w:pPr>
        <w:pStyle w:val="PL"/>
        <w:rPr>
          <w:lang w:val="en-US"/>
        </w:rPr>
      </w:pPr>
      <w:r w:rsidRPr="00690A26">
        <w:rPr>
          <w:lang w:val="en-US"/>
        </w:rPr>
        <w:t xml:space="preserve">          in: query</w:t>
      </w:r>
    </w:p>
    <w:p w14:paraId="011CA320" w14:textId="77777777" w:rsidR="009B0FB3" w:rsidRPr="00690A26" w:rsidRDefault="009B0FB3" w:rsidP="009B0FB3">
      <w:pPr>
        <w:pStyle w:val="PL"/>
        <w:rPr>
          <w:lang w:val="en-US"/>
        </w:rPr>
      </w:pPr>
      <w:r w:rsidRPr="00690A26">
        <w:rPr>
          <w:lang w:val="en-US"/>
        </w:rPr>
        <w:t xml:space="preserve">          description: IP domain of the UE, which supported by BSF</w:t>
      </w:r>
    </w:p>
    <w:p w14:paraId="42AAA398" w14:textId="77777777" w:rsidR="009B0FB3" w:rsidRPr="00690A26" w:rsidRDefault="009B0FB3" w:rsidP="009B0FB3">
      <w:pPr>
        <w:pStyle w:val="PL"/>
        <w:rPr>
          <w:lang w:val="en-US"/>
        </w:rPr>
      </w:pPr>
      <w:r w:rsidRPr="00690A26">
        <w:rPr>
          <w:lang w:val="en-US"/>
        </w:rPr>
        <w:t xml:space="preserve">          schema:</w:t>
      </w:r>
    </w:p>
    <w:p w14:paraId="2752D510" w14:textId="77777777" w:rsidR="009B0FB3" w:rsidRPr="00690A26" w:rsidRDefault="009B0FB3" w:rsidP="009B0FB3">
      <w:pPr>
        <w:pStyle w:val="PL"/>
        <w:rPr>
          <w:lang w:val="en-US"/>
        </w:rPr>
      </w:pPr>
      <w:r w:rsidRPr="00690A26">
        <w:rPr>
          <w:lang w:val="en-US"/>
        </w:rPr>
        <w:t xml:space="preserve">            type: string</w:t>
      </w:r>
    </w:p>
    <w:p w14:paraId="2FC499C2" w14:textId="77777777" w:rsidR="009B0FB3" w:rsidRPr="00690A26" w:rsidRDefault="009B0FB3" w:rsidP="009B0FB3">
      <w:pPr>
        <w:pStyle w:val="PL"/>
        <w:rPr>
          <w:lang w:val="en-US"/>
        </w:rPr>
      </w:pPr>
      <w:r w:rsidRPr="00690A26">
        <w:rPr>
          <w:lang w:val="en-US"/>
        </w:rPr>
        <w:t xml:space="preserve">        - name: ue-ipv6-prefix</w:t>
      </w:r>
    </w:p>
    <w:p w14:paraId="244B843D" w14:textId="77777777" w:rsidR="009B0FB3" w:rsidRPr="00690A26" w:rsidRDefault="009B0FB3" w:rsidP="009B0FB3">
      <w:pPr>
        <w:pStyle w:val="PL"/>
        <w:rPr>
          <w:lang w:val="en-US"/>
        </w:rPr>
      </w:pPr>
      <w:r w:rsidRPr="00690A26">
        <w:rPr>
          <w:lang w:val="en-US"/>
        </w:rPr>
        <w:t xml:space="preserve">          in: query</w:t>
      </w:r>
    </w:p>
    <w:p w14:paraId="001CED0F" w14:textId="77777777" w:rsidR="009B0FB3" w:rsidRPr="00690A26" w:rsidRDefault="009B0FB3" w:rsidP="009B0FB3">
      <w:pPr>
        <w:pStyle w:val="PL"/>
        <w:rPr>
          <w:lang w:val="en-US"/>
        </w:rPr>
      </w:pPr>
      <w:r w:rsidRPr="00690A26">
        <w:rPr>
          <w:lang w:val="en-US"/>
        </w:rPr>
        <w:t xml:space="preserve">          description: IPv6 prefix of the UE</w:t>
      </w:r>
    </w:p>
    <w:p w14:paraId="70BF0434" w14:textId="77777777" w:rsidR="009B0FB3" w:rsidRPr="00690A26" w:rsidRDefault="009B0FB3" w:rsidP="009B0FB3">
      <w:pPr>
        <w:pStyle w:val="PL"/>
        <w:rPr>
          <w:lang w:val="en-US"/>
        </w:rPr>
      </w:pPr>
      <w:r w:rsidRPr="00690A26">
        <w:rPr>
          <w:lang w:val="en-US"/>
        </w:rPr>
        <w:t xml:space="preserve">          schema:</w:t>
      </w:r>
    </w:p>
    <w:p w14:paraId="6B114217" w14:textId="77777777" w:rsidR="009B0FB3" w:rsidRPr="00690A26" w:rsidRDefault="009B0FB3" w:rsidP="009B0FB3">
      <w:pPr>
        <w:pStyle w:val="PL"/>
        <w:rPr>
          <w:lang w:val="en-US"/>
        </w:rPr>
      </w:pPr>
      <w:r w:rsidRPr="00690A26">
        <w:rPr>
          <w:lang w:val="en-US"/>
        </w:rPr>
        <w:t xml:space="preserve">            $ref: '</w:t>
      </w:r>
      <w:r w:rsidRPr="00690A26">
        <w:t>TS29571_CommonData.yaml</w:t>
      </w:r>
      <w:r w:rsidRPr="00690A26">
        <w:rPr>
          <w:lang w:val="en-US"/>
        </w:rPr>
        <w:t>#/components/schemas/Ipv6Prefix'</w:t>
      </w:r>
    </w:p>
    <w:p w14:paraId="10215688" w14:textId="77777777" w:rsidR="009B0FB3" w:rsidRPr="00690A26" w:rsidRDefault="009B0FB3" w:rsidP="009B0FB3">
      <w:pPr>
        <w:pStyle w:val="PL"/>
        <w:rPr>
          <w:lang w:val="en-US"/>
        </w:rPr>
      </w:pPr>
      <w:r w:rsidRPr="00690A26">
        <w:rPr>
          <w:lang w:val="en-US"/>
        </w:rPr>
        <w:t xml:space="preserve">        - name: pgw-ind</w:t>
      </w:r>
    </w:p>
    <w:p w14:paraId="6A0161B7" w14:textId="77777777" w:rsidR="009B0FB3" w:rsidRPr="00690A26" w:rsidRDefault="009B0FB3" w:rsidP="009B0FB3">
      <w:pPr>
        <w:pStyle w:val="PL"/>
        <w:rPr>
          <w:lang w:val="en-US"/>
        </w:rPr>
      </w:pPr>
      <w:r w:rsidRPr="00690A26">
        <w:rPr>
          <w:lang w:val="en-US"/>
        </w:rPr>
        <w:t xml:space="preserve">          in: query</w:t>
      </w:r>
    </w:p>
    <w:p w14:paraId="520EA02B" w14:textId="77777777" w:rsidR="009B0FB3" w:rsidRPr="00690A26" w:rsidRDefault="009B0FB3" w:rsidP="009B0FB3">
      <w:pPr>
        <w:pStyle w:val="PL"/>
        <w:rPr>
          <w:lang w:val="en-US"/>
        </w:rPr>
      </w:pPr>
      <w:r w:rsidRPr="00690A26">
        <w:rPr>
          <w:lang w:val="en-US"/>
        </w:rPr>
        <w:t xml:space="preserve">          description: Combined PGW-C and SMF or a standalone SMF</w:t>
      </w:r>
    </w:p>
    <w:p w14:paraId="162360AC" w14:textId="77777777" w:rsidR="009B0FB3" w:rsidRPr="00690A26" w:rsidRDefault="009B0FB3" w:rsidP="009B0FB3">
      <w:pPr>
        <w:pStyle w:val="PL"/>
        <w:rPr>
          <w:lang w:val="en-US"/>
        </w:rPr>
      </w:pPr>
      <w:r w:rsidRPr="00690A26">
        <w:rPr>
          <w:lang w:val="en-US"/>
        </w:rPr>
        <w:t xml:space="preserve">          schema:</w:t>
      </w:r>
    </w:p>
    <w:p w14:paraId="66407229" w14:textId="77777777" w:rsidR="009B0FB3" w:rsidRPr="00690A26" w:rsidRDefault="009B0FB3" w:rsidP="009B0FB3">
      <w:pPr>
        <w:pStyle w:val="PL"/>
        <w:rPr>
          <w:lang w:val="en-US"/>
        </w:rPr>
      </w:pPr>
      <w:r w:rsidRPr="00690A26">
        <w:t xml:space="preserve">            type: boolean</w:t>
      </w:r>
    </w:p>
    <w:p w14:paraId="51687A44" w14:textId="77777777" w:rsidR="009B0FB3" w:rsidRPr="00690A26" w:rsidRDefault="009B0FB3" w:rsidP="009B0FB3">
      <w:pPr>
        <w:pStyle w:val="PL"/>
        <w:rPr>
          <w:lang w:val="en-US"/>
        </w:rPr>
      </w:pPr>
      <w:r w:rsidRPr="00690A26">
        <w:rPr>
          <w:lang w:val="en-US"/>
        </w:rPr>
        <w:t xml:space="preserve">        - name: pgw</w:t>
      </w:r>
    </w:p>
    <w:p w14:paraId="302767B5" w14:textId="77777777" w:rsidR="009B0FB3" w:rsidRPr="00690A26" w:rsidRDefault="009B0FB3" w:rsidP="009B0FB3">
      <w:pPr>
        <w:pStyle w:val="PL"/>
        <w:rPr>
          <w:lang w:val="en-US"/>
        </w:rPr>
      </w:pPr>
      <w:r w:rsidRPr="00690A26">
        <w:rPr>
          <w:lang w:val="en-US"/>
        </w:rPr>
        <w:t xml:space="preserve">          in: query</w:t>
      </w:r>
    </w:p>
    <w:p w14:paraId="72C25EE5" w14:textId="77777777" w:rsidR="009B0FB3" w:rsidRPr="00690A26" w:rsidRDefault="009B0FB3" w:rsidP="009B0FB3">
      <w:pPr>
        <w:pStyle w:val="PL"/>
        <w:rPr>
          <w:lang w:val="en-US"/>
        </w:rPr>
      </w:pPr>
      <w:r w:rsidRPr="00690A26">
        <w:rPr>
          <w:lang w:val="en-US"/>
        </w:rPr>
        <w:t xml:space="preserve">          description: PGW FQDN of a combined PGW-C and SMF</w:t>
      </w:r>
    </w:p>
    <w:p w14:paraId="25BF76B9" w14:textId="77777777" w:rsidR="009B0FB3" w:rsidRPr="00690A26" w:rsidRDefault="009B0FB3" w:rsidP="009B0FB3">
      <w:pPr>
        <w:pStyle w:val="PL"/>
        <w:rPr>
          <w:lang w:val="en-US"/>
        </w:rPr>
      </w:pPr>
      <w:r w:rsidRPr="00690A26">
        <w:rPr>
          <w:lang w:val="en-US"/>
        </w:rPr>
        <w:t xml:space="preserve">          schema:</w:t>
      </w:r>
    </w:p>
    <w:p w14:paraId="3D3A5087" w14:textId="77777777" w:rsidR="009B0FB3" w:rsidRPr="00690A26" w:rsidRDefault="009B0FB3" w:rsidP="009B0FB3">
      <w:pPr>
        <w:pStyle w:val="PL"/>
        <w:rPr>
          <w:lang w:val="en-US"/>
        </w:rPr>
      </w:pPr>
      <w:r w:rsidRPr="00690A26">
        <w:t xml:space="preserve">            $ref: '</w:t>
      </w:r>
      <w:bookmarkStart w:id="111" w:name="_Hlk515225293"/>
      <w:r w:rsidRPr="00690A26">
        <w:t>TS29510_Nnrf_NFManagement.yaml</w:t>
      </w:r>
      <w:bookmarkEnd w:id="111"/>
      <w:r w:rsidRPr="00690A26">
        <w:t>#/components/schemas/Fqdn'</w:t>
      </w:r>
    </w:p>
    <w:p w14:paraId="0130232A" w14:textId="77777777" w:rsidR="009B0FB3" w:rsidRDefault="009B0FB3" w:rsidP="009B0FB3">
      <w:pPr>
        <w:pStyle w:val="PL"/>
        <w:rPr>
          <w:lang w:val="en-US"/>
        </w:rPr>
      </w:pPr>
      <w:r>
        <w:rPr>
          <w:lang w:val="en-US"/>
        </w:rPr>
        <w:t xml:space="preserve">        - name: pgw-ip</w:t>
      </w:r>
    </w:p>
    <w:p w14:paraId="2EC1A6C0" w14:textId="77777777" w:rsidR="009B0FB3" w:rsidRDefault="009B0FB3" w:rsidP="009B0FB3">
      <w:pPr>
        <w:pStyle w:val="PL"/>
        <w:rPr>
          <w:lang w:val="en-US"/>
        </w:rPr>
      </w:pPr>
      <w:r>
        <w:rPr>
          <w:lang w:val="en-US"/>
        </w:rPr>
        <w:t xml:space="preserve">          in: query</w:t>
      </w:r>
    </w:p>
    <w:p w14:paraId="5626D8D6" w14:textId="77777777" w:rsidR="009B0FB3" w:rsidRDefault="009B0FB3" w:rsidP="009B0FB3">
      <w:pPr>
        <w:pStyle w:val="PL"/>
        <w:rPr>
          <w:lang w:val="en-US"/>
        </w:rPr>
      </w:pPr>
      <w:r>
        <w:rPr>
          <w:lang w:val="en-US"/>
        </w:rPr>
        <w:t xml:space="preserve">          description: PGW IP Address of a combined PGW-C and SMF</w:t>
      </w:r>
    </w:p>
    <w:p w14:paraId="2B595ADB" w14:textId="77777777" w:rsidR="009B0FB3" w:rsidRDefault="009B0FB3" w:rsidP="009B0FB3">
      <w:pPr>
        <w:pStyle w:val="PL"/>
        <w:rPr>
          <w:lang w:val="en-US"/>
        </w:rPr>
      </w:pPr>
      <w:r>
        <w:rPr>
          <w:lang w:val="en-US"/>
        </w:rPr>
        <w:t xml:space="preserve">          content:</w:t>
      </w:r>
    </w:p>
    <w:p w14:paraId="1DFF3BE8" w14:textId="77777777" w:rsidR="009B0FB3" w:rsidRDefault="009B0FB3" w:rsidP="009B0FB3">
      <w:pPr>
        <w:pStyle w:val="PL"/>
        <w:rPr>
          <w:lang w:val="en-US"/>
        </w:rPr>
      </w:pPr>
      <w:r>
        <w:rPr>
          <w:lang w:val="en-US"/>
        </w:rPr>
        <w:t xml:space="preserve">            application/json:</w:t>
      </w:r>
    </w:p>
    <w:p w14:paraId="63A9FD89" w14:textId="77777777" w:rsidR="009B0FB3" w:rsidRDefault="009B0FB3" w:rsidP="009B0FB3">
      <w:pPr>
        <w:pStyle w:val="PL"/>
        <w:rPr>
          <w:lang w:val="en-US"/>
        </w:rPr>
      </w:pPr>
      <w:r>
        <w:rPr>
          <w:lang w:val="en-US"/>
        </w:rPr>
        <w:t xml:space="preserve">              schema:</w:t>
      </w:r>
    </w:p>
    <w:p w14:paraId="0B704AD6" w14:textId="77777777" w:rsidR="009B0FB3" w:rsidRDefault="009B0FB3" w:rsidP="009B0FB3">
      <w:pPr>
        <w:pStyle w:val="PL"/>
      </w:pPr>
      <w:r>
        <w:t xml:space="preserve">                $ref: 'TS29571_CommonData.yaml#/components/schemas/IpAddr'</w:t>
      </w:r>
    </w:p>
    <w:p w14:paraId="6DF3B3F4" w14:textId="77777777" w:rsidR="009B0FB3" w:rsidRPr="00690A26" w:rsidRDefault="009B0FB3" w:rsidP="009B0FB3">
      <w:pPr>
        <w:pStyle w:val="PL"/>
        <w:rPr>
          <w:lang w:val="en-US"/>
        </w:rPr>
      </w:pPr>
      <w:r w:rsidRPr="00690A26">
        <w:rPr>
          <w:lang w:val="en-US"/>
        </w:rPr>
        <w:t xml:space="preserve">        - name: gpsi</w:t>
      </w:r>
    </w:p>
    <w:p w14:paraId="394B8B08" w14:textId="77777777" w:rsidR="009B0FB3" w:rsidRPr="00690A26" w:rsidRDefault="009B0FB3" w:rsidP="009B0FB3">
      <w:pPr>
        <w:pStyle w:val="PL"/>
        <w:rPr>
          <w:lang w:val="en-US"/>
        </w:rPr>
      </w:pPr>
      <w:r w:rsidRPr="00690A26">
        <w:rPr>
          <w:lang w:val="en-US"/>
        </w:rPr>
        <w:t xml:space="preserve">          in: query</w:t>
      </w:r>
    </w:p>
    <w:p w14:paraId="22218142" w14:textId="77777777" w:rsidR="009B0FB3" w:rsidRPr="00690A26" w:rsidRDefault="009B0FB3" w:rsidP="009B0FB3">
      <w:pPr>
        <w:pStyle w:val="PL"/>
        <w:rPr>
          <w:lang w:val="en-US"/>
        </w:rPr>
      </w:pPr>
      <w:r w:rsidRPr="00690A26">
        <w:rPr>
          <w:lang w:val="en-US"/>
        </w:rPr>
        <w:t xml:space="preserve">          description: GPSI of the user</w:t>
      </w:r>
    </w:p>
    <w:p w14:paraId="7A688229" w14:textId="77777777" w:rsidR="009B0FB3" w:rsidRPr="00690A26" w:rsidRDefault="009B0FB3" w:rsidP="009B0FB3">
      <w:pPr>
        <w:pStyle w:val="PL"/>
        <w:rPr>
          <w:lang w:val="en-US"/>
        </w:rPr>
      </w:pPr>
      <w:r w:rsidRPr="00690A26">
        <w:rPr>
          <w:lang w:val="en-US"/>
        </w:rPr>
        <w:t xml:space="preserve">          schema:</w:t>
      </w:r>
    </w:p>
    <w:p w14:paraId="16566026" w14:textId="77777777" w:rsidR="009B0FB3" w:rsidRPr="00690A26" w:rsidRDefault="009B0FB3" w:rsidP="009B0FB3">
      <w:pPr>
        <w:pStyle w:val="PL"/>
        <w:rPr>
          <w:lang w:val="en-US"/>
        </w:rPr>
      </w:pPr>
      <w:r w:rsidRPr="00690A26">
        <w:rPr>
          <w:lang w:val="en-US"/>
        </w:rPr>
        <w:t xml:space="preserve">            $ref: 'TS29571_CommonData.yaml#/components/schemas/Gpsi'</w:t>
      </w:r>
    </w:p>
    <w:p w14:paraId="0AB35206" w14:textId="77777777" w:rsidR="009B0FB3" w:rsidRPr="00690A26" w:rsidRDefault="009B0FB3" w:rsidP="009B0FB3">
      <w:pPr>
        <w:pStyle w:val="PL"/>
        <w:rPr>
          <w:lang w:val="en-US"/>
        </w:rPr>
      </w:pPr>
      <w:r w:rsidRPr="00690A26">
        <w:rPr>
          <w:lang w:val="en-US"/>
        </w:rPr>
        <w:t xml:space="preserve">        - name: external-group-identity</w:t>
      </w:r>
    </w:p>
    <w:p w14:paraId="1C5E56D8" w14:textId="77777777" w:rsidR="009B0FB3" w:rsidRPr="00690A26" w:rsidRDefault="009B0FB3" w:rsidP="009B0FB3">
      <w:pPr>
        <w:pStyle w:val="PL"/>
        <w:rPr>
          <w:lang w:val="en-US"/>
        </w:rPr>
      </w:pPr>
      <w:r w:rsidRPr="00690A26">
        <w:rPr>
          <w:lang w:val="en-US"/>
        </w:rPr>
        <w:t xml:space="preserve">          in: query</w:t>
      </w:r>
    </w:p>
    <w:p w14:paraId="6A366BD1" w14:textId="77777777" w:rsidR="009B0FB3" w:rsidRPr="00690A26" w:rsidRDefault="009B0FB3" w:rsidP="009B0FB3">
      <w:pPr>
        <w:pStyle w:val="PL"/>
        <w:rPr>
          <w:lang w:val="en-US"/>
        </w:rPr>
      </w:pPr>
      <w:r w:rsidRPr="00690A26">
        <w:rPr>
          <w:lang w:val="en-US"/>
        </w:rPr>
        <w:t xml:space="preserve">          description: external group identifier of the user</w:t>
      </w:r>
    </w:p>
    <w:p w14:paraId="44D3187A" w14:textId="77777777" w:rsidR="009B0FB3" w:rsidRPr="00690A26" w:rsidRDefault="009B0FB3" w:rsidP="009B0FB3">
      <w:pPr>
        <w:pStyle w:val="PL"/>
        <w:rPr>
          <w:lang w:val="en-US"/>
        </w:rPr>
      </w:pPr>
      <w:r w:rsidRPr="00690A26">
        <w:rPr>
          <w:lang w:val="en-US"/>
        </w:rPr>
        <w:t xml:space="preserve">          schema:</w:t>
      </w:r>
    </w:p>
    <w:p w14:paraId="715EDB35" w14:textId="77777777" w:rsidR="009B0FB3" w:rsidRPr="00690A26" w:rsidRDefault="009B0FB3" w:rsidP="009B0FB3">
      <w:pPr>
        <w:pStyle w:val="PL"/>
        <w:rPr>
          <w:lang w:val="en-US"/>
        </w:rPr>
      </w:pPr>
      <w:r w:rsidRPr="00690A26">
        <w:rPr>
          <w:lang w:val="en-US"/>
        </w:rPr>
        <w:t xml:space="preserve">            $ref: '</w:t>
      </w:r>
      <w:r w:rsidRPr="00690A26">
        <w:t>TS29503_Nudm_SDM.yaml#/</w:t>
      </w:r>
      <w:r w:rsidRPr="00690A26">
        <w:rPr>
          <w:lang w:val="en-US"/>
        </w:rPr>
        <w:t>components/schemas/ExtGroupId'</w:t>
      </w:r>
    </w:p>
    <w:p w14:paraId="5F0C66C1" w14:textId="77777777" w:rsidR="009B0FB3" w:rsidRPr="00690A26" w:rsidRDefault="009B0FB3" w:rsidP="009B0FB3">
      <w:pPr>
        <w:pStyle w:val="PL"/>
        <w:rPr>
          <w:lang w:val="en-US"/>
        </w:rPr>
      </w:pPr>
      <w:r w:rsidRPr="00690A26">
        <w:rPr>
          <w:lang w:val="en-US"/>
        </w:rPr>
        <w:t xml:space="preserve">        - name: internal-group-identity</w:t>
      </w:r>
    </w:p>
    <w:p w14:paraId="79CEE688" w14:textId="77777777" w:rsidR="009B0FB3" w:rsidRPr="00690A26" w:rsidRDefault="009B0FB3" w:rsidP="009B0FB3">
      <w:pPr>
        <w:pStyle w:val="PL"/>
        <w:rPr>
          <w:lang w:val="en-US"/>
        </w:rPr>
      </w:pPr>
      <w:r w:rsidRPr="00690A26">
        <w:rPr>
          <w:lang w:val="en-US"/>
        </w:rPr>
        <w:t xml:space="preserve">          in: query</w:t>
      </w:r>
    </w:p>
    <w:p w14:paraId="116EE93E" w14:textId="77777777" w:rsidR="009B0FB3" w:rsidRPr="00690A26" w:rsidRDefault="009B0FB3" w:rsidP="009B0FB3">
      <w:pPr>
        <w:pStyle w:val="PL"/>
        <w:rPr>
          <w:lang w:val="en-US"/>
        </w:rPr>
      </w:pPr>
      <w:r w:rsidRPr="00690A26">
        <w:rPr>
          <w:lang w:val="en-US"/>
        </w:rPr>
        <w:t xml:space="preserve">          description: internal group identifier of the user</w:t>
      </w:r>
    </w:p>
    <w:p w14:paraId="66F6B056" w14:textId="77777777" w:rsidR="009B0FB3" w:rsidRPr="00690A26" w:rsidRDefault="009B0FB3" w:rsidP="009B0FB3">
      <w:pPr>
        <w:pStyle w:val="PL"/>
        <w:rPr>
          <w:lang w:val="en-US"/>
        </w:rPr>
      </w:pPr>
      <w:r w:rsidRPr="00690A26">
        <w:rPr>
          <w:lang w:val="en-US"/>
        </w:rPr>
        <w:t xml:space="preserve">          schema:</w:t>
      </w:r>
    </w:p>
    <w:p w14:paraId="20D7B1A7" w14:textId="77777777" w:rsidR="009B0FB3" w:rsidRPr="00690A26" w:rsidRDefault="009B0FB3" w:rsidP="009B0FB3">
      <w:pPr>
        <w:pStyle w:val="PL"/>
        <w:rPr>
          <w:lang w:val="en-US"/>
        </w:rPr>
      </w:pPr>
      <w:r w:rsidRPr="00690A26">
        <w:rPr>
          <w:lang w:val="en-US"/>
        </w:rPr>
        <w:t xml:space="preserve">            $ref: 'TS29571_CommonData.yaml#/components/schemas/GroupId'</w:t>
      </w:r>
    </w:p>
    <w:p w14:paraId="0DC7286A" w14:textId="77777777" w:rsidR="009B0FB3" w:rsidRPr="00690A26" w:rsidRDefault="009B0FB3" w:rsidP="009B0FB3">
      <w:pPr>
        <w:pStyle w:val="PL"/>
        <w:rPr>
          <w:lang w:val="en-US"/>
        </w:rPr>
      </w:pPr>
      <w:r w:rsidRPr="00690A26">
        <w:rPr>
          <w:lang w:val="en-US"/>
        </w:rPr>
        <w:t xml:space="preserve">        - name: pfd-data</w:t>
      </w:r>
    </w:p>
    <w:p w14:paraId="2C662EB2" w14:textId="77777777" w:rsidR="009B0FB3" w:rsidRPr="00690A26" w:rsidRDefault="009B0FB3" w:rsidP="009B0FB3">
      <w:pPr>
        <w:pStyle w:val="PL"/>
        <w:rPr>
          <w:lang w:val="en-US"/>
        </w:rPr>
      </w:pPr>
      <w:r w:rsidRPr="00690A26">
        <w:rPr>
          <w:lang w:val="en-US"/>
        </w:rPr>
        <w:t xml:space="preserve">          in: query</w:t>
      </w:r>
    </w:p>
    <w:p w14:paraId="671A2161" w14:textId="77777777" w:rsidR="009B0FB3" w:rsidRPr="00690A26" w:rsidRDefault="009B0FB3" w:rsidP="009B0FB3">
      <w:pPr>
        <w:pStyle w:val="PL"/>
        <w:rPr>
          <w:lang w:val="en-US"/>
        </w:rPr>
      </w:pPr>
      <w:r w:rsidRPr="00690A26">
        <w:rPr>
          <w:lang w:val="en-US"/>
        </w:rPr>
        <w:t xml:space="preserve">          description: PFD data</w:t>
      </w:r>
    </w:p>
    <w:p w14:paraId="707F6159" w14:textId="77777777" w:rsidR="009B0FB3" w:rsidRPr="00690A26" w:rsidRDefault="009B0FB3" w:rsidP="009B0FB3">
      <w:pPr>
        <w:pStyle w:val="PL"/>
        <w:rPr>
          <w:lang w:val="en-US"/>
        </w:rPr>
      </w:pPr>
      <w:r w:rsidRPr="00690A26">
        <w:rPr>
          <w:lang w:val="en-US"/>
        </w:rPr>
        <w:t xml:space="preserve">          content:</w:t>
      </w:r>
    </w:p>
    <w:p w14:paraId="61C68EBD" w14:textId="77777777" w:rsidR="009B0FB3" w:rsidRPr="00690A26" w:rsidRDefault="009B0FB3" w:rsidP="009B0FB3">
      <w:pPr>
        <w:pStyle w:val="PL"/>
        <w:rPr>
          <w:lang w:val="en-US"/>
        </w:rPr>
      </w:pPr>
      <w:r w:rsidRPr="00690A26">
        <w:rPr>
          <w:lang w:val="en-US"/>
        </w:rPr>
        <w:t xml:space="preserve">            application/json:</w:t>
      </w:r>
    </w:p>
    <w:p w14:paraId="195EC8CC" w14:textId="77777777" w:rsidR="009B0FB3" w:rsidRPr="00690A26" w:rsidRDefault="009B0FB3" w:rsidP="009B0FB3">
      <w:pPr>
        <w:pStyle w:val="PL"/>
        <w:rPr>
          <w:lang w:val="en-US"/>
        </w:rPr>
      </w:pPr>
      <w:r w:rsidRPr="00690A26">
        <w:rPr>
          <w:lang w:val="en-US"/>
        </w:rPr>
        <w:t xml:space="preserve">              schema:</w:t>
      </w:r>
    </w:p>
    <w:p w14:paraId="6449EF4E" w14:textId="77777777" w:rsidR="009B0FB3" w:rsidRPr="00690A26" w:rsidRDefault="009B0FB3" w:rsidP="009B0FB3">
      <w:pPr>
        <w:pStyle w:val="PL"/>
        <w:rPr>
          <w:lang w:val="en-US"/>
        </w:rPr>
      </w:pPr>
      <w:r w:rsidRPr="00690A26">
        <w:rPr>
          <w:lang w:val="en-US"/>
        </w:rPr>
        <w:t xml:space="preserve">                $ref: 'TS29510_Nnrf_NFManagement.yaml#/components/schemas/PfdData'</w:t>
      </w:r>
    </w:p>
    <w:p w14:paraId="036E8232" w14:textId="77777777" w:rsidR="009B0FB3" w:rsidRPr="00690A26" w:rsidRDefault="009B0FB3" w:rsidP="009B0FB3">
      <w:pPr>
        <w:pStyle w:val="PL"/>
        <w:rPr>
          <w:lang w:val="en-US"/>
        </w:rPr>
      </w:pPr>
      <w:r w:rsidRPr="00690A26">
        <w:rPr>
          <w:lang w:val="en-US"/>
        </w:rPr>
        <w:t xml:space="preserve">        - name: data-set</w:t>
      </w:r>
    </w:p>
    <w:p w14:paraId="41855922" w14:textId="77777777" w:rsidR="009B0FB3" w:rsidRPr="00690A26" w:rsidRDefault="009B0FB3" w:rsidP="009B0FB3">
      <w:pPr>
        <w:pStyle w:val="PL"/>
        <w:rPr>
          <w:lang w:val="en-US"/>
        </w:rPr>
      </w:pPr>
      <w:r w:rsidRPr="00690A26">
        <w:rPr>
          <w:lang w:val="en-US"/>
        </w:rPr>
        <w:t xml:space="preserve">          in: query</w:t>
      </w:r>
    </w:p>
    <w:p w14:paraId="33B94432" w14:textId="77777777" w:rsidR="009B0FB3" w:rsidRPr="00690A26" w:rsidRDefault="009B0FB3" w:rsidP="009B0FB3">
      <w:pPr>
        <w:pStyle w:val="PL"/>
        <w:rPr>
          <w:lang w:val="en-US"/>
        </w:rPr>
      </w:pPr>
      <w:r w:rsidRPr="00690A26">
        <w:rPr>
          <w:lang w:val="en-US"/>
        </w:rPr>
        <w:t xml:space="preserve">          description: data set supported by the NF</w:t>
      </w:r>
    </w:p>
    <w:p w14:paraId="6579F9A5" w14:textId="77777777" w:rsidR="009B0FB3" w:rsidRPr="00690A26" w:rsidRDefault="009B0FB3" w:rsidP="009B0FB3">
      <w:pPr>
        <w:pStyle w:val="PL"/>
        <w:rPr>
          <w:lang w:val="en-US"/>
        </w:rPr>
      </w:pPr>
      <w:r w:rsidRPr="00690A26">
        <w:rPr>
          <w:lang w:val="en-US"/>
        </w:rPr>
        <w:t xml:space="preserve">          schema:</w:t>
      </w:r>
    </w:p>
    <w:p w14:paraId="136B13B9" w14:textId="77777777" w:rsidR="009B0FB3" w:rsidRPr="00690A26" w:rsidRDefault="009B0FB3" w:rsidP="009B0FB3">
      <w:pPr>
        <w:pStyle w:val="PL"/>
        <w:rPr>
          <w:lang w:val="en-US"/>
        </w:rPr>
      </w:pPr>
      <w:r w:rsidRPr="00690A26">
        <w:rPr>
          <w:lang w:val="en-US"/>
        </w:rPr>
        <w:t xml:space="preserve">            $ref: 'TS29510_Nnrf_NFManagement.yaml#/components/schemas/DataSetId'</w:t>
      </w:r>
    </w:p>
    <w:p w14:paraId="0DE05F73" w14:textId="77777777" w:rsidR="009B0FB3" w:rsidRPr="00690A26" w:rsidRDefault="009B0FB3" w:rsidP="009B0FB3">
      <w:pPr>
        <w:pStyle w:val="PL"/>
        <w:rPr>
          <w:lang w:val="en-US"/>
        </w:rPr>
      </w:pPr>
      <w:r w:rsidRPr="00690A26">
        <w:rPr>
          <w:lang w:val="en-US"/>
        </w:rPr>
        <w:t xml:space="preserve">        - name: routing-indicator</w:t>
      </w:r>
    </w:p>
    <w:p w14:paraId="73BA7DF0" w14:textId="77777777" w:rsidR="009B0FB3" w:rsidRPr="00690A26" w:rsidRDefault="009B0FB3" w:rsidP="009B0FB3">
      <w:pPr>
        <w:pStyle w:val="PL"/>
        <w:rPr>
          <w:lang w:val="en-US"/>
        </w:rPr>
      </w:pPr>
      <w:r w:rsidRPr="00690A26">
        <w:rPr>
          <w:lang w:val="en-US"/>
        </w:rPr>
        <w:t xml:space="preserve">          in: query</w:t>
      </w:r>
    </w:p>
    <w:p w14:paraId="547E651C" w14:textId="77777777" w:rsidR="009B0FB3" w:rsidRPr="00690A26" w:rsidRDefault="009B0FB3" w:rsidP="009B0FB3">
      <w:pPr>
        <w:pStyle w:val="PL"/>
        <w:rPr>
          <w:lang w:val="en-US"/>
        </w:rPr>
      </w:pPr>
      <w:r w:rsidRPr="00690A26">
        <w:rPr>
          <w:lang w:val="en-US"/>
        </w:rPr>
        <w:t xml:space="preserve">          description: routing indicator in SUCI</w:t>
      </w:r>
    </w:p>
    <w:p w14:paraId="0FF9C5DB" w14:textId="77777777" w:rsidR="009B0FB3" w:rsidRPr="00690A26" w:rsidRDefault="009B0FB3" w:rsidP="009B0FB3">
      <w:pPr>
        <w:pStyle w:val="PL"/>
        <w:rPr>
          <w:lang w:val="en-US"/>
        </w:rPr>
      </w:pPr>
      <w:r w:rsidRPr="00690A26">
        <w:rPr>
          <w:lang w:val="en-US"/>
        </w:rPr>
        <w:t xml:space="preserve">          schema:</w:t>
      </w:r>
    </w:p>
    <w:p w14:paraId="7C281E7F" w14:textId="77777777" w:rsidR="009B0FB3" w:rsidRPr="00690A26" w:rsidRDefault="009B0FB3" w:rsidP="009B0FB3">
      <w:pPr>
        <w:pStyle w:val="PL"/>
        <w:rPr>
          <w:lang w:val="en-US"/>
        </w:rPr>
      </w:pPr>
      <w:r w:rsidRPr="00690A26">
        <w:rPr>
          <w:lang w:val="en-US"/>
        </w:rPr>
        <w:t xml:space="preserve">            type: string</w:t>
      </w:r>
    </w:p>
    <w:p w14:paraId="2A26FA54" w14:textId="77777777" w:rsidR="009B0FB3" w:rsidRPr="00690A26" w:rsidRDefault="009B0FB3" w:rsidP="009B0FB3">
      <w:pPr>
        <w:pStyle w:val="PL"/>
        <w:rPr>
          <w:lang w:val="en-US"/>
        </w:rPr>
      </w:pPr>
      <w:r w:rsidRPr="00690A26">
        <w:rPr>
          <w:lang w:val="en-US"/>
        </w:rPr>
        <w:t xml:space="preserve">            pattern: '^[0-9]{1,4}$'</w:t>
      </w:r>
    </w:p>
    <w:p w14:paraId="345E3CA9" w14:textId="77777777" w:rsidR="009B0FB3" w:rsidRPr="00690A26" w:rsidRDefault="009B0FB3" w:rsidP="009B0FB3">
      <w:pPr>
        <w:pStyle w:val="PL"/>
        <w:rPr>
          <w:lang w:val="en-US"/>
        </w:rPr>
      </w:pPr>
      <w:r w:rsidRPr="00690A26">
        <w:rPr>
          <w:lang w:val="en-US"/>
        </w:rPr>
        <w:t xml:space="preserve">        - name: group-id-list</w:t>
      </w:r>
    </w:p>
    <w:p w14:paraId="1E49F890" w14:textId="77777777" w:rsidR="009B0FB3" w:rsidRPr="00690A26" w:rsidRDefault="009B0FB3" w:rsidP="009B0FB3">
      <w:pPr>
        <w:pStyle w:val="PL"/>
        <w:rPr>
          <w:lang w:val="en-US"/>
        </w:rPr>
      </w:pPr>
      <w:r w:rsidRPr="00690A26">
        <w:rPr>
          <w:lang w:val="en-US"/>
        </w:rPr>
        <w:t xml:space="preserve">          in: query</w:t>
      </w:r>
    </w:p>
    <w:p w14:paraId="16D165A3" w14:textId="77777777" w:rsidR="009B0FB3" w:rsidRPr="00690A26" w:rsidRDefault="009B0FB3" w:rsidP="009B0FB3">
      <w:pPr>
        <w:pStyle w:val="PL"/>
      </w:pPr>
      <w:r w:rsidRPr="00690A26">
        <w:rPr>
          <w:lang w:val="en-US"/>
        </w:rPr>
        <w:t xml:space="preserve">          description: </w:t>
      </w:r>
      <w:r w:rsidRPr="00690A26">
        <w:t>Group IDs of the NFs being discovered</w:t>
      </w:r>
    </w:p>
    <w:p w14:paraId="7A34CFF7" w14:textId="77777777" w:rsidR="009B0FB3" w:rsidRPr="00690A26" w:rsidRDefault="009B0FB3" w:rsidP="009B0FB3">
      <w:pPr>
        <w:pStyle w:val="PL"/>
        <w:rPr>
          <w:lang w:val="en-US"/>
        </w:rPr>
      </w:pPr>
      <w:r w:rsidRPr="00690A26">
        <w:rPr>
          <w:lang w:val="en-US"/>
        </w:rPr>
        <w:t xml:space="preserve">          schema:</w:t>
      </w:r>
    </w:p>
    <w:p w14:paraId="571B27F2" w14:textId="77777777" w:rsidR="009B0FB3" w:rsidRPr="00690A26" w:rsidRDefault="009B0FB3" w:rsidP="009B0FB3">
      <w:pPr>
        <w:pStyle w:val="PL"/>
        <w:rPr>
          <w:lang w:val="en-US"/>
        </w:rPr>
      </w:pPr>
      <w:r w:rsidRPr="00690A26">
        <w:rPr>
          <w:lang w:val="en-US"/>
        </w:rPr>
        <w:t xml:space="preserve">            type: array</w:t>
      </w:r>
    </w:p>
    <w:p w14:paraId="47D85A70" w14:textId="77777777" w:rsidR="009B0FB3" w:rsidRPr="00690A26" w:rsidRDefault="009B0FB3" w:rsidP="009B0FB3">
      <w:pPr>
        <w:pStyle w:val="PL"/>
        <w:rPr>
          <w:lang w:val="en-US"/>
        </w:rPr>
      </w:pPr>
      <w:r w:rsidRPr="00690A26">
        <w:rPr>
          <w:lang w:val="en-US"/>
        </w:rPr>
        <w:t xml:space="preserve">            items:</w:t>
      </w:r>
    </w:p>
    <w:p w14:paraId="52124743" w14:textId="77777777" w:rsidR="009B0FB3" w:rsidRPr="00690A26" w:rsidRDefault="009B0FB3" w:rsidP="009B0FB3">
      <w:pPr>
        <w:pStyle w:val="PL"/>
        <w:rPr>
          <w:lang w:val="en-US"/>
        </w:rPr>
      </w:pPr>
      <w:r w:rsidRPr="00690A26">
        <w:rPr>
          <w:lang w:val="en-US"/>
        </w:rPr>
        <w:t xml:space="preserve">              </w:t>
      </w:r>
      <w:r w:rsidRPr="00690A26">
        <w:t>$ref: 'TS29571_CommonData.yaml#/components/schemas/NfGroupId'</w:t>
      </w:r>
    </w:p>
    <w:p w14:paraId="2244C79C" w14:textId="77777777" w:rsidR="009B0FB3" w:rsidRPr="00690A26" w:rsidRDefault="009B0FB3" w:rsidP="009B0FB3">
      <w:pPr>
        <w:pStyle w:val="PL"/>
      </w:pPr>
      <w:r w:rsidRPr="00690A26">
        <w:rPr>
          <w:lang w:val="en-US"/>
        </w:rPr>
        <w:t xml:space="preserve">            </w:t>
      </w:r>
      <w:r w:rsidRPr="00690A26">
        <w:t>minItems: 1</w:t>
      </w:r>
    </w:p>
    <w:p w14:paraId="43AA5F39" w14:textId="77777777" w:rsidR="009B0FB3" w:rsidRPr="00690A26" w:rsidRDefault="009B0FB3" w:rsidP="009B0FB3">
      <w:pPr>
        <w:pStyle w:val="PL"/>
        <w:rPr>
          <w:lang w:val="en-US"/>
        </w:rPr>
      </w:pPr>
      <w:r w:rsidRPr="00690A26">
        <w:rPr>
          <w:lang w:val="en-US"/>
        </w:rPr>
        <w:t xml:space="preserve">          style: form</w:t>
      </w:r>
    </w:p>
    <w:p w14:paraId="7A13E658" w14:textId="77777777" w:rsidR="009B0FB3" w:rsidRPr="00690A26" w:rsidRDefault="009B0FB3" w:rsidP="009B0FB3">
      <w:pPr>
        <w:pStyle w:val="PL"/>
        <w:rPr>
          <w:lang w:val="en-US"/>
        </w:rPr>
      </w:pPr>
      <w:r w:rsidRPr="00690A26">
        <w:rPr>
          <w:lang w:val="en-US"/>
        </w:rPr>
        <w:t xml:space="preserve">          explode: false</w:t>
      </w:r>
    </w:p>
    <w:p w14:paraId="6878B999" w14:textId="77777777" w:rsidR="009B0FB3" w:rsidRPr="00690A26" w:rsidRDefault="009B0FB3" w:rsidP="009B0FB3">
      <w:pPr>
        <w:pStyle w:val="PL"/>
        <w:rPr>
          <w:lang w:val="en-US"/>
        </w:rPr>
      </w:pPr>
      <w:r w:rsidRPr="00690A26">
        <w:rPr>
          <w:lang w:val="en-US"/>
        </w:rPr>
        <w:t xml:space="preserve">        - name: dnai-list</w:t>
      </w:r>
    </w:p>
    <w:p w14:paraId="7A75178B" w14:textId="77777777" w:rsidR="009B0FB3" w:rsidRPr="00690A26" w:rsidRDefault="009B0FB3" w:rsidP="009B0FB3">
      <w:pPr>
        <w:pStyle w:val="PL"/>
        <w:rPr>
          <w:lang w:val="en-US"/>
        </w:rPr>
      </w:pPr>
      <w:r w:rsidRPr="00690A26">
        <w:rPr>
          <w:lang w:val="en-US"/>
        </w:rPr>
        <w:t xml:space="preserve">          in: query</w:t>
      </w:r>
    </w:p>
    <w:p w14:paraId="79151E16" w14:textId="77777777" w:rsidR="009B0FB3" w:rsidRPr="00690A26" w:rsidRDefault="009B0FB3" w:rsidP="009B0FB3">
      <w:pPr>
        <w:pStyle w:val="PL"/>
      </w:pPr>
      <w:r w:rsidRPr="00690A26">
        <w:rPr>
          <w:lang w:val="en-US"/>
        </w:rPr>
        <w:t xml:space="preserve">          description: </w:t>
      </w:r>
      <w:r w:rsidRPr="00690A26">
        <w:rPr>
          <w:lang w:eastAsia="zh-CN"/>
        </w:rPr>
        <w:t>Data network access identifiers</w:t>
      </w:r>
      <w:r w:rsidRPr="00690A26">
        <w:t xml:space="preserve"> of the NFs being discovered</w:t>
      </w:r>
    </w:p>
    <w:p w14:paraId="3A303617" w14:textId="77777777" w:rsidR="009B0FB3" w:rsidRPr="00690A26" w:rsidRDefault="009B0FB3" w:rsidP="009B0FB3">
      <w:pPr>
        <w:pStyle w:val="PL"/>
        <w:rPr>
          <w:lang w:val="en-US"/>
        </w:rPr>
      </w:pPr>
      <w:r w:rsidRPr="00690A26">
        <w:rPr>
          <w:lang w:val="en-US"/>
        </w:rPr>
        <w:t xml:space="preserve">          schema:</w:t>
      </w:r>
    </w:p>
    <w:p w14:paraId="6697F32F" w14:textId="77777777" w:rsidR="009B0FB3" w:rsidRPr="00690A26" w:rsidRDefault="009B0FB3" w:rsidP="009B0FB3">
      <w:pPr>
        <w:pStyle w:val="PL"/>
        <w:rPr>
          <w:lang w:val="en-US"/>
        </w:rPr>
      </w:pPr>
      <w:r w:rsidRPr="00690A26">
        <w:rPr>
          <w:lang w:val="en-US"/>
        </w:rPr>
        <w:t xml:space="preserve">            type: array</w:t>
      </w:r>
    </w:p>
    <w:p w14:paraId="6E594250" w14:textId="77777777" w:rsidR="009B0FB3" w:rsidRPr="00690A26" w:rsidRDefault="009B0FB3" w:rsidP="009B0FB3">
      <w:pPr>
        <w:pStyle w:val="PL"/>
        <w:rPr>
          <w:lang w:val="en-US"/>
        </w:rPr>
      </w:pPr>
      <w:r w:rsidRPr="00690A26">
        <w:rPr>
          <w:lang w:val="en-US"/>
        </w:rPr>
        <w:t xml:space="preserve">            items:</w:t>
      </w:r>
    </w:p>
    <w:p w14:paraId="7151FB02" w14:textId="77777777" w:rsidR="009B0FB3" w:rsidRPr="00690A26" w:rsidRDefault="009B0FB3" w:rsidP="009B0FB3">
      <w:pPr>
        <w:pStyle w:val="PL"/>
        <w:rPr>
          <w:lang w:val="en-US"/>
        </w:rPr>
      </w:pPr>
      <w:r w:rsidRPr="00690A26">
        <w:rPr>
          <w:lang w:val="en-US"/>
        </w:rPr>
        <w:t xml:space="preserve">              $ref: '</w:t>
      </w:r>
      <w:r w:rsidRPr="00690A26">
        <w:t>TS29571_CommonData.yaml</w:t>
      </w:r>
      <w:r w:rsidRPr="00690A26">
        <w:rPr>
          <w:lang w:val="en-US"/>
        </w:rPr>
        <w:t>#/components/schemas/Dnai'</w:t>
      </w:r>
    </w:p>
    <w:p w14:paraId="711776FB" w14:textId="77777777" w:rsidR="009B0FB3" w:rsidRPr="00690A26" w:rsidRDefault="009B0FB3" w:rsidP="009B0FB3">
      <w:pPr>
        <w:pStyle w:val="PL"/>
        <w:rPr>
          <w:lang w:val="en-US"/>
        </w:rPr>
      </w:pPr>
      <w:r w:rsidRPr="00690A26">
        <w:rPr>
          <w:lang w:val="en-US"/>
        </w:rPr>
        <w:t xml:space="preserve">            minItems: 1</w:t>
      </w:r>
    </w:p>
    <w:p w14:paraId="2C3C73BF" w14:textId="77777777" w:rsidR="009B0FB3" w:rsidRPr="00690A26" w:rsidRDefault="009B0FB3" w:rsidP="009B0FB3">
      <w:pPr>
        <w:pStyle w:val="PL"/>
        <w:rPr>
          <w:lang w:val="en-US"/>
        </w:rPr>
      </w:pPr>
      <w:r w:rsidRPr="00690A26">
        <w:rPr>
          <w:lang w:val="en-US"/>
        </w:rPr>
        <w:t xml:space="preserve">          style: form</w:t>
      </w:r>
    </w:p>
    <w:p w14:paraId="263123E8" w14:textId="77777777" w:rsidR="009B0FB3" w:rsidRPr="00690A26" w:rsidRDefault="009B0FB3" w:rsidP="009B0FB3">
      <w:pPr>
        <w:pStyle w:val="PL"/>
        <w:rPr>
          <w:lang w:val="en-US"/>
        </w:rPr>
      </w:pPr>
      <w:r w:rsidRPr="00690A26">
        <w:rPr>
          <w:lang w:val="en-US"/>
        </w:rPr>
        <w:t xml:space="preserve">          explode: false</w:t>
      </w:r>
    </w:p>
    <w:p w14:paraId="463B33A1" w14:textId="77777777" w:rsidR="009B0FB3" w:rsidRPr="00690A26" w:rsidRDefault="009B0FB3" w:rsidP="009B0FB3">
      <w:pPr>
        <w:pStyle w:val="PL"/>
        <w:rPr>
          <w:lang w:val="en-US"/>
        </w:rPr>
      </w:pPr>
      <w:r w:rsidRPr="00690A26">
        <w:rPr>
          <w:lang w:val="en-US"/>
        </w:rPr>
        <w:t xml:space="preserve">        - name:</w:t>
      </w:r>
      <w:r w:rsidRPr="00690A26">
        <w:rPr>
          <w:rFonts w:hint="eastAsia"/>
          <w:lang w:eastAsia="zh-CN"/>
        </w:rPr>
        <w:t xml:space="preserve"> </w:t>
      </w:r>
      <w:r w:rsidRPr="00690A26">
        <w:t>pdu-session-types</w:t>
      </w:r>
    </w:p>
    <w:p w14:paraId="683871BD" w14:textId="77777777" w:rsidR="009B0FB3" w:rsidRPr="00690A26" w:rsidRDefault="009B0FB3" w:rsidP="009B0FB3">
      <w:pPr>
        <w:pStyle w:val="PL"/>
        <w:rPr>
          <w:lang w:val="en-US"/>
        </w:rPr>
      </w:pPr>
      <w:r w:rsidRPr="00690A26">
        <w:rPr>
          <w:lang w:val="en-US"/>
        </w:rPr>
        <w:t xml:space="preserve">          in: query</w:t>
      </w:r>
    </w:p>
    <w:p w14:paraId="58706016" w14:textId="77777777" w:rsidR="009B0FB3" w:rsidRPr="00690A26" w:rsidRDefault="009B0FB3" w:rsidP="009B0FB3">
      <w:pPr>
        <w:pStyle w:val="PL"/>
        <w:rPr>
          <w:lang w:val="en-US"/>
        </w:rPr>
      </w:pPr>
      <w:r w:rsidRPr="00690A26">
        <w:rPr>
          <w:lang w:val="en-US"/>
        </w:rPr>
        <w:t xml:space="preserve">          description: list of </w:t>
      </w:r>
      <w:r w:rsidRPr="00690A26">
        <w:rPr>
          <w:lang w:eastAsia="zh-CN"/>
        </w:rPr>
        <w:t xml:space="preserve">PDU </w:t>
      </w:r>
      <w:r w:rsidRPr="00690A26">
        <w:rPr>
          <w:rFonts w:hint="eastAsia"/>
          <w:lang w:eastAsia="zh-CN"/>
        </w:rPr>
        <w:t>Session</w:t>
      </w:r>
      <w:r w:rsidRPr="00690A26">
        <w:rPr>
          <w:lang w:eastAsia="zh-CN"/>
        </w:rPr>
        <w:t xml:space="preserve"> </w:t>
      </w:r>
      <w:r w:rsidRPr="00690A26">
        <w:rPr>
          <w:rFonts w:hint="eastAsia"/>
          <w:lang w:eastAsia="zh-CN"/>
        </w:rPr>
        <w:t>Type</w:t>
      </w:r>
      <w:r w:rsidRPr="00690A26">
        <w:rPr>
          <w:lang w:val="en-US"/>
        </w:rPr>
        <w:t xml:space="preserve"> required to be supported by the target NF</w:t>
      </w:r>
    </w:p>
    <w:p w14:paraId="6A231291" w14:textId="77777777" w:rsidR="009B0FB3" w:rsidRPr="00690A26" w:rsidRDefault="009B0FB3" w:rsidP="009B0FB3">
      <w:pPr>
        <w:pStyle w:val="PL"/>
        <w:rPr>
          <w:lang w:val="en-US"/>
        </w:rPr>
      </w:pPr>
      <w:r w:rsidRPr="00690A26">
        <w:rPr>
          <w:lang w:val="en-US"/>
        </w:rPr>
        <w:t xml:space="preserve">          schema:</w:t>
      </w:r>
    </w:p>
    <w:p w14:paraId="5E8C3810" w14:textId="77777777" w:rsidR="009B0FB3" w:rsidRPr="00690A26" w:rsidRDefault="009B0FB3" w:rsidP="009B0FB3">
      <w:pPr>
        <w:pStyle w:val="PL"/>
        <w:rPr>
          <w:lang w:val="en-US"/>
        </w:rPr>
      </w:pPr>
      <w:r w:rsidRPr="00690A26">
        <w:rPr>
          <w:lang w:val="en-US"/>
        </w:rPr>
        <w:t xml:space="preserve">            type: array</w:t>
      </w:r>
    </w:p>
    <w:p w14:paraId="444FB386" w14:textId="77777777" w:rsidR="009B0FB3" w:rsidRPr="00690A26" w:rsidRDefault="009B0FB3" w:rsidP="009B0FB3">
      <w:pPr>
        <w:pStyle w:val="PL"/>
        <w:rPr>
          <w:lang w:val="en-US" w:eastAsia="zh-CN"/>
        </w:rPr>
      </w:pPr>
      <w:r w:rsidRPr="00690A26">
        <w:rPr>
          <w:rFonts w:hint="eastAsia"/>
          <w:lang w:val="en-US" w:eastAsia="zh-CN"/>
        </w:rPr>
        <w:t xml:space="preserve"> </w:t>
      </w:r>
      <w:r w:rsidRPr="00690A26">
        <w:rPr>
          <w:lang w:val="en-US" w:eastAsia="zh-CN"/>
        </w:rPr>
        <w:t xml:space="preserve">           items:</w:t>
      </w:r>
    </w:p>
    <w:p w14:paraId="40A7033B" w14:textId="77777777" w:rsidR="009B0FB3" w:rsidRPr="00690A26" w:rsidRDefault="009B0FB3" w:rsidP="009B0FB3">
      <w:pPr>
        <w:pStyle w:val="PL"/>
        <w:rPr>
          <w:lang w:val="en-US"/>
        </w:rPr>
      </w:pPr>
      <w:r w:rsidRPr="00690A26">
        <w:rPr>
          <w:lang w:val="en-US"/>
        </w:rPr>
        <w:t xml:space="preserve">              $ref: 'TS29571_CommonData.yaml#/components/schemas/</w:t>
      </w:r>
      <w:r w:rsidRPr="00690A26">
        <w:rPr>
          <w:rFonts w:hint="eastAsia"/>
          <w:lang w:eastAsia="zh-CN"/>
        </w:rPr>
        <w:t>PduSessionType</w:t>
      </w:r>
      <w:r w:rsidRPr="00690A26">
        <w:rPr>
          <w:lang w:val="en-US"/>
        </w:rPr>
        <w:t>'</w:t>
      </w:r>
    </w:p>
    <w:p w14:paraId="6233C952" w14:textId="77777777" w:rsidR="009B0FB3" w:rsidRPr="00690A26" w:rsidRDefault="009B0FB3" w:rsidP="009B0FB3">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77BF354A" w14:textId="77777777" w:rsidR="009B0FB3" w:rsidRPr="00690A26" w:rsidRDefault="009B0FB3" w:rsidP="009B0FB3">
      <w:pPr>
        <w:pStyle w:val="PL"/>
        <w:rPr>
          <w:lang w:val="en-US"/>
        </w:rPr>
      </w:pPr>
      <w:r w:rsidRPr="00690A26">
        <w:rPr>
          <w:lang w:val="en-US"/>
        </w:rPr>
        <w:t xml:space="preserve">          style: form</w:t>
      </w:r>
    </w:p>
    <w:p w14:paraId="7D6C444D" w14:textId="77777777" w:rsidR="009B0FB3" w:rsidRPr="00690A26" w:rsidRDefault="009B0FB3" w:rsidP="009B0FB3">
      <w:pPr>
        <w:pStyle w:val="PL"/>
        <w:rPr>
          <w:lang w:val="en-US"/>
        </w:rPr>
      </w:pPr>
      <w:r w:rsidRPr="00690A26">
        <w:rPr>
          <w:lang w:val="en-US"/>
        </w:rPr>
        <w:t xml:space="preserve">          explode: false</w:t>
      </w:r>
    </w:p>
    <w:p w14:paraId="3D8537E2" w14:textId="77777777" w:rsidR="009B0FB3" w:rsidRPr="00690A26" w:rsidRDefault="009B0FB3" w:rsidP="009B0FB3">
      <w:pPr>
        <w:pStyle w:val="PL"/>
        <w:rPr>
          <w:lang w:val="en-US"/>
        </w:rPr>
      </w:pPr>
      <w:r w:rsidRPr="00690A26">
        <w:rPr>
          <w:lang w:val="en-US"/>
        </w:rPr>
        <w:t xml:space="preserve">        - name: event-id-list</w:t>
      </w:r>
    </w:p>
    <w:p w14:paraId="3ABDA0F5" w14:textId="77777777" w:rsidR="009B0FB3" w:rsidRPr="00690A26" w:rsidRDefault="009B0FB3" w:rsidP="009B0FB3">
      <w:pPr>
        <w:pStyle w:val="PL"/>
        <w:rPr>
          <w:lang w:val="en-US"/>
        </w:rPr>
      </w:pPr>
      <w:r w:rsidRPr="00690A26">
        <w:rPr>
          <w:lang w:val="en-US"/>
        </w:rPr>
        <w:t xml:space="preserve">          in: query</w:t>
      </w:r>
    </w:p>
    <w:p w14:paraId="17D4B843" w14:textId="77777777" w:rsidR="009B0FB3" w:rsidRPr="00690A26" w:rsidRDefault="009B0FB3" w:rsidP="009B0FB3">
      <w:pPr>
        <w:pStyle w:val="PL"/>
      </w:pPr>
      <w:r w:rsidRPr="00690A26">
        <w:rPr>
          <w:lang w:val="en-US"/>
        </w:rPr>
        <w:t xml:space="preserve">          description: </w:t>
      </w:r>
      <w:r w:rsidRPr="00690A26">
        <w:t xml:space="preserve">Analytics event(s) requested </w:t>
      </w:r>
      <w:r w:rsidRPr="00690A26">
        <w:rPr>
          <w:rFonts w:cs="Arial"/>
          <w:szCs w:val="18"/>
        </w:rPr>
        <w:t>to be supported by the Nnwdaf_AnalyticsInfo service</w:t>
      </w:r>
    </w:p>
    <w:p w14:paraId="56ADB356" w14:textId="77777777" w:rsidR="009B0FB3" w:rsidRPr="00690A26" w:rsidRDefault="009B0FB3" w:rsidP="009B0FB3">
      <w:pPr>
        <w:pStyle w:val="PL"/>
        <w:rPr>
          <w:lang w:val="en-US"/>
        </w:rPr>
      </w:pPr>
      <w:r w:rsidRPr="00690A26">
        <w:rPr>
          <w:lang w:val="en-US"/>
        </w:rPr>
        <w:t xml:space="preserve">          schema:</w:t>
      </w:r>
    </w:p>
    <w:p w14:paraId="60C5D1A4" w14:textId="77777777" w:rsidR="009B0FB3" w:rsidRPr="00690A26" w:rsidRDefault="009B0FB3" w:rsidP="009B0FB3">
      <w:pPr>
        <w:pStyle w:val="PL"/>
        <w:rPr>
          <w:lang w:val="en-US"/>
        </w:rPr>
      </w:pPr>
      <w:r w:rsidRPr="00690A26">
        <w:rPr>
          <w:lang w:val="en-US"/>
        </w:rPr>
        <w:t xml:space="preserve">            type: array</w:t>
      </w:r>
    </w:p>
    <w:p w14:paraId="200873E5" w14:textId="77777777" w:rsidR="009B0FB3" w:rsidRPr="00690A26" w:rsidRDefault="009B0FB3" w:rsidP="009B0FB3">
      <w:pPr>
        <w:pStyle w:val="PL"/>
        <w:rPr>
          <w:lang w:val="en-US"/>
        </w:rPr>
      </w:pPr>
      <w:r w:rsidRPr="00690A26">
        <w:rPr>
          <w:lang w:val="en-US"/>
        </w:rPr>
        <w:t xml:space="preserve">            items:</w:t>
      </w:r>
    </w:p>
    <w:p w14:paraId="7F52E092" w14:textId="77777777" w:rsidR="009B0FB3" w:rsidRPr="00690A26" w:rsidRDefault="009B0FB3" w:rsidP="009B0FB3">
      <w:pPr>
        <w:pStyle w:val="PL"/>
        <w:rPr>
          <w:lang w:val="en-US"/>
        </w:rPr>
      </w:pPr>
      <w:r w:rsidRPr="00690A26">
        <w:rPr>
          <w:lang w:val="en-US"/>
        </w:rPr>
        <w:t xml:space="preserve">              </w:t>
      </w:r>
      <w:r w:rsidRPr="00690A26">
        <w:t>$ref: 'TS29520_Nnwdaf_AnalyticsInfo.yaml#/components/schemas/EventId'</w:t>
      </w:r>
    </w:p>
    <w:p w14:paraId="297E2CB6" w14:textId="77777777" w:rsidR="009B0FB3" w:rsidRPr="00690A26" w:rsidRDefault="009B0FB3" w:rsidP="009B0FB3">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68861CB4" w14:textId="77777777" w:rsidR="009B0FB3" w:rsidRPr="00690A26" w:rsidRDefault="009B0FB3" w:rsidP="009B0FB3">
      <w:pPr>
        <w:pStyle w:val="PL"/>
        <w:rPr>
          <w:lang w:val="en-US"/>
        </w:rPr>
      </w:pPr>
      <w:r w:rsidRPr="00690A26">
        <w:rPr>
          <w:lang w:val="en-US"/>
        </w:rPr>
        <w:t xml:space="preserve">          style: form</w:t>
      </w:r>
    </w:p>
    <w:p w14:paraId="7C081661" w14:textId="77777777" w:rsidR="009B0FB3" w:rsidRPr="00690A26" w:rsidRDefault="009B0FB3" w:rsidP="009B0FB3">
      <w:pPr>
        <w:pStyle w:val="PL"/>
        <w:rPr>
          <w:lang w:val="en-US"/>
        </w:rPr>
      </w:pPr>
      <w:r w:rsidRPr="00690A26">
        <w:rPr>
          <w:lang w:val="en-US"/>
        </w:rPr>
        <w:t xml:space="preserve">          explode: false</w:t>
      </w:r>
    </w:p>
    <w:p w14:paraId="5D4F8424" w14:textId="77777777" w:rsidR="009B0FB3" w:rsidRPr="00690A26" w:rsidRDefault="009B0FB3" w:rsidP="009B0FB3">
      <w:pPr>
        <w:pStyle w:val="PL"/>
        <w:rPr>
          <w:lang w:val="en-US"/>
        </w:rPr>
      </w:pPr>
      <w:r w:rsidRPr="00690A26">
        <w:rPr>
          <w:lang w:val="en-US"/>
        </w:rPr>
        <w:t xml:space="preserve">        - name: nwdaf-event-list</w:t>
      </w:r>
    </w:p>
    <w:p w14:paraId="4E8D517D" w14:textId="77777777" w:rsidR="009B0FB3" w:rsidRPr="00690A26" w:rsidRDefault="009B0FB3" w:rsidP="009B0FB3">
      <w:pPr>
        <w:pStyle w:val="PL"/>
        <w:rPr>
          <w:lang w:val="en-US"/>
        </w:rPr>
      </w:pPr>
      <w:r w:rsidRPr="00690A26">
        <w:rPr>
          <w:lang w:val="en-US"/>
        </w:rPr>
        <w:t xml:space="preserve">          in: query</w:t>
      </w:r>
    </w:p>
    <w:p w14:paraId="1E7BFE48" w14:textId="77777777" w:rsidR="009B0FB3" w:rsidRPr="00690A26" w:rsidRDefault="009B0FB3" w:rsidP="009B0FB3">
      <w:pPr>
        <w:pStyle w:val="PL"/>
      </w:pPr>
      <w:r w:rsidRPr="00690A26">
        <w:rPr>
          <w:lang w:val="en-US"/>
        </w:rPr>
        <w:t xml:space="preserve">          description: </w:t>
      </w:r>
      <w:r w:rsidRPr="00690A26">
        <w:t xml:space="preserve">Analytics event(s) requested </w:t>
      </w:r>
      <w:r w:rsidRPr="00690A26">
        <w:rPr>
          <w:rFonts w:cs="Arial"/>
          <w:szCs w:val="18"/>
        </w:rPr>
        <w:t>to be supported by the Nnwdaf_EventsSubscription service.</w:t>
      </w:r>
    </w:p>
    <w:p w14:paraId="15D6C9C7" w14:textId="77777777" w:rsidR="009B0FB3" w:rsidRPr="00690A26" w:rsidRDefault="009B0FB3" w:rsidP="009B0FB3">
      <w:pPr>
        <w:pStyle w:val="PL"/>
        <w:rPr>
          <w:lang w:val="en-US"/>
        </w:rPr>
      </w:pPr>
      <w:r w:rsidRPr="00690A26">
        <w:rPr>
          <w:lang w:val="en-US"/>
        </w:rPr>
        <w:t xml:space="preserve">          schema:</w:t>
      </w:r>
    </w:p>
    <w:p w14:paraId="6C07A4EB" w14:textId="77777777" w:rsidR="009B0FB3" w:rsidRPr="00690A26" w:rsidRDefault="009B0FB3" w:rsidP="009B0FB3">
      <w:pPr>
        <w:pStyle w:val="PL"/>
        <w:rPr>
          <w:lang w:eastAsia="zh-CN"/>
        </w:rPr>
      </w:pPr>
      <w:r w:rsidRPr="00690A26">
        <w:rPr>
          <w:rFonts w:hint="eastAsia"/>
          <w:lang w:eastAsia="zh-CN"/>
        </w:rPr>
        <w:t xml:space="preserve">          </w:t>
      </w:r>
      <w:r w:rsidRPr="00690A26">
        <w:rPr>
          <w:lang w:eastAsia="zh-CN"/>
        </w:rPr>
        <w:t xml:space="preserve">  </w:t>
      </w:r>
      <w:r w:rsidRPr="00690A26">
        <w:rPr>
          <w:rFonts w:hint="eastAsia"/>
          <w:lang w:eastAsia="zh-CN"/>
        </w:rPr>
        <w:t xml:space="preserve">type: </w:t>
      </w:r>
      <w:r w:rsidRPr="00690A26">
        <w:rPr>
          <w:lang w:eastAsia="zh-CN"/>
        </w:rPr>
        <w:t>array</w:t>
      </w:r>
    </w:p>
    <w:p w14:paraId="7C4EAC1A" w14:textId="77777777" w:rsidR="009B0FB3" w:rsidRPr="00690A26" w:rsidRDefault="009B0FB3" w:rsidP="009B0FB3">
      <w:pPr>
        <w:pStyle w:val="PL"/>
        <w:rPr>
          <w:lang w:eastAsia="zh-CN"/>
        </w:rPr>
      </w:pPr>
      <w:r w:rsidRPr="00690A26">
        <w:rPr>
          <w:rFonts w:hint="eastAsia"/>
          <w:lang w:eastAsia="zh-CN"/>
        </w:rPr>
        <w:t xml:space="preserve">          </w:t>
      </w:r>
      <w:r w:rsidRPr="00690A26">
        <w:rPr>
          <w:lang w:eastAsia="zh-CN"/>
        </w:rPr>
        <w:t xml:space="preserve">  items</w:t>
      </w:r>
      <w:r w:rsidRPr="00690A26">
        <w:rPr>
          <w:rFonts w:hint="eastAsia"/>
          <w:lang w:eastAsia="zh-CN"/>
        </w:rPr>
        <w:t>:</w:t>
      </w:r>
    </w:p>
    <w:p w14:paraId="712D4E77" w14:textId="77777777" w:rsidR="009B0FB3" w:rsidRPr="00690A26" w:rsidRDefault="009B0FB3" w:rsidP="009B0FB3">
      <w:pPr>
        <w:pStyle w:val="PL"/>
        <w:rPr>
          <w:lang w:eastAsia="zh-CN"/>
        </w:rPr>
      </w:pPr>
      <w:r w:rsidRPr="00690A26">
        <w:rPr>
          <w:rFonts w:hint="eastAsia"/>
          <w:lang w:eastAsia="zh-CN"/>
        </w:rPr>
        <w:t xml:space="preserve">            </w:t>
      </w:r>
      <w:r w:rsidRPr="00690A26">
        <w:rPr>
          <w:lang w:eastAsia="zh-CN"/>
        </w:rPr>
        <w:t xml:space="preserve">  </w:t>
      </w:r>
      <w:r w:rsidRPr="00690A26">
        <w:t>$ref: 'TS29520_Nnwdaf_EventsSubscription.yaml#/components/schemas/NwdafEvent'</w:t>
      </w:r>
    </w:p>
    <w:p w14:paraId="72281028" w14:textId="77777777" w:rsidR="009B0FB3" w:rsidRPr="00690A26" w:rsidRDefault="009B0FB3" w:rsidP="009B0FB3">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0600C226" w14:textId="77777777" w:rsidR="009B0FB3" w:rsidRPr="00690A26" w:rsidRDefault="009B0FB3" w:rsidP="009B0FB3">
      <w:pPr>
        <w:pStyle w:val="PL"/>
        <w:rPr>
          <w:lang w:val="en-US"/>
        </w:rPr>
      </w:pPr>
      <w:r w:rsidRPr="00690A26">
        <w:rPr>
          <w:lang w:val="en-US"/>
        </w:rPr>
        <w:t xml:space="preserve">          style: form</w:t>
      </w:r>
    </w:p>
    <w:p w14:paraId="6624E9C5" w14:textId="77777777" w:rsidR="009B0FB3" w:rsidRPr="00690A26" w:rsidRDefault="009B0FB3" w:rsidP="009B0FB3">
      <w:pPr>
        <w:pStyle w:val="PL"/>
        <w:rPr>
          <w:lang w:val="en-US"/>
        </w:rPr>
      </w:pPr>
      <w:r w:rsidRPr="00690A26">
        <w:rPr>
          <w:lang w:val="en-US"/>
        </w:rPr>
        <w:t xml:space="preserve">          explode: false</w:t>
      </w:r>
    </w:p>
    <w:p w14:paraId="31290CB9" w14:textId="77777777" w:rsidR="009B0FB3" w:rsidRPr="00690A26" w:rsidRDefault="009B0FB3" w:rsidP="009B0FB3">
      <w:pPr>
        <w:pStyle w:val="PL"/>
        <w:rPr>
          <w:lang w:val="en-US"/>
        </w:rPr>
      </w:pPr>
      <w:r w:rsidRPr="00690A26">
        <w:rPr>
          <w:lang w:val="en-US"/>
        </w:rPr>
        <w:t xml:space="preserve">        - name: supported-features</w:t>
      </w:r>
    </w:p>
    <w:p w14:paraId="0ED9ED1A" w14:textId="77777777" w:rsidR="009B0FB3" w:rsidRPr="00690A26" w:rsidRDefault="009B0FB3" w:rsidP="009B0FB3">
      <w:pPr>
        <w:pStyle w:val="PL"/>
        <w:rPr>
          <w:lang w:val="en-US"/>
        </w:rPr>
      </w:pPr>
      <w:r w:rsidRPr="00690A26">
        <w:rPr>
          <w:lang w:val="en-US"/>
        </w:rPr>
        <w:t xml:space="preserve">          in: query</w:t>
      </w:r>
    </w:p>
    <w:p w14:paraId="5969B464" w14:textId="77777777" w:rsidR="009B0FB3" w:rsidRPr="00690A26" w:rsidRDefault="009B0FB3" w:rsidP="009B0FB3">
      <w:pPr>
        <w:pStyle w:val="PL"/>
        <w:rPr>
          <w:lang w:val="en-US"/>
        </w:rPr>
      </w:pPr>
      <w:r w:rsidRPr="00690A26">
        <w:rPr>
          <w:lang w:val="en-US"/>
        </w:rPr>
        <w:t xml:space="preserve">          description: Features required to be supported by the target NF</w:t>
      </w:r>
    </w:p>
    <w:p w14:paraId="473A5823" w14:textId="77777777" w:rsidR="009B0FB3" w:rsidRPr="00690A26" w:rsidRDefault="009B0FB3" w:rsidP="009B0FB3">
      <w:pPr>
        <w:pStyle w:val="PL"/>
        <w:rPr>
          <w:lang w:val="en-US"/>
        </w:rPr>
      </w:pPr>
      <w:r w:rsidRPr="00690A26">
        <w:rPr>
          <w:lang w:val="en-US"/>
        </w:rPr>
        <w:t xml:space="preserve">          schema:</w:t>
      </w:r>
    </w:p>
    <w:p w14:paraId="24542191" w14:textId="77777777" w:rsidR="009B0FB3" w:rsidRPr="00690A26" w:rsidRDefault="009B0FB3" w:rsidP="009B0FB3">
      <w:pPr>
        <w:pStyle w:val="PL"/>
        <w:rPr>
          <w:lang w:val="en-US"/>
        </w:rPr>
      </w:pPr>
      <w:r w:rsidRPr="00690A26">
        <w:rPr>
          <w:lang w:val="en-US"/>
        </w:rPr>
        <w:t xml:space="preserve">            $ref: 'TS29571_CommonData.yaml#/components/schemas/SupportedFeatures'</w:t>
      </w:r>
    </w:p>
    <w:p w14:paraId="4A986BE7" w14:textId="77777777" w:rsidR="009B0FB3" w:rsidRPr="00690A26" w:rsidRDefault="009B0FB3" w:rsidP="009B0FB3">
      <w:pPr>
        <w:pStyle w:val="PL"/>
        <w:rPr>
          <w:lang w:val="en-US"/>
        </w:rPr>
      </w:pPr>
      <w:r w:rsidRPr="00690A26">
        <w:rPr>
          <w:lang w:val="en-US"/>
        </w:rPr>
        <w:t xml:space="preserve">        - name: upf-iwk-eps-ind</w:t>
      </w:r>
    </w:p>
    <w:p w14:paraId="5470478C" w14:textId="77777777" w:rsidR="009B0FB3" w:rsidRPr="00690A26" w:rsidRDefault="009B0FB3" w:rsidP="009B0FB3">
      <w:pPr>
        <w:pStyle w:val="PL"/>
        <w:rPr>
          <w:lang w:val="en-US"/>
        </w:rPr>
      </w:pPr>
      <w:r w:rsidRPr="00690A26">
        <w:rPr>
          <w:lang w:val="en-US"/>
        </w:rPr>
        <w:t xml:space="preserve">          in: query</w:t>
      </w:r>
    </w:p>
    <w:p w14:paraId="72759C66" w14:textId="77777777" w:rsidR="009B0FB3" w:rsidRPr="00690A26" w:rsidRDefault="009B0FB3" w:rsidP="009B0FB3">
      <w:pPr>
        <w:pStyle w:val="PL"/>
        <w:rPr>
          <w:lang w:val="en-US"/>
        </w:rPr>
      </w:pPr>
      <w:r w:rsidRPr="00690A26">
        <w:rPr>
          <w:lang w:val="en-US"/>
        </w:rPr>
        <w:t xml:space="preserve">          description: UPF supporting interworking with EPS or not</w:t>
      </w:r>
    </w:p>
    <w:p w14:paraId="24FDED64" w14:textId="77777777" w:rsidR="009B0FB3" w:rsidRPr="00690A26" w:rsidRDefault="009B0FB3" w:rsidP="009B0FB3">
      <w:pPr>
        <w:pStyle w:val="PL"/>
        <w:rPr>
          <w:lang w:val="en-US"/>
        </w:rPr>
      </w:pPr>
      <w:r w:rsidRPr="00690A26">
        <w:rPr>
          <w:lang w:val="en-US"/>
        </w:rPr>
        <w:t xml:space="preserve">          schema:</w:t>
      </w:r>
    </w:p>
    <w:p w14:paraId="3C88E43A" w14:textId="77777777" w:rsidR="009B0FB3" w:rsidRPr="00690A26" w:rsidRDefault="009B0FB3" w:rsidP="009B0FB3">
      <w:pPr>
        <w:pStyle w:val="PL"/>
        <w:rPr>
          <w:lang w:val="en-US"/>
        </w:rPr>
      </w:pPr>
      <w:r w:rsidRPr="00690A26">
        <w:t xml:space="preserve">            type: boolean</w:t>
      </w:r>
    </w:p>
    <w:p w14:paraId="6AA8692C" w14:textId="77777777" w:rsidR="009B0FB3" w:rsidRPr="00690A26" w:rsidRDefault="009B0FB3" w:rsidP="009B0FB3">
      <w:pPr>
        <w:pStyle w:val="PL"/>
      </w:pPr>
      <w:r w:rsidRPr="00690A26">
        <w:rPr>
          <w:lang w:val="en-US"/>
        </w:rPr>
        <w:t xml:space="preserve">        - name: </w:t>
      </w:r>
      <w:r w:rsidRPr="00690A26">
        <w:rPr>
          <w:rFonts w:hint="eastAsia"/>
        </w:rPr>
        <w:t>chf-supported-plmn</w:t>
      </w:r>
    </w:p>
    <w:p w14:paraId="59D7B099" w14:textId="77777777" w:rsidR="009B0FB3" w:rsidRPr="00690A26" w:rsidRDefault="009B0FB3" w:rsidP="009B0FB3">
      <w:pPr>
        <w:pStyle w:val="PL"/>
      </w:pPr>
      <w:r w:rsidRPr="00690A26">
        <w:t xml:space="preserve">          in: query</w:t>
      </w:r>
    </w:p>
    <w:p w14:paraId="429EC1D6" w14:textId="77777777" w:rsidR="009B0FB3" w:rsidRPr="00690A26" w:rsidRDefault="009B0FB3" w:rsidP="009B0FB3">
      <w:pPr>
        <w:pStyle w:val="PL"/>
      </w:pPr>
      <w:r w:rsidRPr="00690A26">
        <w:t xml:space="preserve">          description: PLMN ID supported by a CHF</w:t>
      </w:r>
    </w:p>
    <w:p w14:paraId="5F7F09EE" w14:textId="77777777" w:rsidR="009B0FB3" w:rsidRPr="00690A26" w:rsidRDefault="009B0FB3" w:rsidP="009B0FB3">
      <w:pPr>
        <w:pStyle w:val="PL"/>
        <w:rPr>
          <w:lang w:val="en-US"/>
        </w:rPr>
      </w:pPr>
      <w:r w:rsidRPr="00690A26">
        <w:rPr>
          <w:lang w:val="en-US"/>
        </w:rPr>
        <w:t xml:space="preserve">          content:</w:t>
      </w:r>
    </w:p>
    <w:p w14:paraId="27ACCB7A" w14:textId="77777777" w:rsidR="009B0FB3" w:rsidRPr="00690A26" w:rsidRDefault="009B0FB3" w:rsidP="009B0FB3">
      <w:pPr>
        <w:pStyle w:val="PL"/>
        <w:rPr>
          <w:lang w:val="en-US"/>
        </w:rPr>
      </w:pPr>
      <w:r w:rsidRPr="00690A26">
        <w:rPr>
          <w:lang w:val="en-US"/>
        </w:rPr>
        <w:t xml:space="preserve">            application/json:</w:t>
      </w:r>
    </w:p>
    <w:p w14:paraId="2B06BCE5" w14:textId="77777777" w:rsidR="009B0FB3" w:rsidRPr="00690A26" w:rsidRDefault="009B0FB3" w:rsidP="009B0FB3">
      <w:pPr>
        <w:pStyle w:val="PL"/>
      </w:pPr>
      <w:r w:rsidRPr="00690A26">
        <w:t xml:space="preserve">              schema:</w:t>
      </w:r>
    </w:p>
    <w:p w14:paraId="3C897229" w14:textId="77777777" w:rsidR="009B0FB3" w:rsidRPr="00690A26" w:rsidRDefault="009B0FB3" w:rsidP="009B0FB3">
      <w:pPr>
        <w:pStyle w:val="PL"/>
        <w:rPr>
          <w:lang w:val="en-US"/>
        </w:rPr>
      </w:pPr>
      <w:r w:rsidRPr="00690A26">
        <w:t xml:space="preserve">                $ref: </w:t>
      </w:r>
      <w:r w:rsidRPr="00690A26">
        <w:rPr>
          <w:lang w:val="en-US"/>
        </w:rPr>
        <w:t>'TS29571_CommonData.yaml#/components/schemas/PlmnId'</w:t>
      </w:r>
    </w:p>
    <w:p w14:paraId="7FED67FB" w14:textId="77777777" w:rsidR="009B0FB3" w:rsidRPr="00690A26" w:rsidRDefault="009B0FB3" w:rsidP="009B0FB3">
      <w:pPr>
        <w:pStyle w:val="PL"/>
        <w:rPr>
          <w:lang w:val="en-US"/>
        </w:rPr>
      </w:pPr>
      <w:r w:rsidRPr="00690A26">
        <w:rPr>
          <w:lang w:val="en-US"/>
        </w:rPr>
        <w:t xml:space="preserve">        - name: preferred-locality</w:t>
      </w:r>
    </w:p>
    <w:p w14:paraId="51BB0743" w14:textId="77777777" w:rsidR="009B0FB3" w:rsidRPr="00690A26" w:rsidRDefault="009B0FB3" w:rsidP="009B0FB3">
      <w:pPr>
        <w:pStyle w:val="PL"/>
        <w:rPr>
          <w:lang w:val="en-US"/>
        </w:rPr>
      </w:pPr>
      <w:r w:rsidRPr="00690A26">
        <w:rPr>
          <w:lang w:val="en-US"/>
        </w:rPr>
        <w:t xml:space="preserve">          in: query</w:t>
      </w:r>
    </w:p>
    <w:p w14:paraId="0F127194" w14:textId="77777777" w:rsidR="009B0FB3" w:rsidRPr="00690A26" w:rsidRDefault="009B0FB3" w:rsidP="009B0FB3">
      <w:pPr>
        <w:pStyle w:val="PL"/>
        <w:rPr>
          <w:lang w:val="en-US"/>
        </w:rPr>
      </w:pPr>
      <w:r w:rsidRPr="00690A26">
        <w:rPr>
          <w:lang w:val="en-US"/>
        </w:rPr>
        <w:t xml:space="preserve">          description: preferred target NF location</w:t>
      </w:r>
    </w:p>
    <w:p w14:paraId="519C053E" w14:textId="77777777" w:rsidR="009B0FB3" w:rsidRPr="00690A26" w:rsidRDefault="009B0FB3" w:rsidP="009B0FB3">
      <w:pPr>
        <w:pStyle w:val="PL"/>
        <w:rPr>
          <w:lang w:val="en-US"/>
        </w:rPr>
      </w:pPr>
      <w:r w:rsidRPr="00690A26">
        <w:rPr>
          <w:lang w:val="en-US"/>
        </w:rPr>
        <w:t xml:space="preserve">          schema:</w:t>
      </w:r>
    </w:p>
    <w:p w14:paraId="69820A7D" w14:textId="77777777" w:rsidR="009B0FB3" w:rsidRPr="00690A26" w:rsidRDefault="009B0FB3" w:rsidP="009B0FB3">
      <w:pPr>
        <w:pStyle w:val="PL"/>
        <w:rPr>
          <w:lang w:val="en-US"/>
        </w:rPr>
      </w:pPr>
      <w:r w:rsidRPr="00690A26">
        <w:rPr>
          <w:lang w:val="en-US"/>
        </w:rPr>
        <w:t xml:space="preserve">            type: string</w:t>
      </w:r>
    </w:p>
    <w:p w14:paraId="3CD95DFD" w14:textId="77777777" w:rsidR="009B0FB3" w:rsidRPr="00690A26" w:rsidRDefault="009B0FB3" w:rsidP="009B0FB3">
      <w:pPr>
        <w:pStyle w:val="PL"/>
        <w:rPr>
          <w:lang w:val="en-US"/>
        </w:rPr>
      </w:pPr>
      <w:r w:rsidRPr="00690A26">
        <w:rPr>
          <w:lang w:val="en-US"/>
        </w:rPr>
        <w:t xml:space="preserve">        - name: </w:t>
      </w: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p w14:paraId="79F7810F" w14:textId="77777777" w:rsidR="009B0FB3" w:rsidRPr="00690A26" w:rsidRDefault="009B0FB3" w:rsidP="009B0FB3">
      <w:pPr>
        <w:pStyle w:val="PL"/>
        <w:rPr>
          <w:lang w:val="en-US"/>
        </w:rPr>
      </w:pPr>
      <w:r w:rsidRPr="00690A26">
        <w:rPr>
          <w:lang w:val="en-US"/>
        </w:rPr>
        <w:t xml:space="preserve">          in: query</w:t>
      </w:r>
    </w:p>
    <w:p w14:paraId="271F0799" w14:textId="77777777" w:rsidR="009B0FB3" w:rsidRPr="00690A26" w:rsidRDefault="009B0FB3" w:rsidP="009B0FB3">
      <w:pPr>
        <w:pStyle w:val="PL"/>
        <w:rPr>
          <w:lang w:val="en-US"/>
        </w:rPr>
      </w:pPr>
      <w:r w:rsidRPr="00690A26">
        <w:rPr>
          <w:lang w:val="en-US"/>
        </w:rPr>
        <w:t xml:space="preserve">          description: AccessType supported by the target NF</w:t>
      </w:r>
    </w:p>
    <w:p w14:paraId="6C7348AE" w14:textId="77777777" w:rsidR="009B0FB3" w:rsidRPr="00690A26" w:rsidRDefault="009B0FB3" w:rsidP="009B0FB3">
      <w:pPr>
        <w:pStyle w:val="PL"/>
        <w:rPr>
          <w:lang w:val="en-US"/>
        </w:rPr>
      </w:pPr>
      <w:r w:rsidRPr="00690A26">
        <w:rPr>
          <w:lang w:val="en-US"/>
        </w:rPr>
        <w:t xml:space="preserve">          schema:</w:t>
      </w:r>
    </w:p>
    <w:p w14:paraId="1DB81BB9" w14:textId="77777777" w:rsidR="009B0FB3" w:rsidRPr="00690A26" w:rsidRDefault="009B0FB3" w:rsidP="009B0FB3">
      <w:pPr>
        <w:pStyle w:val="PL"/>
        <w:rPr>
          <w:lang w:val="en-US"/>
        </w:rPr>
      </w:pPr>
      <w:r w:rsidRPr="00690A26">
        <w:rPr>
          <w:lang w:val="en-US"/>
        </w:rPr>
        <w:t xml:space="preserve">            $ref: 'TS29571_CommonData.yaml#/components/schemas/AccessType'</w:t>
      </w:r>
    </w:p>
    <w:p w14:paraId="3B0C39E3" w14:textId="77777777" w:rsidR="009B0FB3" w:rsidRPr="00690A26" w:rsidRDefault="009B0FB3" w:rsidP="009B0FB3">
      <w:pPr>
        <w:pStyle w:val="PL"/>
      </w:pPr>
      <w:r w:rsidRPr="00690A26">
        <w:t xml:space="preserve">        - name: limit</w:t>
      </w:r>
    </w:p>
    <w:p w14:paraId="5F157D59" w14:textId="77777777" w:rsidR="009B0FB3" w:rsidRPr="00690A26" w:rsidRDefault="009B0FB3" w:rsidP="009B0FB3">
      <w:pPr>
        <w:pStyle w:val="PL"/>
      </w:pPr>
      <w:r w:rsidRPr="00690A26">
        <w:t xml:space="preserve">          in: query</w:t>
      </w:r>
    </w:p>
    <w:p w14:paraId="5676AEE6" w14:textId="77777777" w:rsidR="009B0FB3" w:rsidRPr="00690A26" w:rsidRDefault="009B0FB3" w:rsidP="009B0FB3">
      <w:pPr>
        <w:pStyle w:val="PL"/>
      </w:pPr>
      <w:r w:rsidRPr="00690A26">
        <w:t xml:space="preserve">          description: Maximum number of NFProfiles to return in the response</w:t>
      </w:r>
    </w:p>
    <w:p w14:paraId="22209927" w14:textId="77777777" w:rsidR="009B0FB3" w:rsidRPr="00690A26" w:rsidRDefault="009B0FB3" w:rsidP="009B0FB3">
      <w:pPr>
        <w:pStyle w:val="PL"/>
      </w:pPr>
      <w:r w:rsidRPr="00690A26">
        <w:t xml:space="preserve">          required: false</w:t>
      </w:r>
    </w:p>
    <w:p w14:paraId="57A040B6" w14:textId="77777777" w:rsidR="009B0FB3" w:rsidRPr="00690A26" w:rsidRDefault="009B0FB3" w:rsidP="009B0FB3">
      <w:pPr>
        <w:pStyle w:val="PL"/>
      </w:pPr>
      <w:r w:rsidRPr="00690A26">
        <w:t xml:space="preserve">          schema:</w:t>
      </w:r>
    </w:p>
    <w:p w14:paraId="39DF7443" w14:textId="77777777" w:rsidR="009B0FB3" w:rsidRPr="00690A26" w:rsidRDefault="009B0FB3" w:rsidP="009B0FB3">
      <w:pPr>
        <w:pStyle w:val="PL"/>
      </w:pPr>
      <w:r w:rsidRPr="00690A26">
        <w:t xml:space="preserve">            type: integer</w:t>
      </w:r>
    </w:p>
    <w:p w14:paraId="4C7C08A1" w14:textId="77777777" w:rsidR="009B0FB3" w:rsidRPr="00690A26" w:rsidRDefault="009B0FB3" w:rsidP="009B0FB3">
      <w:pPr>
        <w:pStyle w:val="PL"/>
        <w:rPr>
          <w:lang w:val="en-US"/>
        </w:rPr>
      </w:pPr>
      <w:r w:rsidRPr="00690A26">
        <w:t xml:space="preserve">            </w:t>
      </w:r>
      <w:r w:rsidRPr="00690A26">
        <w:rPr>
          <w:lang w:val="en-US"/>
        </w:rPr>
        <w:t>minimum: 1</w:t>
      </w:r>
    </w:p>
    <w:p w14:paraId="4D63DD9B" w14:textId="77777777" w:rsidR="009B0FB3" w:rsidRPr="00690A26" w:rsidRDefault="009B0FB3" w:rsidP="009B0FB3">
      <w:pPr>
        <w:pStyle w:val="PL"/>
        <w:rPr>
          <w:lang w:val="en-US"/>
        </w:rPr>
      </w:pPr>
      <w:r w:rsidRPr="00690A26">
        <w:rPr>
          <w:lang w:val="en-US"/>
        </w:rPr>
        <w:t xml:space="preserve">        - name: required-features</w:t>
      </w:r>
    </w:p>
    <w:p w14:paraId="0B396A57" w14:textId="77777777" w:rsidR="009B0FB3" w:rsidRPr="00690A26" w:rsidRDefault="009B0FB3" w:rsidP="009B0FB3">
      <w:pPr>
        <w:pStyle w:val="PL"/>
        <w:rPr>
          <w:lang w:val="en-US"/>
        </w:rPr>
      </w:pPr>
      <w:r w:rsidRPr="00690A26">
        <w:rPr>
          <w:lang w:val="en-US"/>
        </w:rPr>
        <w:t xml:space="preserve">          in: query</w:t>
      </w:r>
    </w:p>
    <w:p w14:paraId="34B135B7" w14:textId="77777777" w:rsidR="009B0FB3" w:rsidRPr="00690A26" w:rsidRDefault="009B0FB3" w:rsidP="009B0FB3">
      <w:pPr>
        <w:pStyle w:val="PL"/>
        <w:rPr>
          <w:lang w:val="en-US"/>
        </w:rPr>
      </w:pPr>
      <w:r w:rsidRPr="00690A26">
        <w:rPr>
          <w:lang w:val="en-US"/>
        </w:rPr>
        <w:t xml:space="preserve">          description: Features required to be supported by the target NF</w:t>
      </w:r>
    </w:p>
    <w:p w14:paraId="0D668A78" w14:textId="77777777" w:rsidR="009B0FB3" w:rsidRPr="00690A26" w:rsidRDefault="009B0FB3" w:rsidP="009B0FB3">
      <w:pPr>
        <w:pStyle w:val="PL"/>
        <w:rPr>
          <w:lang w:val="en-US"/>
        </w:rPr>
      </w:pPr>
      <w:r w:rsidRPr="00690A26">
        <w:rPr>
          <w:lang w:val="en-US"/>
        </w:rPr>
        <w:t xml:space="preserve">          schema:</w:t>
      </w:r>
    </w:p>
    <w:p w14:paraId="31DAE108" w14:textId="77777777" w:rsidR="009B0FB3" w:rsidRPr="00690A26" w:rsidRDefault="009B0FB3" w:rsidP="009B0FB3">
      <w:pPr>
        <w:pStyle w:val="PL"/>
        <w:rPr>
          <w:lang w:val="en-US"/>
        </w:rPr>
      </w:pPr>
      <w:r w:rsidRPr="00690A26">
        <w:rPr>
          <w:lang w:val="en-US"/>
        </w:rPr>
        <w:t xml:space="preserve">            type: array</w:t>
      </w:r>
    </w:p>
    <w:p w14:paraId="34F7B5AA" w14:textId="77777777" w:rsidR="009B0FB3" w:rsidRPr="00690A26" w:rsidRDefault="009B0FB3" w:rsidP="009B0FB3">
      <w:pPr>
        <w:pStyle w:val="PL"/>
        <w:rPr>
          <w:lang w:val="en-US"/>
        </w:rPr>
      </w:pPr>
      <w:r w:rsidRPr="00690A26">
        <w:rPr>
          <w:lang w:val="en-US"/>
        </w:rPr>
        <w:t xml:space="preserve">            items:</w:t>
      </w:r>
    </w:p>
    <w:p w14:paraId="1E0118B8" w14:textId="77777777" w:rsidR="009B0FB3" w:rsidRPr="00690A26" w:rsidRDefault="009B0FB3" w:rsidP="009B0FB3">
      <w:pPr>
        <w:pStyle w:val="PL"/>
        <w:rPr>
          <w:lang w:val="en-US"/>
        </w:rPr>
      </w:pPr>
      <w:r w:rsidRPr="00690A26">
        <w:rPr>
          <w:lang w:val="en-US"/>
        </w:rPr>
        <w:t xml:space="preserve">              $ref: '</w:t>
      </w:r>
      <w:r w:rsidRPr="00690A26">
        <w:t>TS29571_CommonData.yaml</w:t>
      </w:r>
      <w:r w:rsidRPr="00690A26">
        <w:rPr>
          <w:lang w:val="en-US"/>
        </w:rPr>
        <w:t>#/components/schemas/SupportedFeatures'</w:t>
      </w:r>
    </w:p>
    <w:p w14:paraId="2B1E1C24" w14:textId="77777777" w:rsidR="009B0FB3" w:rsidRPr="00690A26" w:rsidRDefault="009B0FB3" w:rsidP="009B0FB3">
      <w:pPr>
        <w:pStyle w:val="PL"/>
      </w:pPr>
      <w:r w:rsidRPr="00690A26">
        <w:rPr>
          <w:lang w:val="en-US"/>
        </w:rPr>
        <w:t xml:space="preserve">            </w:t>
      </w:r>
      <w:r w:rsidRPr="00690A26">
        <w:t>minItems: 1</w:t>
      </w:r>
    </w:p>
    <w:p w14:paraId="3D2A6DFD" w14:textId="77777777" w:rsidR="009B0FB3" w:rsidRPr="00690A26" w:rsidRDefault="009B0FB3" w:rsidP="009B0FB3">
      <w:pPr>
        <w:pStyle w:val="PL"/>
        <w:rPr>
          <w:lang w:val="en-US"/>
        </w:rPr>
      </w:pPr>
      <w:r w:rsidRPr="00690A26">
        <w:rPr>
          <w:lang w:val="en-US"/>
        </w:rPr>
        <w:t xml:space="preserve">          style: form</w:t>
      </w:r>
    </w:p>
    <w:p w14:paraId="1FCA65BE" w14:textId="77777777" w:rsidR="009B0FB3" w:rsidRPr="00690A26" w:rsidRDefault="009B0FB3" w:rsidP="009B0FB3">
      <w:pPr>
        <w:pStyle w:val="PL"/>
        <w:rPr>
          <w:lang w:val="en-US"/>
        </w:rPr>
      </w:pPr>
      <w:r w:rsidRPr="00690A26">
        <w:rPr>
          <w:lang w:val="en-US"/>
        </w:rPr>
        <w:t xml:space="preserve">          explode: false</w:t>
      </w:r>
    </w:p>
    <w:p w14:paraId="32ADF3E7" w14:textId="77777777" w:rsidR="009B0FB3" w:rsidRPr="00690A26" w:rsidRDefault="009B0FB3" w:rsidP="009B0FB3">
      <w:pPr>
        <w:pStyle w:val="PL"/>
        <w:rPr>
          <w:lang w:val="en-US"/>
        </w:rPr>
      </w:pPr>
      <w:r w:rsidRPr="00690A26">
        <w:rPr>
          <w:lang w:val="en-US"/>
        </w:rPr>
        <w:t xml:space="preserve">        - name: </w:t>
      </w:r>
      <w:r w:rsidRPr="00690A26">
        <w:rPr>
          <w:rFonts w:hint="eastAsia"/>
          <w:lang w:eastAsia="zh-CN"/>
        </w:rPr>
        <w:t>complex-query</w:t>
      </w:r>
    </w:p>
    <w:p w14:paraId="5672C281" w14:textId="77777777" w:rsidR="009B0FB3" w:rsidRPr="00690A26" w:rsidRDefault="009B0FB3" w:rsidP="009B0FB3">
      <w:pPr>
        <w:pStyle w:val="PL"/>
        <w:rPr>
          <w:lang w:val="en-US"/>
        </w:rPr>
      </w:pPr>
      <w:r w:rsidRPr="00690A26">
        <w:rPr>
          <w:lang w:val="en-US"/>
        </w:rPr>
        <w:t xml:space="preserve">          in: query</w:t>
      </w:r>
    </w:p>
    <w:p w14:paraId="0B9CA3B0" w14:textId="77777777" w:rsidR="009B0FB3" w:rsidRPr="00690A26" w:rsidRDefault="009B0FB3" w:rsidP="009B0FB3">
      <w:pPr>
        <w:pStyle w:val="PL"/>
        <w:rPr>
          <w:lang w:val="en-US" w:eastAsia="zh-CN"/>
        </w:rPr>
      </w:pPr>
      <w:r w:rsidRPr="00690A26">
        <w:rPr>
          <w:lang w:val="en-US"/>
        </w:rPr>
        <w:t xml:space="preserve">          description: </w:t>
      </w:r>
      <w:r w:rsidRPr="00690A26">
        <w:rPr>
          <w:rFonts w:hint="eastAsia"/>
          <w:lang w:val="en-US" w:eastAsia="zh-CN"/>
        </w:rPr>
        <w:t>the complex query condition expression</w:t>
      </w:r>
    </w:p>
    <w:p w14:paraId="13403BBB" w14:textId="77777777" w:rsidR="009B0FB3" w:rsidRPr="00690A26" w:rsidRDefault="009B0FB3" w:rsidP="009B0FB3">
      <w:pPr>
        <w:pStyle w:val="PL"/>
        <w:rPr>
          <w:lang w:val="en-US"/>
        </w:rPr>
      </w:pPr>
      <w:r w:rsidRPr="00690A26">
        <w:rPr>
          <w:lang w:val="en-US"/>
        </w:rPr>
        <w:t xml:space="preserve">          content:</w:t>
      </w:r>
    </w:p>
    <w:p w14:paraId="22402F88" w14:textId="77777777" w:rsidR="009B0FB3" w:rsidRPr="00690A26" w:rsidRDefault="009B0FB3" w:rsidP="009B0FB3">
      <w:pPr>
        <w:pStyle w:val="PL"/>
        <w:rPr>
          <w:lang w:val="en-US"/>
        </w:rPr>
      </w:pPr>
      <w:r w:rsidRPr="00690A26">
        <w:rPr>
          <w:lang w:val="en-US"/>
        </w:rPr>
        <w:t xml:space="preserve">            application/json:</w:t>
      </w:r>
    </w:p>
    <w:p w14:paraId="136C2989" w14:textId="77777777" w:rsidR="009B0FB3" w:rsidRPr="00690A26" w:rsidRDefault="009B0FB3" w:rsidP="009B0FB3">
      <w:pPr>
        <w:pStyle w:val="PL"/>
        <w:rPr>
          <w:lang w:val="en-US"/>
        </w:rPr>
      </w:pPr>
      <w:r w:rsidRPr="00690A26">
        <w:rPr>
          <w:lang w:val="en-US"/>
        </w:rPr>
        <w:t xml:space="preserve">              schema:</w:t>
      </w:r>
    </w:p>
    <w:p w14:paraId="378217EE" w14:textId="77777777" w:rsidR="009B0FB3" w:rsidRPr="00690A26" w:rsidRDefault="009B0FB3" w:rsidP="009B0FB3">
      <w:pPr>
        <w:pStyle w:val="PL"/>
        <w:rPr>
          <w:lang w:val="en-US" w:eastAsia="zh-CN"/>
        </w:rPr>
      </w:pPr>
      <w:r w:rsidRPr="00690A26">
        <w:rPr>
          <w:lang w:val="en-US"/>
        </w:rPr>
        <w:t xml:space="preserve">                $ref: 'TS29571_CommonData.yaml#/components/schemas/</w:t>
      </w:r>
      <w:r w:rsidRPr="00690A26">
        <w:rPr>
          <w:rFonts w:hint="eastAsia"/>
          <w:lang w:val="en-US" w:eastAsia="zh-CN"/>
        </w:rPr>
        <w:t>ComplexQuery</w:t>
      </w:r>
      <w:r w:rsidRPr="00690A26">
        <w:rPr>
          <w:lang w:val="en-US"/>
        </w:rPr>
        <w:t>'</w:t>
      </w:r>
    </w:p>
    <w:p w14:paraId="14DCD0EB" w14:textId="77777777" w:rsidR="009B0FB3" w:rsidRPr="00690A26" w:rsidRDefault="009B0FB3" w:rsidP="009B0FB3">
      <w:pPr>
        <w:pStyle w:val="PL"/>
      </w:pPr>
      <w:r w:rsidRPr="00690A26">
        <w:t xml:space="preserve">        - name: max-payload-size</w:t>
      </w:r>
    </w:p>
    <w:p w14:paraId="76477779" w14:textId="77777777" w:rsidR="009B0FB3" w:rsidRPr="00690A26" w:rsidRDefault="009B0FB3" w:rsidP="009B0FB3">
      <w:pPr>
        <w:pStyle w:val="PL"/>
      </w:pPr>
      <w:r w:rsidRPr="00690A26">
        <w:t xml:space="preserve">          in: query</w:t>
      </w:r>
    </w:p>
    <w:p w14:paraId="2EBF4E53" w14:textId="77777777" w:rsidR="009B0FB3" w:rsidRPr="00690A26" w:rsidRDefault="009B0FB3" w:rsidP="009B0FB3">
      <w:pPr>
        <w:pStyle w:val="PL"/>
      </w:pPr>
      <w:r w:rsidRPr="00690A26">
        <w:t xml:space="preserve">          description: Maximum payload size of the response expressed in kilo octets</w:t>
      </w:r>
    </w:p>
    <w:p w14:paraId="7C2C993F" w14:textId="77777777" w:rsidR="009B0FB3" w:rsidRPr="00690A26" w:rsidRDefault="009B0FB3" w:rsidP="009B0FB3">
      <w:pPr>
        <w:pStyle w:val="PL"/>
      </w:pPr>
      <w:r w:rsidRPr="00690A26">
        <w:t xml:space="preserve">          required: false</w:t>
      </w:r>
    </w:p>
    <w:p w14:paraId="55FFF095" w14:textId="77777777" w:rsidR="009B0FB3" w:rsidRPr="00690A26" w:rsidRDefault="009B0FB3" w:rsidP="009B0FB3">
      <w:pPr>
        <w:pStyle w:val="PL"/>
      </w:pPr>
      <w:r w:rsidRPr="00690A26">
        <w:t xml:space="preserve">          schema:</w:t>
      </w:r>
    </w:p>
    <w:p w14:paraId="56BD7725" w14:textId="77777777" w:rsidR="009B0FB3" w:rsidRPr="00690A26" w:rsidRDefault="009B0FB3" w:rsidP="009B0FB3">
      <w:pPr>
        <w:pStyle w:val="PL"/>
      </w:pPr>
      <w:r w:rsidRPr="00690A26">
        <w:t xml:space="preserve">            type: integer</w:t>
      </w:r>
    </w:p>
    <w:p w14:paraId="3D909950" w14:textId="77777777" w:rsidR="009B0FB3" w:rsidRPr="00690A26" w:rsidRDefault="009B0FB3" w:rsidP="009B0FB3">
      <w:pPr>
        <w:pStyle w:val="PL"/>
      </w:pPr>
      <w:r w:rsidRPr="00690A26">
        <w:t xml:space="preserve">            maximum: 2000</w:t>
      </w:r>
    </w:p>
    <w:p w14:paraId="6F5667DA" w14:textId="77777777" w:rsidR="009B0FB3" w:rsidRPr="00690A26" w:rsidRDefault="009B0FB3" w:rsidP="009B0FB3">
      <w:pPr>
        <w:pStyle w:val="PL"/>
      </w:pPr>
      <w:r w:rsidRPr="00690A26">
        <w:t xml:space="preserve">            default: 124</w:t>
      </w:r>
    </w:p>
    <w:p w14:paraId="60DB1592" w14:textId="77777777" w:rsidR="009B0FB3" w:rsidRPr="00690A26" w:rsidRDefault="009B0FB3" w:rsidP="009B0FB3">
      <w:pPr>
        <w:pStyle w:val="PL"/>
        <w:rPr>
          <w:lang w:eastAsia="zh-CN"/>
        </w:rPr>
      </w:pPr>
      <w:r w:rsidRPr="00690A26">
        <w:t xml:space="preserve">        - name: max-payload-size</w:t>
      </w:r>
      <w:r>
        <w:rPr>
          <w:rFonts w:hint="eastAsia"/>
          <w:lang w:eastAsia="zh-CN"/>
        </w:rPr>
        <w:t>-ext</w:t>
      </w:r>
    </w:p>
    <w:p w14:paraId="4FD77A26" w14:textId="77777777" w:rsidR="009B0FB3" w:rsidRPr="00690A26" w:rsidRDefault="009B0FB3" w:rsidP="009B0FB3">
      <w:pPr>
        <w:pStyle w:val="PL"/>
      </w:pPr>
      <w:r w:rsidRPr="00690A26">
        <w:t xml:space="preserve">          in: query</w:t>
      </w:r>
    </w:p>
    <w:p w14:paraId="1875E42A" w14:textId="77777777" w:rsidR="009B0FB3" w:rsidRPr="00690A26" w:rsidRDefault="009B0FB3" w:rsidP="009B0FB3">
      <w:pPr>
        <w:pStyle w:val="PL"/>
      </w:pPr>
      <w:r w:rsidRPr="00690A26">
        <w:t xml:space="preserve">          description:</w:t>
      </w:r>
      <w:r>
        <w:rPr>
          <w:rFonts w:hint="eastAsia"/>
          <w:lang w:eastAsia="zh-CN"/>
        </w:rPr>
        <w:t xml:space="preserve"> Extended query for</w:t>
      </w:r>
      <w:r>
        <w:t xml:space="preserve"> </w:t>
      </w:r>
      <w:r>
        <w:rPr>
          <w:rFonts w:hint="eastAsia"/>
          <w:lang w:eastAsia="zh-CN"/>
        </w:rPr>
        <w:t>m</w:t>
      </w:r>
      <w:r w:rsidRPr="00690A26">
        <w:t>aximum payload size of the response expressed in kilo octets</w:t>
      </w:r>
    </w:p>
    <w:p w14:paraId="7DBEE95C" w14:textId="77777777" w:rsidR="009B0FB3" w:rsidRPr="00690A26" w:rsidRDefault="009B0FB3" w:rsidP="009B0FB3">
      <w:pPr>
        <w:pStyle w:val="PL"/>
      </w:pPr>
      <w:r w:rsidRPr="00690A26">
        <w:t xml:space="preserve">          required: false</w:t>
      </w:r>
    </w:p>
    <w:p w14:paraId="200B60EA" w14:textId="77777777" w:rsidR="009B0FB3" w:rsidRPr="00690A26" w:rsidRDefault="009B0FB3" w:rsidP="009B0FB3">
      <w:pPr>
        <w:pStyle w:val="PL"/>
      </w:pPr>
      <w:r w:rsidRPr="00690A26">
        <w:t xml:space="preserve">          schema:</w:t>
      </w:r>
    </w:p>
    <w:p w14:paraId="6F91B976" w14:textId="77777777" w:rsidR="009B0FB3" w:rsidRDefault="009B0FB3" w:rsidP="009B0FB3">
      <w:pPr>
        <w:pStyle w:val="PL"/>
        <w:rPr>
          <w:lang w:eastAsia="zh-CN"/>
        </w:rPr>
      </w:pPr>
      <w:r w:rsidRPr="00690A26">
        <w:t xml:space="preserve">            type: integer</w:t>
      </w:r>
    </w:p>
    <w:p w14:paraId="4484D682" w14:textId="77777777" w:rsidR="009B0FB3" w:rsidRPr="00690A26" w:rsidRDefault="009B0FB3" w:rsidP="009B0FB3">
      <w:pPr>
        <w:pStyle w:val="PL"/>
        <w:rPr>
          <w:lang w:eastAsia="zh-CN"/>
        </w:rPr>
      </w:pPr>
      <w:r w:rsidRPr="00690A26">
        <w:t xml:space="preserve">            default: 124</w:t>
      </w:r>
    </w:p>
    <w:p w14:paraId="37260F9F" w14:textId="77777777" w:rsidR="009B0FB3" w:rsidRPr="00690A26" w:rsidRDefault="009B0FB3" w:rsidP="009B0FB3">
      <w:pPr>
        <w:pStyle w:val="PL"/>
        <w:rPr>
          <w:lang w:val="en-US"/>
        </w:rPr>
      </w:pPr>
      <w:r w:rsidRPr="00690A26">
        <w:rPr>
          <w:lang w:val="en-US"/>
        </w:rPr>
        <w:t xml:space="preserve">        - name: </w:t>
      </w:r>
      <w:r w:rsidRPr="00690A26">
        <w:rPr>
          <w:rFonts w:hint="eastAsia"/>
          <w:lang w:eastAsia="zh-CN"/>
        </w:rPr>
        <w:t>atsss-capability</w:t>
      </w:r>
    </w:p>
    <w:p w14:paraId="4A320ACC" w14:textId="77777777" w:rsidR="009B0FB3" w:rsidRPr="00690A26" w:rsidRDefault="009B0FB3" w:rsidP="009B0FB3">
      <w:pPr>
        <w:pStyle w:val="PL"/>
        <w:rPr>
          <w:lang w:val="en-US"/>
        </w:rPr>
      </w:pPr>
      <w:r w:rsidRPr="00690A26">
        <w:rPr>
          <w:lang w:val="en-US"/>
        </w:rPr>
        <w:t xml:space="preserve">          in: query</w:t>
      </w:r>
    </w:p>
    <w:p w14:paraId="7CD50B3F" w14:textId="77777777" w:rsidR="009B0FB3" w:rsidRPr="00690A26" w:rsidRDefault="009B0FB3" w:rsidP="009B0FB3">
      <w:pPr>
        <w:pStyle w:val="PL"/>
        <w:rPr>
          <w:lang w:val="en-US" w:eastAsia="zh-CN"/>
        </w:rPr>
      </w:pPr>
      <w:r w:rsidRPr="00690A26">
        <w:rPr>
          <w:lang w:val="en-US"/>
        </w:rPr>
        <w:t xml:space="preserve">          description: </w:t>
      </w:r>
      <w:r w:rsidRPr="00690A26">
        <w:rPr>
          <w:rFonts w:hint="eastAsia"/>
          <w:lang w:val="en-US" w:eastAsia="zh-CN"/>
        </w:rPr>
        <w:t>ATSSS Capability</w:t>
      </w:r>
    </w:p>
    <w:p w14:paraId="141D799C" w14:textId="77777777" w:rsidR="009B0FB3" w:rsidRPr="00690A26" w:rsidRDefault="009B0FB3" w:rsidP="009B0FB3">
      <w:pPr>
        <w:pStyle w:val="PL"/>
        <w:rPr>
          <w:lang w:val="en-US"/>
        </w:rPr>
      </w:pPr>
      <w:r w:rsidRPr="00690A26">
        <w:rPr>
          <w:lang w:val="en-US"/>
        </w:rPr>
        <w:t xml:space="preserve">          content:</w:t>
      </w:r>
    </w:p>
    <w:p w14:paraId="49CF039A" w14:textId="77777777" w:rsidR="009B0FB3" w:rsidRPr="00690A26" w:rsidRDefault="009B0FB3" w:rsidP="009B0FB3">
      <w:pPr>
        <w:pStyle w:val="PL"/>
        <w:rPr>
          <w:lang w:val="en-US"/>
        </w:rPr>
      </w:pPr>
      <w:r w:rsidRPr="00690A26">
        <w:rPr>
          <w:lang w:val="en-US"/>
        </w:rPr>
        <w:t xml:space="preserve">            application/json:</w:t>
      </w:r>
    </w:p>
    <w:p w14:paraId="25CA120C" w14:textId="77777777" w:rsidR="009B0FB3" w:rsidRPr="00690A26" w:rsidRDefault="009B0FB3" w:rsidP="009B0FB3">
      <w:pPr>
        <w:pStyle w:val="PL"/>
        <w:rPr>
          <w:lang w:val="en-US"/>
        </w:rPr>
      </w:pPr>
      <w:r w:rsidRPr="00690A26">
        <w:rPr>
          <w:lang w:val="en-US"/>
        </w:rPr>
        <w:t xml:space="preserve">              schema:</w:t>
      </w:r>
    </w:p>
    <w:p w14:paraId="54232DCD" w14:textId="77777777" w:rsidR="009B0FB3" w:rsidRPr="00690A26" w:rsidRDefault="009B0FB3" w:rsidP="009B0FB3">
      <w:pPr>
        <w:pStyle w:val="PL"/>
        <w:rPr>
          <w:lang w:val="en-US"/>
        </w:rPr>
      </w:pPr>
      <w:r w:rsidRPr="00690A26">
        <w:rPr>
          <w:lang w:val="en-US"/>
        </w:rPr>
        <w:t xml:space="preserve">                $ref: 'TS29571_CommonData.yaml#/components/schemas/</w:t>
      </w:r>
      <w:r w:rsidRPr="00690A26">
        <w:rPr>
          <w:rFonts w:hint="eastAsia"/>
          <w:lang w:val="en-US" w:eastAsia="zh-CN"/>
        </w:rPr>
        <w:t>AtsssCapability</w:t>
      </w:r>
      <w:r w:rsidRPr="00690A26">
        <w:rPr>
          <w:lang w:val="en-US"/>
        </w:rPr>
        <w:t>'</w:t>
      </w:r>
    </w:p>
    <w:p w14:paraId="64A0EA56" w14:textId="77777777" w:rsidR="009B0FB3" w:rsidRPr="00690A26" w:rsidRDefault="009B0FB3" w:rsidP="009B0FB3">
      <w:pPr>
        <w:pStyle w:val="PL"/>
        <w:rPr>
          <w:lang w:val="en-US"/>
        </w:rPr>
      </w:pPr>
      <w:r w:rsidRPr="00690A26">
        <w:rPr>
          <w:lang w:val="en-US"/>
        </w:rPr>
        <w:t xml:space="preserve">        - name: upf-ue-ip-addr-ind</w:t>
      </w:r>
    </w:p>
    <w:p w14:paraId="0C4ACF6B" w14:textId="77777777" w:rsidR="009B0FB3" w:rsidRPr="00690A26" w:rsidRDefault="009B0FB3" w:rsidP="009B0FB3">
      <w:pPr>
        <w:pStyle w:val="PL"/>
        <w:rPr>
          <w:lang w:val="en-US"/>
        </w:rPr>
      </w:pPr>
      <w:r w:rsidRPr="00690A26">
        <w:rPr>
          <w:lang w:val="en-US"/>
        </w:rPr>
        <w:t xml:space="preserve">          in: query</w:t>
      </w:r>
    </w:p>
    <w:p w14:paraId="2D03FE1C" w14:textId="77777777" w:rsidR="009B0FB3" w:rsidRPr="00690A26" w:rsidRDefault="009B0FB3" w:rsidP="009B0FB3">
      <w:pPr>
        <w:pStyle w:val="PL"/>
        <w:rPr>
          <w:lang w:val="en-US"/>
        </w:rPr>
      </w:pPr>
      <w:r w:rsidRPr="00690A26">
        <w:rPr>
          <w:lang w:val="en-US"/>
        </w:rPr>
        <w:t xml:space="preserve">          description: UPF supporting allocating UE IP addresses/prefixes</w:t>
      </w:r>
    </w:p>
    <w:p w14:paraId="0D384188" w14:textId="77777777" w:rsidR="009B0FB3" w:rsidRPr="00690A26" w:rsidRDefault="009B0FB3" w:rsidP="009B0FB3">
      <w:pPr>
        <w:pStyle w:val="PL"/>
        <w:rPr>
          <w:lang w:val="en-US"/>
        </w:rPr>
      </w:pPr>
      <w:r w:rsidRPr="00690A26">
        <w:rPr>
          <w:lang w:val="en-US"/>
        </w:rPr>
        <w:t xml:space="preserve">          schema:</w:t>
      </w:r>
    </w:p>
    <w:p w14:paraId="4236AB37" w14:textId="77777777" w:rsidR="009B0FB3" w:rsidRPr="00690A26" w:rsidRDefault="009B0FB3" w:rsidP="009B0FB3">
      <w:pPr>
        <w:pStyle w:val="PL"/>
        <w:rPr>
          <w:lang w:val="en-US"/>
        </w:rPr>
      </w:pPr>
      <w:r w:rsidRPr="00690A26">
        <w:t xml:space="preserve">            type: boolean</w:t>
      </w:r>
    </w:p>
    <w:p w14:paraId="46532849" w14:textId="77777777" w:rsidR="009B0FB3" w:rsidRPr="00690A26" w:rsidRDefault="009B0FB3" w:rsidP="009B0FB3">
      <w:pPr>
        <w:pStyle w:val="PL"/>
        <w:rPr>
          <w:lang w:val="en-US"/>
        </w:rPr>
      </w:pPr>
      <w:r w:rsidRPr="00690A26">
        <w:rPr>
          <w:lang w:val="en-US"/>
        </w:rPr>
        <w:t xml:space="preserve">        - name: </w:t>
      </w:r>
      <w:r w:rsidRPr="00690A26">
        <w:rPr>
          <w:lang w:eastAsia="zh-CN"/>
        </w:rPr>
        <w:t>client-type</w:t>
      </w:r>
    </w:p>
    <w:p w14:paraId="7F3D410C" w14:textId="77777777" w:rsidR="009B0FB3" w:rsidRPr="00690A26" w:rsidRDefault="009B0FB3" w:rsidP="009B0FB3">
      <w:pPr>
        <w:pStyle w:val="PL"/>
        <w:rPr>
          <w:lang w:val="en-US"/>
        </w:rPr>
      </w:pPr>
      <w:r w:rsidRPr="00690A26">
        <w:rPr>
          <w:lang w:val="en-US"/>
        </w:rPr>
        <w:t xml:space="preserve">          in: query</w:t>
      </w:r>
    </w:p>
    <w:p w14:paraId="6BF562F7" w14:textId="77777777" w:rsidR="009B0FB3" w:rsidRPr="00690A26" w:rsidRDefault="009B0FB3" w:rsidP="009B0FB3">
      <w:pPr>
        <w:pStyle w:val="PL"/>
        <w:rPr>
          <w:lang w:val="en-US" w:eastAsia="zh-CN"/>
        </w:rPr>
      </w:pPr>
      <w:r w:rsidRPr="00690A26">
        <w:rPr>
          <w:lang w:val="en-US"/>
        </w:rPr>
        <w:t xml:space="preserve">          description: </w:t>
      </w:r>
      <w:r w:rsidRPr="00690A26">
        <w:rPr>
          <w:lang w:val="en-US" w:eastAsia="zh-CN"/>
        </w:rPr>
        <w:t>Requested client type served by the NF</w:t>
      </w:r>
    </w:p>
    <w:p w14:paraId="3FE29671" w14:textId="77777777" w:rsidR="009B0FB3" w:rsidRPr="00690A26" w:rsidRDefault="009B0FB3" w:rsidP="009B0FB3">
      <w:pPr>
        <w:pStyle w:val="PL"/>
        <w:rPr>
          <w:lang w:val="en-US"/>
        </w:rPr>
      </w:pPr>
      <w:r w:rsidRPr="00690A26">
        <w:rPr>
          <w:lang w:val="en-US"/>
        </w:rPr>
        <w:t xml:space="preserve">          content:</w:t>
      </w:r>
    </w:p>
    <w:p w14:paraId="72B23880" w14:textId="77777777" w:rsidR="009B0FB3" w:rsidRPr="00690A26" w:rsidRDefault="009B0FB3" w:rsidP="009B0FB3">
      <w:pPr>
        <w:pStyle w:val="PL"/>
        <w:rPr>
          <w:lang w:val="en-US"/>
        </w:rPr>
      </w:pPr>
      <w:r w:rsidRPr="00690A26">
        <w:rPr>
          <w:lang w:val="en-US"/>
        </w:rPr>
        <w:t xml:space="preserve">            application/json:</w:t>
      </w:r>
    </w:p>
    <w:p w14:paraId="3A2E8355" w14:textId="77777777" w:rsidR="009B0FB3" w:rsidRPr="00690A26" w:rsidRDefault="009B0FB3" w:rsidP="009B0FB3">
      <w:pPr>
        <w:pStyle w:val="PL"/>
        <w:rPr>
          <w:lang w:val="en-US"/>
        </w:rPr>
      </w:pPr>
      <w:r w:rsidRPr="00690A26">
        <w:rPr>
          <w:lang w:val="en-US"/>
        </w:rPr>
        <w:t xml:space="preserve">              schema:</w:t>
      </w:r>
    </w:p>
    <w:p w14:paraId="25711EE2" w14:textId="77777777" w:rsidR="009B0FB3" w:rsidRPr="00690A26" w:rsidRDefault="009B0FB3" w:rsidP="009B0FB3">
      <w:pPr>
        <w:pStyle w:val="PL"/>
        <w:rPr>
          <w:lang w:val="en-US"/>
        </w:rPr>
      </w:pPr>
      <w:r w:rsidRPr="00690A26">
        <w:rPr>
          <w:lang w:val="en-US"/>
        </w:rPr>
        <w:t xml:space="preserve">                $ref: 'TS29572_Nlmf_Location.yaml#/components/schemas/</w:t>
      </w:r>
      <w:r w:rsidRPr="00690A26">
        <w:rPr>
          <w:lang w:val="en-US" w:eastAsia="zh-CN"/>
        </w:rPr>
        <w:t>ExternalClientType</w:t>
      </w:r>
      <w:r w:rsidRPr="00690A26">
        <w:rPr>
          <w:lang w:val="en-US"/>
        </w:rPr>
        <w:t>'</w:t>
      </w:r>
    </w:p>
    <w:p w14:paraId="7FBA971E" w14:textId="77777777" w:rsidR="009B0FB3" w:rsidRPr="00690A26" w:rsidRDefault="009B0FB3" w:rsidP="009B0FB3">
      <w:pPr>
        <w:pStyle w:val="PL"/>
        <w:rPr>
          <w:lang w:val="en-US"/>
        </w:rPr>
      </w:pPr>
      <w:r w:rsidRPr="00690A26">
        <w:rPr>
          <w:lang w:val="en-US"/>
        </w:rPr>
        <w:t xml:space="preserve">        - name: </w:t>
      </w:r>
      <w:r>
        <w:t>lmf-id</w:t>
      </w:r>
    </w:p>
    <w:p w14:paraId="344463FE" w14:textId="77777777" w:rsidR="009B0FB3" w:rsidRPr="00690A26" w:rsidRDefault="009B0FB3" w:rsidP="009B0FB3">
      <w:pPr>
        <w:pStyle w:val="PL"/>
        <w:rPr>
          <w:lang w:val="en-US"/>
        </w:rPr>
      </w:pPr>
      <w:r w:rsidRPr="00690A26">
        <w:rPr>
          <w:lang w:val="en-US"/>
        </w:rPr>
        <w:t xml:space="preserve">          in: query</w:t>
      </w:r>
    </w:p>
    <w:p w14:paraId="3EBCD81F" w14:textId="77777777" w:rsidR="009B0FB3" w:rsidRPr="00690A26" w:rsidRDefault="009B0FB3" w:rsidP="009B0FB3">
      <w:pPr>
        <w:pStyle w:val="PL"/>
        <w:rPr>
          <w:lang w:val="en-US" w:eastAsia="zh-CN"/>
        </w:rPr>
      </w:pPr>
      <w:r w:rsidRPr="00690A26">
        <w:rPr>
          <w:lang w:val="en-US"/>
        </w:rPr>
        <w:t xml:space="preserve">          description: </w:t>
      </w:r>
      <w:r>
        <w:rPr>
          <w:lang w:val="en-US" w:eastAsia="zh-CN"/>
        </w:rPr>
        <w:t>LMF identification to be discovered</w:t>
      </w:r>
    </w:p>
    <w:p w14:paraId="6DBBF6B9" w14:textId="77777777" w:rsidR="009B0FB3" w:rsidRPr="00690A26" w:rsidRDefault="009B0FB3" w:rsidP="009B0FB3">
      <w:pPr>
        <w:pStyle w:val="PL"/>
        <w:rPr>
          <w:lang w:val="en-US"/>
        </w:rPr>
      </w:pPr>
      <w:r w:rsidRPr="00690A26">
        <w:rPr>
          <w:lang w:val="en-US"/>
        </w:rPr>
        <w:t xml:space="preserve">          content:</w:t>
      </w:r>
    </w:p>
    <w:p w14:paraId="5EF512C3" w14:textId="77777777" w:rsidR="009B0FB3" w:rsidRPr="00690A26" w:rsidRDefault="009B0FB3" w:rsidP="009B0FB3">
      <w:pPr>
        <w:pStyle w:val="PL"/>
        <w:rPr>
          <w:lang w:val="en-US"/>
        </w:rPr>
      </w:pPr>
      <w:r w:rsidRPr="00690A26">
        <w:rPr>
          <w:lang w:val="en-US"/>
        </w:rPr>
        <w:t xml:space="preserve">            application/json:</w:t>
      </w:r>
    </w:p>
    <w:p w14:paraId="7ADDB0E8" w14:textId="77777777" w:rsidR="009B0FB3" w:rsidRPr="00690A26" w:rsidRDefault="009B0FB3" w:rsidP="009B0FB3">
      <w:pPr>
        <w:pStyle w:val="PL"/>
        <w:rPr>
          <w:lang w:val="en-US"/>
        </w:rPr>
      </w:pPr>
      <w:r w:rsidRPr="00690A26">
        <w:rPr>
          <w:lang w:val="en-US"/>
        </w:rPr>
        <w:t xml:space="preserve">              schema:</w:t>
      </w:r>
    </w:p>
    <w:p w14:paraId="25D8ADF7" w14:textId="77777777" w:rsidR="009B0FB3" w:rsidRDefault="009B0FB3" w:rsidP="009B0FB3">
      <w:pPr>
        <w:pStyle w:val="PL"/>
        <w:rPr>
          <w:lang w:val="en-US"/>
        </w:rPr>
      </w:pPr>
      <w:r w:rsidRPr="00690A26">
        <w:rPr>
          <w:lang w:val="en-US"/>
        </w:rPr>
        <w:t xml:space="preserve">                $ref: 'TS29572_Nlmf_Location.yaml</w:t>
      </w:r>
      <w:r w:rsidRPr="00690A26">
        <w:t>#/components/schemas/</w:t>
      </w:r>
      <w:r w:rsidRPr="0036351D">
        <w:t>LMFIdentification</w:t>
      </w:r>
      <w:r w:rsidRPr="00690A26">
        <w:rPr>
          <w:lang w:val="en-US"/>
        </w:rPr>
        <w:t>'</w:t>
      </w:r>
    </w:p>
    <w:p w14:paraId="0496B5F9" w14:textId="77777777" w:rsidR="009B0FB3" w:rsidRPr="00690A26" w:rsidRDefault="009B0FB3" w:rsidP="009B0FB3">
      <w:pPr>
        <w:pStyle w:val="PL"/>
        <w:rPr>
          <w:lang w:val="en-US"/>
        </w:rPr>
      </w:pPr>
      <w:r w:rsidRPr="00690A26">
        <w:rPr>
          <w:lang w:val="en-US"/>
        </w:rPr>
        <w:t xml:space="preserve">        - name: </w:t>
      </w:r>
      <w:r>
        <w:t>an-node-t</w:t>
      </w:r>
      <w:r w:rsidRPr="003C0FC9">
        <w:t>ype</w:t>
      </w:r>
    </w:p>
    <w:p w14:paraId="24CFD1BF" w14:textId="77777777" w:rsidR="009B0FB3" w:rsidRPr="00690A26" w:rsidRDefault="009B0FB3" w:rsidP="009B0FB3">
      <w:pPr>
        <w:pStyle w:val="PL"/>
        <w:rPr>
          <w:lang w:val="en-US"/>
        </w:rPr>
      </w:pPr>
      <w:r w:rsidRPr="00690A26">
        <w:rPr>
          <w:lang w:val="en-US"/>
        </w:rPr>
        <w:t xml:space="preserve">          in: query</w:t>
      </w:r>
    </w:p>
    <w:p w14:paraId="53AE6061" w14:textId="77777777" w:rsidR="009B0FB3" w:rsidRPr="00690A26" w:rsidRDefault="009B0FB3" w:rsidP="009B0FB3">
      <w:pPr>
        <w:pStyle w:val="PL"/>
        <w:rPr>
          <w:lang w:val="en-US" w:eastAsia="zh-CN"/>
        </w:rPr>
      </w:pPr>
      <w:r w:rsidRPr="00690A26">
        <w:rPr>
          <w:lang w:val="en-US"/>
        </w:rPr>
        <w:t xml:space="preserve">          description: </w:t>
      </w:r>
      <w:r w:rsidRPr="00690A26">
        <w:rPr>
          <w:lang w:val="en-US" w:eastAsia="zh-CN"/>
        </w:rPr>
        <w:t xml:space="preserve">Requested </w:t>
      </w:r>
      <w:r>
        <w:rPr>
          <w:lang w:val="en-US" w:eastAsia="zh-CN"/>
        </w:rPr>
        <w:t>AN node</w:t>
      </w:r>
      <w:r w:rsidRPr="00690A26">
        <w:rPr>
          <w:lang w:val="en-US" w:eastAsia="zh-CN"/>
        </w:rPr>
        <w:t xml:space="preserve"> type served by the NF</w:t>
      </w:r>
    </w:p>
    <w:p w14:paraId="63B45AD4" w14:textId="77777777" w:rsidR="009B0FB3" w:rsidRPr="00690A26" w:rsidRDefault="009B0FB3" w:rsidP="009B0FB3">
      <w:pPr>
        <w:pStyle w:val="PL"/>
        <w:rPr>
          <w:lang w:val="en-US"/>
        </w:rPr>
      </w:pPr>
      <w:r w:rsidRPr="00690A26">
        <w:rPr>
          <w:lang w:val="en-US"/>
        </w:rPr>
        <w:t xml:space="preserve">          content:</w:t>
      </w:r>
    </w:p>
    <w:p w14:paraId="190D5EF2" w14:textId="77777777" w:rsidR="009B0FB3" w:rsidRPr="00690A26" w:rsidRDefault="009B0FB3" w:rsidP="009B0FB3">
      <w:pPr>
        <w:pStyle w:val="PL"/>
        <w:rPr>
          <w:lang w:val="en-US"/>
        </w:rPr>
      </w:pPr>
      <w:r w:rsidRPr="00690A26">
        <w:rPr>
          <w:lang w:val="en-US"/>
        </w:rPr>
        <w:t xml:space="preserve">            application/json:</w:t>
      </w:r>
    </w:p>
    <w:p w14:paraId="31001AEB" w14:textId="77777777" w:rsidR="009B0FB3" w:rsidRPr="00690A26" w:rsidRDefault="009B0FB3" w:rsidP="009B0FB3">
      <w:pPr>
        <w:pStyle w:val="PL"/>
        <w:rPr>
          <w:lang w:val="en-US"/>
        </w:rPr>
      </w:pPr>
      <w:r w:rsidRPr="00690A26">
        <w:rPr>
          <w:lang w:val="en-US"/>
        </w:rPr>
        <w:t xml:space="preserve">              schema:</w:t>
      </w:r>
    </w:p>
    <w:p w14:paraId="6C157B44" w14:textId="77777777" w:rsidR="009B0FB3" w:rsidRPr="00690A26" w:rsidRDefault="009B0FB3" w:rsidP="009B0FB3">
      <w:pPr>
        <w:pStyle w:val="PL"/>
        <w:rPr>
          <w:lang w:val="en-US"/>
        </w:rPr>
      </w:pPr>
      <w:r w:rsidRPr="00690A26">
        <w:rPr>
          <w:lang w:val="en-US"/>
        </w:rPr>
        <w:t xml:space="preserve">                $ref: 'TS29510_Nnrf_NFManagement.yaml#/components/schemas/</w:t>
      </w:r>
      <w:r>
        <w:t>AnNodeType</w:t>
      </w:r>
      <w:r w:rsidRPr="00690A26">
        <w:rPr>
          <w:lang w:val="en-US"/>
        </w:rPr>
        <w:t>'</w:t>
      </w:r>
    </w:p>
    <w:p w14:paraId="0F26CE00" w14:textId="77777777" w:rsidR="009B0FB3" w:rsidRPr="00690A26" w:rsidRDefault="009B0FB3" w:rsidP="009B0FB3">
      <w:pPr>
        <w:pStyle w:val="PL"/>
        <w:rPr>
          <w:lang w:val="en-US"/>
        </w:rPr>
      </w:pPr>
      <w:r w:rsidRPr="00690A26">
        <w:rPr>
          <w:lang w:val="en-US"/>
        </w:rPr>
        <w:t xml:space="preserve">        - name: </w:t>
      </w:r>
      <w:r>
        <w:t>rat-t</w:t>
      </w:r>
      <w:r w:rsidRPr="007F6A33">
        <w:t>ype</w:t>
      </w:r>
    </w:p>
    <w:p w14:paraId="5EB997DC" w14:textId="77777777" w:rsidR="009B0FB3" w:rsidRPr="00690A26" w:rsidRDefault="009B0FB3" w:rsidP="009B0FB3">
      <w:pPr>
        <w:pStyle w:val="PL"/>
        <w:rPr>
          <w:lang w:val="en-US"/>
        </w:rPr>
      </w:pPr>
      <w:r w:rsidRPr="00690A26">
        <w:rPr>
          <w:lang w:val="en-US"/>
        </w:rPr>
        <w:t xml:space="preserve">          in: query</w:t>
      </w:r>
    </w:p>
    <w:p w14:paraId="1103C62A" w14:textId="77777777" w:rsidR="009B0FB3" w:rsidRPr="00690A26" w:rsidRDefault="009B0FB3" w:rsidP="009B0FB3">
      <w:pPr>
        <w:pStyle w:val="PL"/>
        <w:rPr>
          <w:lang w:val="en-US" w:eastAsia="zh-CN"/>
        </w:rPr>
      </w:pPr>
      <w:r w:rsidRPr="00690A26">
        <w:rPr>
          <w:lang w:val="en-US"/>
        </w:rPr>
        <w:t xml:space="preserve">          description: </w:t>
      </w:r>
      <w:r w:rsidRPr="00690A26">
        <w:rPr>
          <w:lang w:val="en-US" w:eastAsia="zh-CN"/>
        </w:rPr>
        <w:t xml:space="preserve">Requested </w:t>
      </w:r>
      <w:r>
        <w:rPr>
          <w:lang w:val="en-US" w:eastAsia="zh-CN"/>
        </w:rPr>
        <w:t>RAT</w:t>
      </w:r>
      <w:r w:rsidRPr="00690A26">
        <w:rPr>
          <w:lang w:val="en-US" w:eastAsia="zh-CN"/>
        </w:rPr>
        <w:t xml:space="preserve"> type served by the NF</w:t>
      </w:r>
    </w:p>
    <w:p w14:paraId="58D5FAAB" w14:textId="77777777" w:rsidR="009B0FB3" w:rsidRPr="00690A26" w:rsidRDefault="009B0FB3" w:rsidP="009B0FB3">
      <w:pPr>
        <w:pStyle w:val="PL"/>
        <w:rPr>
          <w:lang w:val="en-US"/>
        </w:rPr>
      </w:pPr>
      <w:r w:rsidRPr="00690A26">
        <w:rPr>
          <w:lang w:val="en-US"/>
        </w:rPr>
        <w:t xml:space="preserve">          content:</w:t>
      </w:r>
    </w:p>
    <w:p w14:paraId="23FE61EB" w14:textId="77777777" w:rsidR="009B0FB3" w:rsidRPr="00690A26" w:rsidRDefault="009B0FB3" w:rsidP="009B0FB3">
      <w:pPr>
        <w:pStyle w:val="PL"/>
        <w:rPr>
          <w:lang w:val="en-US"/>
        </w:rPr>
      </w:pPr>
      <w:r w:rsidRPr="00690A26">
        <w:rPr>
          <w:lang w:val="en-US"/>
        </w:rPr>
        <w:t xml:space="preserve">            application/json:</w:t>
      </w:r>
    </w:p>
    <w:p w14:paraId="70FF2825" w14:textId="77777777" w:rsidR="009B0FB3" w:rsidRPr="00690A26" w:rsidRDefault="009B0FB3" w:rsidP="009B0FB3">
      <w:pPr>
        <w:pStyle w:val="PL"/>
        <w:rPr>
          <w:lang w:val="en-US"/>
        </w:rPr>
      </w:pPr>
      <w:r w:rsidRPr="00690A26">
        <w:rPr>
          <w:lang w:val="en-US"/>
        </w:rPr>
        <w:t xml:space="preserve">              schema:</w:t>
      </w:r>
    </w:p>
    <w:p w14:paraId="07B400FE" w14:textId="77777777" w:rsidR="009B0FB3" w:rsidRPr="00690A26" w:rsidRDefault="009B0FB3" w:rsidP="009B0FB3">
      <w:pPr>
        <w:pStyle w:val="PL"/>
        <w:rPr>
          <w:lang w:val="en-US"/>
        </w:rPr>
      </w:pPr>
      <w:r w:rsidRPr="00690A26">
        <w:rPr>
          <w:lang w:val="en-US"/>
        </w:rPr>
        <w:t xml:space="preserve">                $ref: '</w:t>
      </w:r>
      <w:r>
        <w:t>TS29571_CommonData.yaml</w:t>
      </w:r>
      <w:r w:rsidRPr="00690A26">
        <w:t>#/components/schemas/</w:t>
      </w:r>
      <w:r>
        <w:t>Rat</w:t>
      </w:r>
      <w:r w:rsidRPr="00690A26">
        <w:t>Type</w:t>
      </w:r>
      <w:r w:rsidRPr="00690A26">
        <w:rPr>
          <w:lang w:val="en-US"/>
        </w:rPr>
        <w:t>'</w:t>
      </w:r>
    </w:p>
    <w:p w14:paraId="1F96B2D1" w14:textId="77777777" w:rsidR="009B0FB3" w:rsidRPr="00690A26" w:rsidRDefault="009B0FB3" w:rsidP="009B0FB3">
      <w:pPr>
        <w:pStyle w:val="PL"/>
        <w:rPr>
          <w:lang w:val="en-US"/>
        </w:rPr>
      </w:pPr>
      <w:r w:rsidRPr="00690A26">
        <w:rPr>
          <w:lang w:val="en-US"/>
        </w:rPr>
        <w:t xml:space="preserve">        - name: </w:t>
      </w:r>
      <w:r w:rsidRPr="00690A26">
        <w:t>preferred-tai</w:t>
      </w:r>
    </w:p>
    <w:p w14:paraId="7356CBA6" w14:textId="77777777" w:rsidR="009B0FB3" w:rsidRPr="00690A26" w:rsidRDefault="009B0FB3" w:rsidP="009B0FB3">
      <w:pPr>
        <w:pStyle w:val="PL"/>
        <w:rPr>
          <w:lang w:val="en-US"/>
        </w:rPr>
      </w:pPr>
      <w:r w:rsidRPr="00690A26">
        <w:rPr>
          <w:lang w:val="en-US"/>
        </w:rPr>
        <w:t xml:space="preserve">          in: query</w:t>
      </w:r>
    </w:p>
    <w:p w14:paraId="63CF8355" w14:textId="77777777" w:rsidR="009B0FB3" w:rsidRPr="00690A26" w:rsidRDefault="009B0FB3" w:rsidP="009B0FB3">
      <w:pPr>
        <w:pStyle w:val="PL"/>
        <w:rPr>
          <w:lang w:val="en-US"/>
        </w:rPr>
      </w:pPr>
      <w:r w:rsidRPr="00690A26">
        <w:rPr>
          <w:lang w:val="en-US"/>
        </w:rPr>
        <w:t xml:space="preserve">          description: preferred Tracking Area Identity</w:t>
      </w:r>
    </w:p>
    <w:p w14:paraId="2AEE409A" w14:textId="77777777" w:rsidR="009B0FB3" w:rsidRPr="00690A26" w:rsidRDefault="009B0FB3" w:rsidP="009B0FB3">
      <w:pPr>
        <w:pStyle w:val="PL"/>
        <w:rPr>
          <w:lang w:val="en-US"/>
        </w:rPr>
      </w:pPr>
      <w:r w:rsidRPr="00690A26">
        <w:rPr>
          <w:lang w:val="en-US"/>
        </w:rPr>
        <w:t xml:space="preserve">          content:</w:t>
      </w:r>
    </w:p>
    <w:p w14:paraId="11311CEE" w14:textId="77777777" w:rsidR="009B0FB3" w:rsidRPr="00690A26" w:rsidRDefault="009B0FB3" w:rsidP="009B0FB3">
      <w:pPr>
        <w:pStyle w:val="PL"/>
        <w:rPr>
          <w:lang w:val="en-US"/>
        </w:rPr>
      </w:pPr>
      <w:r w:rsidRPr="00690A26">
        <w:rPr>
          <w:lang w:val="en-US"/>
        </w:rPr>
        <w:t xml:space="preserve">            application/json:</w:t>
      </w:r>
    </w:p>
    <w:p w14:paraId="242F86CB" w14:textId="77777777" w:rsidR="009B0FB3" w:rsidRPr="00690A26" w:rsidRDefault="009B0FB3" w:rsidP="009B0FB3">
      <w:pPr>
        <w:pStyle w:val="PL"/>
        <w:rPr>
          <w:lang w:val="en-US"/>
        </w:rPr>
      </w:pPr>
      <w:r w:rsidRPr="00690A26">
        <w:rPr>
          <w:lang w:val="en-US"/>
        </w:rPr>
        <w:t xml:space="preserve">              schema:</w:t>
      </w:r>
    </w:p>
    <w:p w14:paraId="4E52D34A" w14:textId="77777777" w:rsidR="009B0FB3" w:rsidRPr="00690A26" w:rsidRDefault="009B0FB3" w:rsidP="009B0FB3">
      <w:pPr>
        <w:pStyle w:val="PL"/>
        <w:rPr>
          <w:lang w:val="en-US"/>
        </w:rPr>
      </w:pPr>
      <w:r w:rsidRPr="00690A26">
        <w:rPr>
          <w:lang w:val="en-US"/>
        </w:rPr>
        <w:t xml:space="preserve">                $ref: '</w:t>
      </w:r>
      <w:r w:rsidRPr="00690A26">
        <w:t>TS29571_CommonData.yaml</w:t>
      </w:r>
      <w:r w:rsidRPr="00690A26">
        <w:rPr>
          <w:lang w:val="en-US"/>
        </w:rPr>
        <w:t>#/components/schemas/Tai'</w:t>
      </w:r>
    </w:p>
    <w:p w14:paraId="5A80AAE7" w14:textId="77777777" w:rsidR="009B0FB3" w:rsidRPr="00690A26" w:rsidRDefault="009B0FB3" w:rsidP="009B0FB3">
      <w:pPr>
        <w:pStyle w:val="PL"/>
        <w:rPr>
          <w:lang w:val="en-US"/>
        </w:rPr>
      </w:pPr>
      <w:r w:rsidRPr="00690A26">
        <w:rPr>
          <w:lang w:val="en-US"/>
        </w:rPr>
        <w:t xml:space="preserve">        - name: preferred-nf-instances</w:t>
      </w:r>
    </w:p>
    <w:p w14:paraId="152944C6" w14:textId="77777777" w:rsidR="009B0FB3" w:rsidRPr="00690A26" w:rsidRDefault="009B0FB3" w:rsidP="009B0FB3">
      <w:pPr>
        <w:pStyle w:val="PL"/>
        <w:rPr>
          <w:lang w:val="en-US"/>
        </w:rPr>
      </w:pPr>
      <w:r w:rsidRPr="00690A26">
        <w:rPr>
          <w:lang w:val="en-US"/>
        </w:rPr>
        <w:t xml:space="preserve">          in: query</w:t>
      </w:r>
    </w:p>
    <w:p w14:paraId="6B402623" w14:textId="77777777" w:rsidR="009B0FB3" w:rsidRPr="00690A26" w:rsidRDefault="009B0FB3" w:rsidP="009B0FB3">
      <w:pPr>
        <w:pStyle w:val="PL"/>
        <w:rPr>
          <w:lang w:val="en-US"/>
        </w:rPr>
      </w:pPr>
      <w:r w:rsidRPr="00690A26">
        <w:rPr>
          <w:lang w:val="en-US"/>
        </w:rPr>
        <w:t xml:space="preserve">          description: preferred NF Instances</w:t>
      </w:r>
    </w:p>
    <w:p w14:paraId="1703EE20" w14:textId="77777777" w:rsidR="009B0FB3" w:rsidRPr="00690A26" w:rsidRDefault="009B0FB3" w:rsidP="009B0FB3">
      <w:pPr>
        <w:pStyle w:val="PL"/>
        <w:rPr>
          <w:lang w:val="en-US"/>
        </w:rPr>
      </w:pPr>
      <w:r w:rsidRPr="00690A26">
        <w:rPr>
          <w:lang w:val="en-US"/>
        </w:rPr>
        <w:t xml:space="preserve">          schema:</w:t>
      </w:r>
    </w:p>
    <w:p w14:paraId="0CD2FA33" w14:textId="77777777" w:rsidR="009B0FB3" w:rsidRPr="00690A26" w:rsidRDefault="009B0FB3" w:rsidP="009B0FB3">
      <w:pPr>
        <w:pStyle w:val="PL"/>
        <w:rPr>
          <w:lang w:val="en-US"/>
        </w:rPr>
      </w:pPr>
      <w:r w:rsidRPr="00690A26">
        <w:rPr>
          <w:lang w:val="en-US"/>
        </w:rPr>
        <w:t xml:space="preserve">            type: array</w:t>
      </w:r>
    </w:p>
    <w:p w14:paraId="14D52F53" w14:textId="77777777" w:rsidR="009B0FB3" w:rsidRPr="00690A26" w:rsidRDefault="009B0FB3" w:rsidP="009B0FB3">
      <w:pPr>
        <w:pStyle w:val="PL"/>
        <w:rPr>
          <w:lang w:val="en-US"/>
        </w:rPr>
      </w:pPr>
      <w:r w:rsidRPr="00690A26">
        <w:rPr>
          <w:lang w:val="en-US"/>
        </w:rPr>
        <w:t xml:space="preserve">            items:</w:t>
      </w:r>
    </w:p>
    <w:p w14:paraId="518550DA" w14:textId="77777777" w:rsidR="009B0FB3" w:rsidRPr="00690A26" w:rsidRDefault="009B0FB3" w:rsidP="009B0FB3">
      <w:pPr>
        <w:pStyle w:val="PL"/>
        <w:rPr>
          <w:lang w:val="en-US"/>
        </w:rPr>
      </w:pPr>
      <w:r w:rsidRPr="00690A26">
        <w:rPr>
          <w:lang w:val="en-US"/>
        </w:rPr>
        <w:t xml:space="preserve">              </w:t>
      </w:r>
      <w:r w:rsidRPr="00690A26">
        <w:t>$ref: 'TS29571_CommonData.yaml#/components/schemas/NfInstanceId'</w:t>
      </w:r>
    </w:p>
    <w:p w14:paraId="027BA2E6" w14:textId="77777777" w:rsidR="009B0FB3" w:rsidRPr="00690A26" w:rsidRDefault="009B0FB3" w:rsidP="009B0FB3">
      <w:pPr>
        <w:pStyle w:val="PL"/>
      </w:pPr>
      <w:r w:rsidRPr="00690A26">
        <w:rPr>
          <w:lang w:val="en-US"/>
        </w:rPr>
        <w:t xml:space="preserve">            </w:t>
      </w:r>
      <w:r w:rsidRPr="00690A26">
        <w:t>minItems: 1</w:t>
      </w:r>
    </w:p>
    <w:p w14:paraId="5C251404" w14:textId="77777777" w:rsidR="009B0FB3" w:rsidRPr="00690A26" w:rsidRDefault="009B0FB3" w:rsidP="009B0FB3">
      <w:pPr>
        <w:pStyle w:val="PL"/>
        <w:rPr>
          <w:lang w:val="en-US"/>
        </w:rPr>
      </w:pPr>
      <w:r w:rsidRPr="00690A26">
        <w:rPr>
          <w:lang w:val="en-US"/>
        </w:rPr>
        <w:t xml:space="preserve">          style: form</w:t>
      </w:r>
    </w:p>
    <w:p w14:paraId="157DBBB8" w14:textId="77777777" w:rsidR="009B0FB3" w:rsidRPr="00690A26" w:rsidRDefault="009B0FB3" w:rsidP="009B0FB3">
      <w:pPr>
        <w:pStyle w:val="PL"/>
        <w:rPr>
          <w:lang w:val="en-US"/>
        </w:rPr>
      </w:pPr>
      <w:r w:rsidRPr="00690A26">
        <w:rPr>
          <w:lang w:val="en-US"/>
        </w:rPr>
        <w:t xml:space="preserve">          explode: false</w:t>
      </w:r>
    </w:p>
    <w:p w14:paraId="1397394B" w14:textId="77777777" w:rsidR="009B0FB3" w:rsidRPr="00690A26" w:rsidRDefault="009B0FB3" w:rsidP="009B0FB3">
      <w:pPr>
        <w:pStyle w:val="PL"/>
        <w:rPr>
          <w:lang w:val="en-US"/>
        </w:rPr>
      </w:pPr>
      <w:r w:rsidRPr="00690A26">
        <w:rPr>
          <w:lang w:val="en-US"/>
        </w:rPr>
        <w:t xml:space="preserve">        - name: If-None-Match</w:t>
      </w:r>
    </w:p>
    <w:p w14:paraId="2B7DB59C" w14:textId="77777777" w:rsidR="009B0FB3" w:rsidRPr="00690A26" w:rsidRDefault="009B0FB3" w:rsidP="009B0FB3">
      <w:pPr>
        <w:pStyle w:val="PL"/>
        <w:rPr>
          <w:lang w:val="en-US"/>
        </w:rPr>
      </w:pPr>
      <w:r w:rsidRPr="00690A26">
        <w:rPr>
          <w:lang w:val="en-US"/>
        </w:rPr>
        <w:t xml:space="preserve">          in: header</w:t>
      </w:r>
    </w:p>
    <w:p w14:paraId="10ACE077" w14:textId="77777777" w:rsidR="009B0FB3" w:rsidRPr="00690A26" w:rsidRDefault="009B0FB3" w:rsidP="009B0FB3">
      <w:pPr>
        <w:pStyle w:val="PL"/>
        <w:rPr>
          <w:lang w:val="en-US"/>
        </w:rPr>
      </w:pPr>
      <w:r w:rsidRPr="00690A26">
        <w:rPr>
          <w:lang w:val="en-US"/>
        </w:rPr>
        <w:t xml:space="preserve">          description: Validator for conditional requests, as described in IETF RFC 7232, 3.2</w:t>
      </w:r>
    </w:p>
    <w:p w14:paraId="532BF0F3" w14:textId="77777777" w:rsidR="009B0FB3" w:rsidRPr="00690A26" w:rsidRDefault="009B0FB3" w:rsidP="009B0FB3">
      <w:pPr>
        <w:pStyle w:val="PL"/>
        <w:rPr>
          <w:lang w:val="en-US"/>
        </w:rPr>
      </w:pPr>
      <w:r w:rsidRPr="00690A26">
        <w:rPr>
          <w:lang w:val="en-US"/>
        </w:rPr>
        <w:t xml:space="preserve">          schema:</w:t>
      </w:r>
    </w:p>
    <w:p w14:paraId="57C76B33" w14:textId="77777777" w:rsidR="009B0FB3" w:rsidRPr="00690A26" w:rsidRDefault="009B0FB3" w:rsidP="009B0FB3">
      <w:pPr>
        <w:pStyle w:val="PL"/>
        <w:rPr>
          <w:lang w:val="en-US"/>
        </w:rPr>
      </w:pPr>
      <w:r w:rsidRPr="00690A26">
        <w:rPr>
          <w:lang w:val="en-US"/>
        </w:rPr>
        <w:t xml:space="preserve">            type: string</w:t>
      </w:r>
    </w:p>
    <w:p w14:paraId="186863F6" w14:textId="77777777" w:rsidR="009B0FB3" w:rsidRPr="00690A26" w:rsidRDefault="009B0FB3" w:rsidP="009B0FB3">
      <w:pPr>
        <w:pStyle w:val="PL"/>
        <w:rPr>
          <w:lang w:val="en-US"/>
        </w:rPr>
      </w:pPr>
      <w:r w:rsidRPr="00690A26">
        <w:rPr>
          <w:lang w:val="en-US"/>
        </w:rPr>
        <w:t xml:space="preserve">        - name: target-snpn</w:t>
      </w:r>
    </w:p>
    <w:p w14:paraId="77CFA570" w14:textId="77777777" w:rsidR="009B0FB3" w:rsidRPr="00690A26" w:rsidRDefault="009B0FB3" w:rsidP="009B0FB3">
      <w:pPr>
        <w:pStyle w:val="PL"/>
        <w:rPr>
          <w:lang w:val="en-US"/>
        </w:rPr>
      </w:pPr>
      <w:r w:rsidRPr="00690A26">
        <w:rPr>
          <w:lang w:val="en-US"/>
        </w:rPr>
        <w:t xml:space="preserve">          in: query</w:t>
      </w:r>
    </w:p>
    <w:p w14:paraId="740AA80E" w14:textId="77777777" w:rsidR="009B0FB3" w:rsidRPr="00690A26" w:rsidRDefault="009B0FB3" w:rsidP="009B0FB3">
      <w:pPr>
        <w:pStyle w:val="PL"/>
        <w:rPr>
          <w:lang w:val="en-US"/>
        </w:rPr>
      </w:pPr>
      <w:r w:rsidRPr="00690A26">
        <w:rPr>
          <w:lang w:val="en-US"/>
        </w:rPr>
        <w:t xml:space="preserve">          description: Target SNPN Identity</w:t>
      </w:r>
      <w:r>
        <w:rPr>
          <w:lang w:val="en-US"/>
        </w:rPr>
        <w:t>, or the Credentials Holder in the SNPN</w:t>
      </w:r>
    </w:p>
    <w:p w14:paraId="57DE105A" w14:textId="77777777" w:rsidR="009B0FB3" w:rsidRPr="00690A26" w:rsidRDefault="009B0FB3" w:rsidP="009B0FB3">
      <w:pPr>
        <w:pStyle w:val="PL"/>
        <w:rPr>
          <w:lang w:val="en-US"/>
        </w:rPr>
      </w:pPr>
      <w:r w:rsidRPr="00690A26">
        <w:rPr>
          <w:lang w:val="en-US"/>
        </w:rPr>
        <w:t xml:space="preserve">          content:</w:t>
      </w:r>
    </w:p>
    <w:p w14:paraId="7D2642DB" w14:textId="77777777" w:rsidR="009B0FB3" w:rsidRPr="00690A26" w:rsidRDefault="009B0FB3" w:rsidP="009B0FB3">
      <w:pPr>
        <w:pStyle w:val="PL"/>
        <w:rPr>
          <w:lang w:val="en-US"/>
        </w:rPr>
      </w:pPr>
      <w:r w:rsidRPr="00690A26">
        <w:rPr>
          <w:lang w:val="en-US"/>
        </w:rPr>
        <w:t xml:space="preserve">            application/json:</w:t>
      </w:r>
    </w:p>
    <w:p w14:paraId="3FDFB68E" w14:textId="77777777" w:rsidR="009B0FB3" w:rsidRPr="00690A26" w:rsidRDefault="009B0FB3" w:rsidP="009B0FB3">
      <w:pPr>
        <w:pStyle w:val="PL"/>
        <w:rPr>
          <w:lang w:val="en-US"/>
        </w:rPr>
      </w:pPr>
      <w:r w:rsidRPr="00690A26">
        <w:rPr>
          <w:lang w:val="en-US"/>
        </w:rPr>
        <w:t xml:space="preserve">              schema:</w:t>
      </w:r>
    </w:p>
    <w:p w14:paraId="046B4E1D" w14:textId="77777777" w:rsidR="009B0FB3" w:rsidRPr="00690A26" w:rsidRDefault="009B0FB3" w:rsidP="009B0FB3">
      <w:pPr>
        <w:pStyle w:val="PL"/>
        <w:rPr>
          <w:lang w:val="en-US"/>
        </w:rPr>
      </w:pPr>
      <w:r w:rsidRPr="00690A26">
        <w:rPr>
          <w:lang w:val="en-US"/>
        </w:rPr>
        <w:t xml:space="preserve">                $ref: '</w:t>
      </w:r>
      <w:r w:rsidRPr="00690A26">
        <w:t>TS29571_CommonData.yaml</w:t>
      </w:r>
      <w:r w:rsidRPr="00690A26">
        <w:rPr>
          <w:lang w:val="en-US"/>
        </w:rPr>
        <w:t>#/components/schemas/PlmnIdNid'</w:t>
      </w:r>
    </w:p>
    <w:p w14:paraId="23A070EC" w14:textId="77777777" w:rsidR="009B0FB3" w:rsidRPr="00690A26" w:rsidRDefault="009B0FB3" w:rsidP="009B0FB3">
      <w:pPr>
        <w:pStyle w:val="PL"/>
        <w:rPr>
          <w:lang w:val="en-US"/>
        </w:rPr>
      </w:pPr>
      <w:r w:rsidRPr="00690A26">
        <w:rPr>
          <w:lang w:val="en-US"/>
        </w:rPr>
        <w:t xml:space="preserve">        - name: requester-</w:t>
      </w:r>
      <w:r>
        <w:rPr>
          <w:lang w:val="en-US"/>
        </w:rPr>
        <w:t>snpn</w:t>
      </w:r>
      <w:r w:rsidRPr="00690A26">
        <w:rPr>
          <w:lang w:val="en-US"/>
        </w:rPr>
        <w:t>-list</w:t>
      </w:r>
    </w:p>
    <w:p w14:paraId="5D18E506" w14:textId="77777777" w:rsidR="009B0FB3" w:rsidRPr="00690A26" w:rsidRDefault="009B0FB3" w:rsidP="009B0FB3">
      <w:pPr>
        <w:pStyle w:val="PL"/>
        <w:rPr>
          <w:lang w:val="en-US"/>
        </w:rPr>
      </w:pPr>
      <w:r w:rsidRPr="00690A26">
        <w:rPr>
          <w:lang w:val="en-US"/>
        </w:rPr>
        <w:t xml:space="preserve">          in: query</w:t>
      </w:r>
    </w:p>
    <w:p w14:paraId="1F170879" w14:textId="77777777" w:rsidR="009B0FB3" w:rsidRPr="00690A26" w:rsidRDefault="009B0FB3" w:rsidP="009B0FB3">
      <w:pPr>
        <w:pStyle w:val="PL"/>
        <w:rPr>
          <w:lang w:val="en-US"/>
        </w:rPr>
      </w:pPr>
      <w:r w:rsidRPr="00690A26">
        <w:rPr>
          <w:lang w:val="en-US"/>
        </w:rPr>
        <w:t xml:space="preserve">          description: </w:t>
      </w:r>
      <w:r>
        <w:rPr>
          <w:lang w:val="en-US"/>
        </w:rPr>
        <w:t>SNPN ID(s)</w:t>
      </w:r>
      <w:r w:rsidRPr="00690A26">
        <w:rPr>
          <w:lang w:val="en-US"/>
        </w:rPr>
        <w:t xml:space="preserve"> </w:t>
      </w:r>
      <w:r>
        <w:rPr>
          <w:lang w:val="en-US"/>
        </w:rPr>
        <w:t xml:space="preserve">of </w:t>
      </w:r>
      <w:r w:rsidRPr="00690A26">
        <w:rPr>
          <w:lang w:val="en-US"/>
        </w:rPr>
        <w:t xml:space="preserve">the NF </w:t>
      </w:r>
      <w:r>
        <w:rPr>
          <w:lang w:val="en-US"/>
        </w:rPr>
        <w:t xml:space="preserve">instance </w:t>
      </w:r>
      <w:r w:rsidRPr="00690A26">
        <w:rPr>
          <w:lang w:val="en-US"/>
        </w:rPr>
        <w:t>issuing the Discovery request</w:t>
      </w:r>
    </w:p>
    <w:p w14:paraId="51ACD602" w14:textId="77777777" w:rsidR="009B0FB3" w:rsidRPr="00690A26" w:rsidRDefault="009B0FB3" w:rsidP="009B0FB3">
      <w:pPr>
        <w:pStyle w:val="PL"/>
        <w:rPr>
          <w:lang w:val="en-US"/>
        </w:rPr>
      </w:pPr>
      <w:r w:rsidRPr="00690A26">
        <w:rPr>
          <w:lang w:val="en-US"/>
        </w:rPr>
        <w:t xml:space="preserve">          content:</w:t>
      </w:r>
    </w:p>
    <w:p w14:paraId="6E9AF293" w14:textId="77777777" w:rsidR="009B0FB3" w:rsidRPr="00690A26" w:rsidRDefault="009B0FB3" w:rsidP="009B0FB3">
      <w:pPr>
        <w:pStyle w:val="PL"/>
        <w:rPr>
          <w:lang w:val="en-US"/>
        </w:rPr>
      </w:pPr>
      <w:r w:rsidRPr="00690A26">
        <w:rPr>
          <w:lang w:val="en-US"/>
        </w:rPr>
        <w:t xml:space="preserve">            application/json:</w:t>
      </w:r>
    </w:p>
    <w:p w14:paraId="4958E82A" w14:textId="77777777" w:rsidR="009B0FB3" w:rsidRPr="00690A26" w:rsidRDefault="009B0FB3" w:rsidP="009B0FB3">
      <w:pPr>
        <w:pStyle w:val="PL"/>
        <w:rPr>
          <w:lang w:val="en-US"/>
        </w:rPr>
      </w:pPr>
      <w:r w:rsidRPr="00690A26">
        <w:rPr>
          <w:lang w:val="en-US"/>
        </w:rPr>
        <w:t xml:space="preserve">              schema:</w:t>
      </w:r>
    </w:p>
    <w:p w14:paraId="72CF6959" w14:textId="77777777" w:rsidR="009B0FB3" w:rsidRPr="00690A26" w:rsidRDefault="009B0FB3" w:rsidP="009B0FB3">
      <w:pPr>
        <w:pStyle w:val="PL"/>
        <w:rPr>
          <w:lang w:val="en-US"/>
        </w:rPr>
      </w:pPr>
      <w:r w:rsidRPr="00690A26">
        <w:rPr>
          <w:lang w:val="en-US"/>
        </w:rPr>
        <w:t xml:space="preserve">                type: array</w:t>
      </w:r>
    </w:p>
    <w:p w14:paraId="1A097039" w14:textId="77777777" w:rsidR="009B0FB3" w:rsidRPr="00690A26" w:rsidRDefault="009B0FB3" w:rsidP="009B0FB3">
      <w:pPr>
        <w:pStyle w:val="PL"/>
        <w:rPr>
          <w:lang w:val="en-US"/>
        </w:rPr>
      </w:pPr>
      <w:r w:rsidRPr="00690A26">
        <w:rPr>
          <w:lang w:val="en-US"/>
        </w:rPr>
        <w:t xml:space="preserve">                items:</w:t>
      </w:r>
    </w:p>
    <w:p w14:paraId="7722FBF7" w14:textId="77777777" w:rsidR="009B0FB3" w:rsidRPr="00690A26" w:rsidRDefault="009B0FB3" w:rsidP="009B0FB3">
      <w:pPr>
        <w:pStyle w:val="PL"/>
        <w:rPr>
          <w:lang w:val="en-US"/>
        </w:rPr>
      </w:pPr>
      <w:r w:rsidRPr="00690A26">
        <w:rPr>
          <w:lang w:val="en-US"/>
        </w:rPr>
        <w:t xml:space="preserve">                  $ref: '</w:t>
      </w:r>
      <w:r w:rsidRPr="00690A26">
        <w:t>TS29571_CommonData.yaml</w:t>
      </w:r>
      <w:r w:rsidRPr="00690A26">
        <w:rPr>
          <w:lang w:val="en-US"/>
        </w:rPr>
        <w:t>#/components/schemas/PlmnId</w:t>
      </w:r>
      <w:r>
        <w:rPr>
          <w:lang w:val="en-US"/>
        </w:rPr>
        <w:t>Nid</w:t>
      </w:r>
      <w:r w:rsidRPr="00690A26">
        <w:rPr>
          <w:lang w:val="en-US"/>
        </w:rPr>
        <w:t>'</w:t>
      </w:r>
    </w:p>
    <w:p w14:paraId="14293AF4" w14:textId="77777777" w:rsidR="009B0FB3" w:rsidRPr="00690A26" w:rsidRDefault="009B0FB3" w:rsidP="009B0FB3">
      <w:pPr>
        <w:pStyle w:val="PL"/>
      </w:pPr>
      <w:r w:rsidRPr="00690A26">
        <w:rPr>
          <w:lang w:val="en-US"/>
        </w:rPr>
        <w:t xml:space="preserve">                </w:t>
      </w:r>
      <w:r w:rsidRPr="00690A26">
        <w:t>minItems: 1</w:t>
      </w:r>
    </w:p>
    <w:p w14:paraId="0CC75EA9" w14:textId="77777777" w:rsidR="009B0FB3" w:rsidRPr="00690A26" w:rsidRDefault="009B0FB3" w:rsidP="009B0FB3">
      <w:pPr>
        <w:pStyle w:val="PL"/>
        <w:rPr>
          <w:lang w:val="en-US"/>
        </w:rPr>
      </w:pPr>
      <w:r w:rsidRPr="00690A26">
        <w:rPr>
          <w:lang w:val="en-US"/>
        </w:rPr>
        <w:t xml:space="preserve">        - name: af-ee-data</w:t>
      </w:r>
    </w:p>
    <w:p w14:paraId="57873FD3" w14:textId="77777777" w:rsidR="009B0FB3" w:rsidRPr="00690A26" w:rsidRDefault="009B0FB3" w:rsidP="009B0FB3">
      <w:pPr>
        <w:pStyle w:val="PL"/>
        <w:rPr>
          <w:lang w:val="en-US"/>
        </w:rPr>
      </w:pPr>
      <w:r w:rsidRPr="00690A26">
        <w:rPr>
          <w:lang w:val="en-US"/>
        </w:rPr>
        <w:t xml:space="preserve">          in: query</w:t>
      </w:r>
    </w:p>
    <w:p w14:paraId="7AA877F6" w14:textId="77777777" w:rsidR="009B0FB3" w:rsidRPr="00690A26" w:rsidRDefault="009B0FB3" w:rsidP="009B0FB3">
      <w:pPr>
        <w:pStyle w:val="PL"/>
        <w:rPr>
          <w:lang w:val="en-US"/>
        </w:rPr>
      </w:pPr>
      <w:r w:rsidRPr="00690A26">
        <w:rPr>
          <w:lang w:val="en-US"/>
        </w:rPr>
        <w:t xml:space="preserve">          description: NEF exposured by the AF</w:t>
      </w:r>
    </w:p>
    <w:p w14:paraId="2C0F114E" w14:textId="77777777" w:rsidR="009B0FB3" w:rsidRPr="00690A26" w:rsidRDefault="009B0FB3" w:rsidP="009B0FB3">
      <w:pPr>
        <w:pStyle w:val="PL"/>
        <w:rPr>
          <w:lang w:val="en-US"/>
        </w:rPr>
      </w:pPr>
      <w:r w:rsidRPr="00690A26">
        <w:rPr>
          <w:lang w:val="en-US"/>
        </w:rPr>
        <w:t xml:space="preserve">          content:</w:t>
      </w:r>
    </w:p>
    <w:p w14:paraId="59179741" w14:textId="77777777" w:rsidR="009B0FB3" w:rsidRPr="00690A26" w:rsidRDefault="009B0FB3" w:rsidP="009B0FB3">
      <w:pPr>
        <w:pStyle w:val="PL"/>
        <w:rPr>
          <w:lang w:val="en-US"/>
        </w:rPr>
      </w:pPr>
      <w:r w:rsidRPr="00690A26">
        <w:rPr>
          <w:lang w:val="en-US"/>
        </w:rPr>
        <w:t xml:space="preserve">            application/json:</w:t>
      </w:r>
    </w:p>
    <w:p w14:paraId="7912821C" w14:textId="77777777" w:rsidR="009B0FB3" w:rsidRPr="00690A26" w:rsidRDefault="009B0FB3" w:rsidP="009B0FB3">
      <w:pPr>
        <w:pStyle w:val="PL"/>
        <w:rPr>
          <w:lang w:val="en-US"/>
        </w:rPr>
      </w:pPr>
      <w:r w:rsidRPr="00690A26">
        <w:rPr>
          <w:lang w:val="en-US"/>
        </w:rPr>
        <w:t xml:space="preserve">              schema:</w:t>
      </w:r>
    </w:p>
    <w:p w14:paraId="561662C8" w14:textId="77777777" w:rsidR="009B0FB3" w:rsidRPr="00690A26" w:rsidRDefault="009B0FB3" w:rsidP="009B0FB3">
      <w:pPr>
        <w:pStyle w:val="PL"/>
        <w:rPr>
          <w:lang w:val="en-US"/>
        </w:rPr>
      </w:pPr>
      <w:r w:rsidRPr="00690A26">
        <w:rPr>
          <w:lang w:val="en-US"/>
        </w:rPr>
        <w:t xml:space="preserve">                $ref: 'TS29510_Nnrf_NFManagement.yaml#/components/schemas/</w:t>
      </w:r>
      <w:r w:rsidRPr="00690A26">
        <w:rPr>
          <w:lang w:val="en-US" w:eastAsia="zh-CN"/>
        </w:rPr>
        <w:t>AfEventExposureData</w:t>
      </w:r>
      <w:r w:rsidRPr="00690A26">
        <w:rPr>
          <w:lang w:val="en-US"/>
        </w:rPr>
        <w:t>'</w:t>
      </w:r>
    </w:p>
    <w:p w14:paraId="33D8812D" w14:textId="77777777" w:rsidR="009B0FB3" w:rsidRPr="00690A26" w:rsidRDefault="009B0FB3" w:rsidP="009B0FB3">
      <w:pPr>
        <w:pStyle w:val="PL"/>
        <w:rPr>
          <w:lang w:val="en-US"/>
        </w:rPr>
      </w:pPr>
      <w:r w:rsidRPr="00690A26">
        <w:rPr>
          <w:lang w:val="en-US"/>
        </w:rPr>
        <w:t xml:space="preserve">        - name: w-agf-info</w:t>
      </w:r>
    </w:p>
    <w:p w14:paraId="13E0721E" w14:textId="77777777" w:rsidR="009B0FB3" w:rsidRPr="00690A26" w:rsidRDefault="009B0FB3" w:rsidP="009B0FB3">
      <w:pPr>
        <w:pStyle w:val="PL"/>
        <w:rPr>
          <w:lang w:val="en-US"/>
        </w:rPr>
      </w:pPr>
      <w:r w:rsidRPr="00690A26">
        <w:rPr>
          <w:lang w:val="en-US"/>
        </w:rPr>
        <w:t xml:space="preserve">          in: query</w:t>
      </w:r>
    </w:p>
    <w:p w14:paraId="2486A96A" w14:textId="77777777" w:rsidR="009B0FB3" w:rsidRPr="00690A26" w:rsidRDefault="009B0FB3" w:rsidP="009B0FB3">
      <w:pPr>
        <w:pStyle w:val="PL"/>
        <w:rPr>
          <w:lang w:val="en-US"/>
        </w:rPr>
      </w:pPr>
      <w:r w:rsidRPr="00690A26">
        <w:rPr>
          <w:lang w:val="en-US"/>
        </w:rPr>
        <w:t xml:space="preserve">          description: UPF collocated with W-AGF</w:t>
      </w:r>
    </w:p>
    <w:p w14:paraId="5D1E0A0B" w14:textId="77777777" w:rsidR="009B0FB3" w:rsidRPr="00690A26" w:rsidRDefault="009B0FB3" w:rsidP="009B0FB3">
      <w:pPr>
        <w:pStyle w:val="PL"/>
        <w:rPr>
          <w:lang w:val="en-US"/>
        </w:rPr>
      </w:pPr>
      <w:r w:rsidRPr="00690A26">
        <w:rPr>
          <w:lang w:val="en-US"/>
        </w:rPr>
        <w:t xml:space="preserve">          content:</w:t>
      </w:r>
    </w:p>
    <w:p w14:paraId="64742D39" w14:textId="77777777" w:rsidR="009B0FB3" w:rsidRPr="00690A26" w:rsidRDefault="009B0FB3" w:rsidP="009B0FB3">
      <w:pPr>
        <w:pStyle w:val="PL"/>
        <w:rPr>
          <w:lang w:val="en-US"/>
        </w:rPr>
      </w:pPr>
      <w:r w:rsidRPr="00690A26">
        <w:rPr>
          <w:lang w:val="en-US"/>
        </w:rPr>
        <w:t xml:space="preserve">            application/json:</w:t>
      </w:r>
    </w:p>
    <w:p w14:paraId="57F7CCC1" w14:textId="77777777" w:rsidR="009B0FB3" w:rsidRPr="00690A26" w:rsidRDefault="009B0FB3" w:rsidP="009B0FB3">
      <w:pPr>
        <w:pStyle w:val="PL"/>
        <w:rPr>
          <w:lang w:val="en-US"/>
        </w:rPr>
      </w:pPr>
      <w:r w:rsidRPr="00690A26">
        <w:rPr>
          <w:lang w:val="en-US"/>
        </w:rPr>
        <w:t xml:space="preserve">              schema:</w:t>
      </w:r>
    </w:p>
    <w:p w14:paraId="5876FB47" w14:textId="77777777" w:rsidR="009B0FB3" w:rsidRPr="00690A26" w:rsidRDefault="009B0FB3" w:rsidP="009B0FB3">
      <w:pPr>
        <w:pStyle w:val="PL"/>
        <w:rPr>
          <w:lang w:val="en-US"/>
        </w:rPr>
      </w:pPr>
      <w:r w:rsidRPr="00690A26">
        <w:rPr>
          <w:lang w:val="en-US"/>
        </w:rPr>
        <w:t xml:space="preserve">                $ref: 'TS29510_Nnrf_NFManagement.yaml#/components/schemas/WAgfInfo'</w:t>
      </w:r>
    </w:p>
    <w:p w14:paraId="6792B399" w14:textId="77777777" w:rsidR="009B0FB3" w:rsidRPr="00690A26" w:rsidRDefault="009B0FB3" w:rsidP="009B0FB3">
      <w:pPr>
        <w:pStyle w:val="PL"/>
        <w:rPr>
          <w:lang w:val="en-US"/>
        </w:rPr>
      </w:pPr>
      <w:r w:rsidRPr="00690A26">
        <w:rPr>
          <w:lang w:val="en-US"/>
        </w:rPr>
        <w:t xml:space="preserve">        - name: tngf-info</w:t>
      </w:r>
    </w:p>
    <w:p w14:paraId="0200E880" w14:textId="77777777" w:rsidR="009B0FB3" w:rsidRPr="00690A26" w:rsidRDefault="009B0FB3" w:rsidP="009B0FB3">
      <w:pPr>
        <w:pStyle w:val="PL"/>
        <w:rPr>
          <w:lang w:val="en-US"/>
        </w:rPr>
      </w:pPr>
      <w:r w:rsidRPr="00690A26">
        <w:rPr>
          <w:lang w:val="en-US"/>
        </w:rPr>
        <w:t xml:space="preserve">          in: query</w:t>
      </w:r>
    </w:p>
    <w:p w14:paraId="77E429E6" w14:textId="77777777" w:rsidR="009B0FB3" w:rsidRPr="00690A26" w:rsidRDefault="009B0FB3" w:rsidP="009B0FB3">
      <w:pPr>
        <w:pStyle w:val="PL"/>
        <w:rPr>
          <w:lang w:val="en-US"/>
        </w:rPr>
      </w:pPr>
      <w:r w:rsidRPr="00690A26">
        <w:rPr>
          <w:lang w:val="en-US"/>
        </w:rPr>
        <w:t xml:space="preserve">          description: UPF collocated with TNGF</w:t>
      </w:r>
    </w:p>
    <w:p w14:paraId="07284DA1" w14:textId="77777777" w:rsidR="009B0FB3" w:rsidRPr="00690A26" w:rsidRDefault="009B0FB3" w:rsidP="009B0FB3">
      <w:pPr>
        <w:pStyle w:val="PL"/>
        <w:rPr>
          <w:lang w:val="en-US"/>
        </w:rPr>
      </w:pPr>
      <w:r w:rsidRPr="00690A26">
        <w:rPr>
          <w:lang w:val="en-US"/>
        </w:rPr>
        <w:t xml:space="preserve">          content:</w:t>
      </w:r>
    </w:p>
    <w:p w14:paraId="3036C147" w14:textId="77777777" w:rsidR="009B0FB3" w:rsidRPr="00690A26" w:rsidRDefault="009B0FB3" w:rsidP="009B0FB3">
      <w:pPr>
        <w:pStyle w:val="PL"/>
        <w:rPr>
          <w:lang w:val="en-US"/>
        </w:rPr>
      </w:pPr>
      <w:r w:rsidRPr="00690A26">
        <w:rPr>
          <w:lang w:val="en-US"/>
        </w:rPr>
        <w:t xml:space="preserve">            application/json:</w:t>
      </w:r>
    </w:p>
    <w:p w14:paraId="3FA18594" w14:textId="77777777" w:rsidR="009B0FB3" w:rsidRPr="00690A26" w:rsidRDefault="009B0FB3" w:rsidP="009B0FB3">
      <w:pPr>
        <w:pStyle w:val="PL"/>
        <w:rPr>
          <w:lang w:val="en-US"/>
        </w:rPr>
      </w:pPr>
      <w:r w:rsidRPr="00690A26">
        <w:rPr>
          <w:lang w:val="en-US"/>
        </w:rPr>
        <w:t xml:space="preserve">              schema:</w:t>
      </w:r>
    </w:p>
    <w:p w14:paraId="328E4EDD" w14:textId="77777777" w:rsidR="009B0FB3" w:rsidRPr="00690A26" w:rsidRDefault="009B0FB3" w:rsidP="009B0FB3">
      <w:pPr>
        <w:pStyle w:val="PL"/>
        <w:rPr>
          <w:lang w:val="en-US"/>
        </w:rPr>
      </w:pPr>
      <w:r w:rsidRPr="00690A26">
        <w:rPr>
          <w:lang w:val="en-US"/>
        </w:rPr>
        <w:t xml:space="preserve">                $ref: 'TS29510_Nnrf_NFManagement.yaml#/components/schemas/TngfInfo'</w:t>
      </w:r>
    </w:p>
    <w:p w14:paraId="187454CC" w14:textId="77777777" w:rsidR="009B0FB3" w:rsidRPr="00690A26" w:rsidRDefault="009B0FB3" w:rsidP="009B0FB3">
      <w:pPr>
        <w:pStyle w:val="PL"/>
        <w:rPr>
          <w:lang w:val="en-US"/>
        </w:rPr>
      </w:pPr>
      <w:r w:rsidRPr="00690A26">
        <w:rPr>
          <w:lang w:val="en-US"/>
        </w:rPr>
        <w:t xml:space="preserve">        - name: </w:t>
      </w:r>
      <w:r>
        <w:rPr>
          <w:lang w:val="en-US"/>
        </w:rPr>
        <w:t>twif</w:t>
      </w:r>
      <w:r w:rsidRPr="00690A26">
        <w:rPr>
          <w:lang w:val="en-US"/>
        </w:rPr>
        <w:t>-info</w:t>
      </w:r>
    </w:p>
    <w:p w14:paraId="41E5C7C9" w14:textId="77777777" w:rsidR="009B0FB3" w:rsidRPr="00690A26" w:rsidRDefault="009B0FB3" w:rsidP="009B0FB3">
      <w:pPr>
        <w:pStyle w:val="PL"/>
        <w:rPr>
          <w:lang w:val="en-US"/>
        </w:rPr>
      </w:pPr>
      <w:r w:rsidRPr="00690A26">
        <w:rPr>
          <w:lang w:val="en-US"/>
        </w:rPr>
        <w:t xml:space="preserve">          in: query</w:t>
      </w:r>
    </w:p>
    <w:p w14:paraId="272E5445" w14:textId="77777777" w:rsidR="009B0FB3" w:rsidRPr="00690A26" w:rsidRDefault="009B0FB3" w:rsidP="009B0FB3">
      <w:pPr>
        <w:pStyle w:val="PL"/>
        <w:rPr>
          <w:lang w:val="en-US"/>
        </w:rPr>
      </w:pPr>
      <w:r w:rsidRPr="00690A26">
        <w:rPr>
          <w:lang w:val="en-US"/>
        </w:rPr>
        <w:t xml:space="preserve">          description: UPF collocated with T</w:t>
      </w:r>
      <w:r>
        <w:rPr>
          <w:lang w:val="en-US"/>
        </w:rPr>
        <w:t>WIF</w:t>
      </w:r>
    </w:p>
    <w:p w14:paraId="3763A446" w14:textId="77777777" w:rsidR="009B0FB3" w:rsidRPr="00690A26" w:rsidRDefault="009B0FB3" w:rsidP="009B0FB3">
      <w:pPr>
        <w:pStyle w:val="PL"/>
        <w:rPr>
          <w:lang w:val="en-US"/>
        </w:rPr>
      </w:pPr>
      <w:r w:rsidRPr="00690A26">
        <w:rPr>
          <w:lang w:val="en-US"/>
        </w:rPr>
        <w:t xml:space="preserve">          content:</w:t>
      </w:r>
    </w:p>
    <w:p w14:paraId="04A1D6AB" w14:textId="77777777" w:rsidR="009B0FB3" w:rsidRPr="00690A26" w:rsidRDefault="009B0FB3" w:rsidP="009B0FB3">
      <w:pPr>
        <w:pStyle w:val="PL"/>
        <w:rPr>
          <w:lang w:val="en-US"/>
        </w:rPr>
      </w:pPr>
      <w:r w:rsidRPr="00690A26">
        <w:rPr>
          <w:lang w:val="en-US"/>
        </w:rPr>
        <w:t xml:space="preserve">            application/json:</w:t>
      </w:r>
    </w:p>
    <w:p w14:paraId="4FB50B4D" w14:textId="77777777" w:rsidR="009B0FB3" w:rsidRPr="00690A26" w:rsidRDefault="009B0FB3" w:rsidP="009B0FB3">
      <w:pPr>
        <w:pStyle w:val="PL"/>
        <w:rPr>
          <w:lang w:val="en-US"/>
        </w:rPr>
      </w:pPr>
      <w:r w:rsidRPr="00690A26">
        <w:rPr>
          <w:lang w:val="en-US"/>
        </w:rPr>
        <w:t xml:space="preserve">              schema:</w:t>
      </w:r>
    </w:p>
    <w:p w14:paraId="6F7F771D" w14:textId="77777777" w:rsidR="009B0FB3" w:rsidRPr="00690A26" w:rsidRDefault="009B0FB3" w:rsidP="009B0FB3">
      <w:pPr>
        <w:pStyle w:val="PL"/>
        <w:rPr>
          <w:lang w:val="en-US"/>
        </w:rPr>
      </w:pPr>
      <w:r w:rsidRPr="00690A26">
        <w:rPr>
          <w:lang w:val="en-US"/>
        </w:rPr>
        <w:t xml:space="preserve">                $ref: 'TS29510_Nnrf_NFManagement.yaml#/components/schemas/T</w:t>
      </w:r>
      <w:r>
        <w:rPr>
          <w:lang w:val="en-US"/>
        </w:rPr>
        <w:t>wi</w:t>
      </w:r>
      <w:r w:rsidRPr="00690A26">
        <w:rPr>
          <w:lang w:val="en-US"/>
        </w:rPr>
        <w:t>fInfo'</w:t>
      </w:r>
    </w:p>
    <w:p w14:paraId="08099431" w14:textId="77777777" w:rsidR="009B0FB3" w:rsidRPr="00690A26" w:rsidRDefault="009B0FB3" w:rsidP="009B0FB3">
      <w:pPr>
        <w:pStyle w:val="PL"/>
        <w:rPr>
          <w:lang w:val="en-US"/>
        </w:rPr>
      </w:pPr>
      <w:r w:rsidRPr="00690A26">
        <w:rPr>
          <w:lang w:val="en-US"/>
        </w:rPr>
        <w:t xml:space="preserve">        - name: </w:t>
      </w:r>
      <w:r w:rsidRPr="00690A26">
        <w:rPr>
          <w:lang w:eastAsia="zh-CN"/>
        </w:rPr>
        <w:t>target-nf-set-id</w:t>
      </w:r>
    </w:p>
    <w:p w14:paraId="7286CAA1" w14:textId="77777777" w:rsidR="009B0FB3" w:rsidRPr="00690A26" w:rsidRDefault="009B0FB3" w:rsidP="009B0FB3">
      <w:pPr>
        <w:pStyle w:val="PL"/>
        <w:rPr>
          <w:lang w:val="en-US"/>
        </w:rPr>
      </w:pPr>
      <w:r w:rsidRPr="00690A26">
        <w:rPr>
          <w:lang w:val="en-US"/>
        </w:rPr>
        <w:t xml:space="preserve">          in: query</w:t>
      </w:r>
    </w:p>
    <w:p w14:paraId="3818707C" w14:textId="77777777" w:rsidR="009B0FB3" w:rsidRPr="00690A26" w:rsidRDefault="009B0FB3" w:rsidP="009B0FB3">
      <w:pPr>
        <w:pStyle w:val="PL"/>
        <w:rPr>
          <w:lang w:val="en-US"/>
        </w:rPr>
      </w:pPr>
      <w:r w:rsidRPr="00690A26">
        <w:rPr>
          <w:lang w:val="en-US"/>
        </w:rPr>
        <w:t xml:space="preserve">          description: Target NF Set ID</w:t>
      </w:r>
    </w:p>
    <w:p w14:paraId="1CA01167" w14:textId="77777777" w:rsidR="009B0FB3" w:rsidRPr="00690A26" w:rsidRDefault="009B0FB3" w:rsidP="009B0FB3">
      <w:pPr>
        <w:pStyle w:val="PL"/>
        <w:rPr>
          <w:lang w:val="en-US"/>
        </w:rPr>
      </w:pPr>
      <w:r w:rsidRPr="00690A26">
        <w:rPr>
          <w:lang w:val="en-US"/>
        </w:rPr>
        <w:t xml:space="preserve">          schema:</w:t>
      </w:r>
    </w:p>
    <w:p w14:paraId="43C8536A" w14:textId="77777777" w:rsidR="009B0FB3" w:rsidRPr="00690A26" w:rsidRDefault="009B0FB3" w:rsidP="009B0FB3">
      <w:pPr>
        <w:pStyle w:val="PL"/>
        <w:rPr>
          <w:lang w:val="en-US"/>
        </w:rPr>
      </w:pPr>
      <w:r w:rsidRPr="00690A26">
        <w:rPr>
          <w:lang w:val="en-US"/>
        </w:rPr>
        <w:t xml:space="preserve">            $ref: 'TS29571_CommonData.yaml#/components/schemas/NfSetId'</w:t>
      </w:r>
    </w:p>
    <w:p w14:paraId="7734EFC8" w14:textId="77777777" w:rsidR="009B0FB3" w:rsidRPr="00690A26" w:rsidRDefault="009B0FB3" w:rsidP="009B0FB3">
      <w:pPr>
        <w:pStyle w:val="PL"/>
        <w:rPr>
          <w:lang w:val="en-US"/>
        </w:rPr>
      </w:pPr>
      <w:r w:rsidRPr="00690A26">
        <w:rPr>
          <w:lang w:val="en-US"/>
        </w:rPr>
        <w:t xml:space="preserve">        - name: </w:t>
      </w:r>
      <w:r w:rsidRPr="00690A26">
        <w:rPr>
          <w:lang w:eastAsia="zh-CN"/>
        </w:rPr>
        <w:t>target-nf-service-set-id</w:t>
      </w:r>
    </w:p>
    <w:p w14:paraId="44DFC989" w14:textId="77777777" w:rsidR="009B0FB3" w:rsidRPr="00690A26" w:rsidRDefault="009B0FB3" w:rsidP="009B0FB3">
      <w:pPr>
        <w:pStyle w:val="PL"/>
        <w:rPr>
          <w:lang w:val="en-US"/>
        </w:rPr>
      </w:pPr>
      <w:r w:rsidRPr="00690A26">
        <w:rPr>
          <w:lang w:val="en-US"/>
        </w:rPr>
        <w:t xml:space="preserve">          in: query</w:t>
      </w:r>
    </w:p>
    <w:p w14:paraId="58436C9A" w14:textId="77777777" w:rsidR="009B0FB3" w:rsidRPr="00690A26" w:rsidRDefault="009B0FB3" w:rsidP="009B0FB3">
      <w:pPr>
        <w:pStyle w:val="PL"/>
        <w:rPr>
          <w:lang w:val="en-US"/>
        </w:rPr>
      </w:pPr>
      <w:r w:rsidRPr="00690A26">
        <w:rPr>
          <w:lang w:val="en-US"/>
        </w:rPr>
        <w:t xml:space="preserve">          description: Target NF Service Set ID</w:t>
      </w:r>
    </w:p>
    <w:p w14:paraId="2DAA3600" w14:textId="77777777" w:rsidR="009B0FB3" w:rsidRPr="00690A26" w:rsidRDefault="009B0FB3" w:rsidP="009B0FB3">
      <w:pPr>
        <w:pStyle w:val="PL"/>
        <w:rPr>
          <w:lang w:val="en-US"/>
        </w:rPr>
      </w:pPr>
      <w:r w:rsidRPr="00690A26">
        <w:rPr>
          <w:lang w:val="en-US"/>
        </w:rPr>
        <w:t xml:space="preserve">          schema:</w:t>
      </w:r>
    </w:p>
    <w:p w14:paraId="75E6609C" w14:textId="77777777" w:rsidR="009B0FB3" w:rsidRPr="00690A26" w:rsidRDefault="009B0FB3" w:rsidP="009B0FB3">
      <w:pPr>
        <w:pStyle w:val="PL"/>
        <w:rPr>
          <w:lang w:val="en-US"/>
        </w:rPr>
      </w:pPr>
      <w:r w:rsidRPr="00690A26">
        <w:rPr>
          <w:lang w:val="en-US"/>
        </w:rPr>
        <w:t xml:space="preserve">            $ref: 'TS29571_CommonData.yaml#/components/schemas/NfServiceSetId'</w:t>
      </w:r>
    </w:p>
    <w:p w14:paraId="22152CDF" w14:textId="77777777" w:rsidR="009B0FB3" w:rsidRPr="00690A26" w:rsidRDefault="009B0FB3" w:rsidP="009B0FB3">
      <w:pPr>
        <w:pStyle w:val="PL"/>
        <w:rPr>
          <w:lang w:val="en-US"/>
        </w:rPr>
      </w:pPr>
      <w:r w:rsidRPr="00690A26">
        <w:rPr>
          <w:lang w:val="en-US"/>
        </w:rPr>
        <w:t xml:space="preserve">        - name: nef-id</w:t>
      </w:r>
    </w:p>
    <w:p w14:paraId="21672594" w14:textId="77777777" w:rsidR="009B0FB3" w:rsidRPr="00690A26" w:rsidRDefault="009B0FB3" w:rsidP="009B0FB3">
      <w:pPr>
        <w:pStyle w:val="PL"/>
        <w:rPr>
          <w:lang w:val="en-US"/>
        </w:rPr>
      </w:pPr>
      <w:r w:rsidRPr="00690A26">
        <w:rPr>
          <w:lang w:val="en-US"/>
        </w:rPr>
        <w:t xml:space="preserve">          in: query</w:t>
      </w:r>
    </w:p>
    <w:p w14:paraId="0D196BF2" w14:textId="77777777" w:rsidR="009B0FB3" w:rsidRPr="00690A26" w:rsidRDefault="009B0FB3" w:rsidP="009B0FB3">
      <w:pPr>
        <w:pStyle w:val="PL"/>
        <w:rPr>
          <w:lang w:val="en-US"/>
        </w:rPr>
      </w:pPr>
      <w:r w:rsidRPr="00690A26">
        <w:rPr>
          <w:lang w:val="en-US"/>
        </w:rPr>
        <w:t xml:space="preserve">          description: NEF ID</w:t>
      </w:r>
    </w:p>
    <w:p w14:paraId="234ED9D7" w14:textId="77777777" w:rsidR="009B0FB3" w:rsidRPr="00690A26" w:rsidRDefault="009B0FB3" w:rsidP="009B0FB3">
      <w:pPr>
        <w:pStyle w:val="PL"/>
        <w:rPr>
          <w:lang w:val="en-US"/>
        </w:rPr>
      </w:pPr>
      <w:r w:rsidRPr="00690A26">
        <w:rPr>
          <w:lang w:val="en-US"/>
        </w:rPr>
        <w:t xml:space="preserve">          schema:</w:t>
      </w:r>
    </w:p>
    <w:p w14:paraId="2307C60E" w14:textId="77777777" w:rsidR="009B0FB3" w:rsidRPr="00690A26" w:rsidRDefault="009B0FB3" w:rsidP="009B0FB3">
      <w:pPr>
        <w:pStyle w:val="PL"/>
        <w:rPr>
          <w:lang w:val="en-US"/>
        </w:rPr>
      </w:pPr>
      <w:r w:rsidRPr="00690A26">
        <w:t xml:space="preserve">            $ref: 'TS29510_Nnrf_NFManagement.yaml#/components/schemas/NefId'</w:t>
      </w:r>
    </w:p>
    <w:p w14:paraId="7C45BC5B" w14:textId="77777777" w:rsidR="009B0FB3" w:rsidRPr="00690A26" w:rsidRDefault="009B0FB3" w:rsidP="009B0FB3">
      <w:pPr>
        <w:pStyle w:val="PL"/>
        <w:rPr>
          <w:lang w:val="en-US"/>
        </w:rPr>
      </w:pPr>
      <w:r w:rsidRPr="00690A26">
        <w:rPr>
          <w:lang w:val="en-US"/>
        </w:rPr>
        <w:t xml:space="preserve">        - name: </w:t>
      </w:r>
      <w:r w:rsidRPr="00690A26">
        <w:rPr>
          <w:lang w:eastAsia="zh-CN"/>
        </w:rPr>
        <w:t>notification-type</w:t>
      </w:r>
    </w:p>
    <w:p w14:paraId="1A57F4E2" w14:textId="77777777" w:rsidR="009B0FB3" w:rsidRPr="00690A26" w:rsidRDefault="009B0FB3" w:rsidP="009B0FB3">
      <w:pPr>
        <w:pStyle w:val="PL"/>
        <w:rPr>
          <w:lang w:val="en-US"/>
        </w:rPr>
      </w:pPr>
      <w:r w:rsidRPr="00690A26">
        <w:rPr>
          <w:lang w:val="en-US"/>
        </w:rPr>
        <w:t xml:space="preserve">          in: query</w:t>
      </w:r>
    </w:p>
    <w:p w14:paraId="3B5A4550" w14:textId="77777777" w:rsidR="009B0FB3" w:rsidRPr="00690A26" w:rsidRDefault="009B0FB3" w:rsidP="009B0FB3">
      <w:pPr>
        <w:pStyle w:val="PL"/>
        <w:rPr>
          <w:lang w:val="en-US"/>
        </w:rPr>
      </w:pPr>
      <w:r w:rsidRPr="00690A26">
        <w:rPr>
          <w:lang w:val="en-US"/>
        </w:rPr>
        <w:t xml:space="preserve">          description: Notification Type</w:t>
      </w:r>
    </w:p>
    <w:p w14:paraId="1121E548" w14:textId="77777777" w:rsidR="009B0FB3" w:rsidRPr="00690A26" w:rsidRDefault="009B0FB3" w:rsidP="009B0FB3">
      <w:pPr>
        <w:pStyle w:val="PL"/>
        <w:rPr>
          <w:lang w:val="en-US"/>
        </w:rPr>
      </w:pPr>
      <w:r w:rsidRPr="00690A26">
        <w:rPr>
          <w:lang w:val="en-US"/>
        </w:rPr>
        <w:t xml:space="preserve">          schema:</w:t>
      </w:r>
    </w:p>
    <w:p w14:paraId="5C65BF1D" w14:textId="77777777" w:rsidR="009B0FB3" w:rsidRPr="00690A26" w:rsidRDefault="009B0FB3" w:rsidP="009B0FB3">
      <w:pPr>
        <w:pStyle w:val="PL"/>
        <w:rPr>
          <w:lang w:val="en-US"/>
        </w:rPr>
      </w:pPr>
      <w:r w:rsidRPr="00690A26">
        <w:rPr>
          <w:lang w:val="en-US"/>
        </w:rPr>
        <w:t xml:space="preserve">            $ref: '</w:t>
      </w:r>
      <w:r w:rsidRPr="00690A26">
        <w:t>TS29510_Nnrf_NFManagement.yaml</w:t>
      </w:r>
      <w:r w:rsidRPr="00690A26">
        <w:rPr>
          <w:lang w:val="en-US"/>
        </w:rPr>
        <w:t>#/components/schemas/NotificationType'</w:t>
      </w:r>
    </w:p>
    <w:p w14:paraId="4661B212" w14:textId="77777777" w:rsidR="009B0FB3" w:rsidRDefault="009B0FB3" w:rsidP="009B0FB3">
      <w:pPr>
        <w:pStyle w:val="PL"/>
        <w:rPr>
          <w:lang w:val="en-US"/>
        </w:rPr>
      </w:pPr>
      <w:r>
        <w:rPr>
          <w:lang w:val="en-US"/>
        </w:rPr>
        <w:t xml:space="preserve">        - name: </w:t>
      </w:r>
      <w:r>
        <w:rPr>
          <w:lang w:eastAsia="zh-CN"/>
        </w:rPr>
        <w:t>n1-msg-class</w:t>
      </w:r>
    </w:p>
    <w:p w14:paraId="2CF94404" w14:textId="77777777" w:rsidR="009B0FB3" w:rsidRDefault="009B0FB3" w:rsidP="009B0FB3">
      <w:pPr>
        <w:pStyle w:val="PL"/>
        <w:rPr>
          <w:lang w:val="en-US"/>
        </w:rPr>
      </w:pPr>
      <w:r>
        <w:rPr>
          <w:lang w:val="en-US"/>
        </w:rPr>
        <w:t xml:space="preserve">          in: query</w:t>
      </w:r>
    </w:p>
    <w:p w14:paraId="71B3215F" w14:textId="77777777" w:rsidR="009B0FB3" w:rsidRDefault="009B0FB3" w:rsidP="009B0FB3">
      <w:pPr>
        <w:pStyle w:val="PL"/>
        <w:rPr>
          <w:lang w:val="en-US"/>
        </w:rPr>
      </w:pPr>
      <w:r>
        <w:rPr>
          <w:lang w:val="en-US"/>
        </w:rPr>
        <w:t xml:space="preserve">          description: N1 Message Class</w:t>
      </w:r>
    </w:p>
    <w:p w14:paraId="00142424" w14:textId="77777777" w:rsidR="009B0FB3" w:rsidRDefault="009B0FB3" w:rsidP="009B0FB3">
      <w:pPr>
        <w:pStyle w:val="PL"/>
        <w:rPr>
          <w:lang w:val="en-US"/>
        </w:rPr>
      </w:pPr>
      <w:r>
        <w:rPr>
          <w:lang w:val="en-US"/>
        </w:rPr>
        <w:t xml:space="preserve">          schema:</w:t>
      </w:r>
    </w:p>
    <w:p w14:paraId="1FBB187A" w14:textId="77777777" w:rsidR="009B0FB3" w:rsidRDefault="009B0FB3" w:rsidP="009B0FB3">
      <w:pPr>
        <w:pStyle w:val="PL"/>
        <w:rPr>
          <w:lang w:val="en-US"/>
        </w:rPr>
      </w:pPr>
      <w:r>
        <w:rPr>
          <w:lang w:val="en-US"/>
        </w:rPr>
        <w:t xml:space="preserve">            $ref: '</w:t>
      </w:r>
      <w:r>
        <w:t>TS29518_Namf_Communication.yaml#/components/schemas/N1MessageClass</w:t>
      </w:r>
      <w:r>
        <w:rPr>
          <w:lang w:val="en-US"/>
        </w:rPr>
        <w:t>'</w:t>
      </w:r>
    </w:p>
    <w:p w14:paraId="67A6B7EB" w14:textId="77777777" w:rsidR="009B0FB3" w:rsidRDefault="009B0FB3" w:rsidP="009B0FB3">
      <w:pPr>
        <w:pStyle w:val="PL"/>
        <w:rPr>
          <w:lang w:val="en-US"/>
        </w:rPr>
      </w:pPr>
      <w:r>
        <w:rPr>
          <w:lang w:val="en-US"/>
        </w:rPr>
        <w:t xml:space="preserve">        - name: </w:t>
      </w:r>
      <w:r>
        <w:rPr>
          <w:lang w:eastAsia="zh-CN"/>
        </w:rPr>
        <w:t>n2-info-class</w:t>
      </w:r>
    </w:p>
    <w:p w14:paraId="01EA914F" w14:textId="77777777" w:rsidR="009B0FB3" w:rsidRDefault="009B0FB3" w:rsidP="009B0FB3">
      <w:pPr>
        <w:pStyle w:val="PL"/>
        <w:rPr>
          <w:lang w:val="en-US"/>
        </w:rPr>
      </w:pPr>
      <w:r>
        <w:rPr>
          <w:lang w:val="en-US"/>
        </w:rPr>
        <w:t xml:space="preserve">          in: query</w:t>
      </w:r>
    </w:p>
    <w:p w14:paraId="1ED53C7F" w14:textId="77777777" w:rsidR="009B0FB3" w:rsidRDefault="009B0FB3" w:rsidP="009B0FB3">
      <w:pPr>
        <w:pStyle w:val="PL"/>
        <w:rPr>
          <w:lang w:val="en-US"/>
        </w:rPr>
      </w:pPr>
      <w:r>
        <w:rPr>
          <w:lang w:val="en-US"/>
        </w:rPr>
        <w:t xml:space="preserve">          description: N2 Information Class</w:t>
      </w:r>
    </w:p>
    <w:p w14:paraId="757EA1D6" w14:textId="77777777" w:rsidR="009B0FB3" w:rsidRDefault="009B0FB3" w:rsidP="009B0FB3">
      <w:pPr>
        <w:pStyle w:val="PL"/>
        <w:rPr>
          <w:lang w:val="en-US"/>
        </w:rPr>
      </w:pPr>
      <w:r>
        <w:rPr>
          <w:lang w:val="en-US"/>
        </w:rPr>
        <w:t xml:space="preserve">          schema:</w:t>
      </w:r>
    </w:p>
    <w:p w14:paraId="16138D73" w14:textId="77777777" w:rsidR="009B0FB3" w:rsidRDefault="009B0FB3" w:rsidP="009B0FB3">
      <w:pPr>
        <w:pStyle w:val="PL"/>
        <w:rPr>
          <w:lang w:val="en-US"/>
        </w:rPr>
      </w:pPr>
      <w:r>
        <w:rPr>
          <w:lang w:val="en-US"/>
        </w:rPr>
        <w:t xml:space="preserve">            $ref: '</w:t>
      </w:r>
      <w:r>
        <w:t>TS29518_Namf_Communication.yaml#/components/schemas/N2InformationClass</w:t>
      </w:r>
      <w:r>
        <w:rPr>
          <w:lang w:val="en-US"/>
        </w:rPr>
        <w:t>'</w:t>
      </w:r>
    </w:p>
    <w:p w14:paraId="07262E40" w14:textId="77777777" w:rsidR="009B0FB3" w:rsidRPr="00690A26" w:rsidRDefault="009B0FB3" w:rsidP="009B0FB3">
      <w:pPr>
        <w:pStyle w:val="PL"/>
        <w:rPr>
          <w:lang w:val="en-US" w:eastAsia="zh-CN"/>
        </w:rPr>
      </w:pPr>
      <w:r w:rsidRPr="00690A26">
        <w:rPr>
          <w:lang w:val="en-US"/>
        </w:rPr>
        <w:t xml:space="preserve">        - name: </w:t>
      </w:r>
      <w:r w:rsidRPr="00690A26">
        <w:rPr>
          <w:rFonts w:hint="eastAsia"/>
          <w:lang w:val="en-US" w:eastAsia="zh-CN"/>
        </w:rPr>
        <w:t>serving-scope</w:t>
      </w:r>
    </w:p>
    <w:p w14:paraId="5EC90CF0" w14:textId="77777777" w:rsidR="009B0FB3" w:rsidRPr="00690A26" w:rsidRDefault="009B0FB3" w:rsidP="009B0FB3">
      <w:pPr>
        <w:pStyle w:val="PL"/>
        <w:rPr>
          <w:lang w:val="en-US"/>
        </w:rPr>
      </w:pPr>
      <w:r w:rsidRPr="00690A26">
        <w:rPr>
          <w:lang w:val="en-US"/>
        </w:rPr>
        <w:t xml:space="preserve">          in: query</w:t>
      </w:r>
    </w:p>
    <w:p w14:paraId="62023C29" w14:textId="77777777" w:rsidR="009B0FB3" w:rsidRPr="00690A26" w:rsidRDefault="009B0FB3" w:rsidP="009B0FB3">
      <w:pPr>
        <w:pStyle w:val="PL"/>
        <w:rPr>
          <w:lang w:val="en-US"/>
        </w:rPr>
      </w:pPr>
      <w:r w:rsidRPr="00690A26">
        <w:rPr>
          <w:lang w:val="en-US"/>
        </w:rPr>
        <w:t xml:space="preserve">          description: </w:t>
      </w:r>
      <w:r w:rsidRPr="00690A26">
        <w:rPr>
          <w:rFonts w:hint="eastAsia"/>
          <w:lang w:val="en-US" w:eastAsia="zh-CN"/>
        </w:rPr>
        <w:t>areas that can be served</w:t>
      </w:r>
      <w:r w:rsidRPr="00690A26">
        <w:rPr>
          <w:lang w:val="en-US"/>
        </w:rPr>
        <w:t xml:space="preserve"> by the target NF</w:t>
      </w:r>
    </w:p>
    <w:p w14:paraId="0ACADD18" w14:textId="77777777" w:rsidR="009B0FB3" w:rsidRPr="00690A26" w:rsidRDefault="009B0FB3" w:rsidP="009B0FB3">
      <w:pPr>
        <w:pStyle w:val="PL"/>
        <w:rPr>
          <w:lang w:val="en-US"/>
        </w:rPr>
      </w:pPr>
      <w:r w:rsidRPr="00690A26">
        <w:rPr>
          <w:lang w:val="en-US"/>
        </w:rPr>
        <w:t xml:space="preserve">          schema:</w:t>
      </w:r>
    </w:p>
    <w:p w14:paraId="2390A049" w14:textId="77777777" w:rsidR="009B0FB3" w:rsidRPr="00690A26" w:rsidRDefault="009B0FB3" w:rsidP="009B0FB3">
      <w:pPr>
        <w:pStyle w:val="PL"/>
        <w:rPr>
          <w:lang w:val="en-US"/>
        </w:rPr>
      </w:pPr>
      <w:r w:rsidRPr="00690A26">
        <w:rPr>
          <w:lang w:val="en-US"/>
        </w:rPr>
        <w:t xml:space="preserve">            type: array</w:t>
      </w:r>
    </w:p>
    <w:p w14:paraId="7E61DDB1" w14:textId="77777777" w:rsidR="009B0FB3" w:rsidRPr="00690A26" w:rsidRDefault="009B0FB3" w:rsidP="009B0FB3">
      <w:pPr>
        <w:pStyle w:val="PL"/>
        <w:rPr>
          <w:lang w:val="en-US"/>
        </w:rPr>
      </w:pPr>
      <w:r w:rsidRPr="00690A26">
        <w:rPr>
          <w:lang w:val="en-US"/>
        </w:rPr>
        <w:t xml:space="preserve">            items:</w:t>
      </w:r>
    </w:p>
    <w:p w14:paraId="0B82D2F4" w14:textId="77777777" w:rsidR="009B0FB3" w:rsidRPr="00690A26" w:rsidRDefault="009B0FB3" w:rsidP="009B0FB3">
      <w:pPr>
        <w:pStyle w:val="PL"/>
        <w:rPr>
          <w:lang w:val="en-US" w:eastAsia="zh-CN"/>
        </w:rPr>
      </w:pPr>
      <w:r w:rsidRPr="00690A26">
        <w:rPr>
          <w:lang w:val="en-US"/>
        </w:rPr>
        <w:t xml:space="preserve">              </w:t>
      </w:r>
      <w:r w:rsidRPr="00690A26">
        <w:rPr>
          <w:rFonts w:hint="eastAsia"/>
          <w:lang w:val="en-US" w:eastAsia="zh-CN"/>
        </w:rPr>
        <w:t>type: string</w:t>
      </w:r>
    </w:p>
    <w:p w14:paraId="34E393A9" w14:textId="77777777" w:rsidR="009B0FB3" w:rsidRPr="00690A26" w:rsidRDefault="009B0FB3" w:rsidP="009B0FB3">
      <w:pPr>
        <w:pStyle w:val="PL"/>
      </w:pPr>
      <w:r w:rsidRPr="00690A26">
        <w:rPr>
          <w:lang w:val="en-US"/>
        </w:rPr>
        <w:t xml:space="preserve">            </w:t>
      </w:r>
      <w:r w:rsidRPr="00690A26">
        <w:t>minItems: 1</w:t>
      </w:r>
    </w:p>
    <w:p w14:paraId="19A49D01" w14:textId="77777777" w:rsidR="009B0FB3" w:rsidRPr="00690A26" w:rsidRDefault="009B0FB3" w:rsidP="009B0FB3">
      <w:pPr>
        <w:pStyle w:val="PL"/>
        <w:rPr>
          <w:lang w:val="en-US"/>
        </w:rPr>
      </w:pPr>
      <w:r w:rsidRPr="00690A26">
        <w:rPr>
          <w:lang w:val="en-US"/>
        </w:rPr>
        <w:t xml:space="preserve">          style: form</w:t>
      </w:r>
    </w:p>
    <w:p w14:paraId="5B27E456" w14:textId="77777777" w:rsidR="009B0FB3" w:rsidRPr="00690A26" w:rsidRDefault="009B0FB3" w:rsidP="009B0FB3">
      <w:pPr>
        <w:pStyle w:val="PL"/>
        <w:rPr>
          <w:color w:val="FF0000"/>
          <w:lang w:val="en-US" w:eastAsia="zh-CN"/>
        </w:rPr>
      </w:pPr>
      <w:r w:rsidRPr="00690A26">
        <w:rPr>
          <w:lang w:val="en-US"/>
        </w:rPr>
        <w:t xml:space="preserve">          explode: false</w:t>
      </w:r>
    </w:p>
    <w:p w14:paraId="246FA131" w14:textId="77777777" w:rsidR="009B0FB3" w:rsidRPr="00690A26" w:rsidRDefault="009B0FB3" w:rsidP="009B0FB3">
      <w:pPr>
        <w:pStyle w:val="PL"/>
        <w:rPr>
          <w:lang w:val="en-US"/>
        </w:rPr>
      </w:pPr>
      <w:r w:rsidRPr="00690A26">
        <w:rPr>
          <w:lang w:val="en-US"/>
        </w:rPr>
        <w:t xml:space="preserve">        - name: imsi</w:t>
      </w:r>
    </w:p>
    <w:p w14:paraId="6987A87E" w14:textId="77777777" w:rsidR="009B0FB3" w:rsidRPr="00690A26" w:rsidRDefault="009B0FB3" w:rsidP="009B0FB3">
      <w:pPr>
        <w:pStyle w:val="PL"/>
        <w:rPr>
          <w:lang w:val="en-US"/>
        </w:rPr>
      </w:pPr>
      <w:r w:rsidRPr="00690A26">
        <w:rPr>
          <w:lang w:val="en-US"/>
        </w:rPr>
        <w:t xml:space="preserve">          in: query</w:t>
      </w:r>
    </w:p>
    <w:p w14:paraId="1457E5DC" w14:textId="77777777" w:rsidR="009B0FB3" w:rsidRPr="00690A26" w:rsidRDefault="009B0FB3" w:rsidP="009B0FB3">
      <w:pPr>
        <w:pStyle w:val="PL"/>
        <w:rPr>
          <w:lang w:val="en-US"/>
        </w:rPr>
      </w:pPr>
      <w:r w:rsidRPr="00690A26">
        <w:rPr>
          <w:lang w:val="en-US"/>
        </w:rPr>
        <w:t xml:space="preserve">          description: IMSI of the requester UE to search for an appropriate NF (e.g. HSS)</w:t>
      </w:r>
    </w:p>
    <w:p w14:paraId="0B19D49C" w14:textId="77777777" w:rsidR="009B0FB3" w:rsidRPr="00690A26" w:rsidRDefault="009B0FB3" w:rsidP="009B0FB3">
      <w:pPr>
        <w:pStyle w:val="PL"/>
        <w:rPr>
          <w:lang w:val="en-US"/>
        </w:rPr>
      </w:pPr>
      <w:r w:rsidRPr="00690A26">
        <w:rPr>
          <w:lang w:val="en-US"/>
        </w:rPr>
        <w:t xml:space="preserve">          schema:</w:t>
      </w:r>
    </w:p>
    <w:p w14:paraId="78FE142C" w14:textId="77777777" w:rsidR="009B0FB3" w:rsidRPr="00690A26" w:rsidRDefault="009B0FB3" w:rsidP="009B0FB3">
      <w:pPr>
        <w:pStyle w:val="PL"/>
        <w:rPr>
          <w:lang w:val="en-US"/>
        </w:rPr>
      </w:pPr>
      <w:r w:rsidRPr="00690A26">
        <w:rPr>
          <w:lang w:val="en-US"/>
        </w:rPr>
        <w:t xml:space="preserve">            type: string</w:t>
      </w:r>
    </w:p>
    <w:p w14:paraId="4658E255" w14:textId="77777777" w:rsidR="009B0FB3" w:rsidRPr="00690A26" w:rsidRDefault="009B0FB3" w:rsidP="009B0FB3">
      <w:pPr>
        <w:pStyle w:val="PL"/>
        <w:rPr>
          <w:lang w:val="en-US"/>
        </w:rPr>
      </w:pPr>
      <w:r>
        <w:rPr>
          <w:lang w:val="en-US"/>
        </w:rPr>
        <w:t xml:space="preserve">            pattern: '</w:t>
      </w:r>
      <w:r w:rsidRPr="006F649C">
        <w:rPr>
          <w:lang w:val="en-US"/>
        </w:rPr>
        <w:t>^[0-9]{5,15}$</w:t>
      </w:r>
      <w:r>
        <w:rPr>
          <w:lang w:val="en-US"/>
        </w:rPr>
        <w:t>'</w:t>
      </w:r>
    </w:p>
    <w:p w14:paraId="5AEFA494" w14:textId="77777777" w:rsidR="009B0FB3" w:rsidRPr="00690A26" w:rsidRDefault="009B0FB3" w:rsidP="009B0FB3">
      <w:pPr>
        <w:pStyle w:val="PL"/>
        <w:rPr>
          <w:lang w:val="en-US"/>
        </w:rPr>
      </w:pPr>
      <w:r w:rsidRPr="00690A26">
        <w:rPr>
          <w:lang w:val="en-US"/>
        </w:rPr>
        <w:t xml:space="preserve">        - name: im</w:t>
      </w:r>
      <w:r>
        <w:rPr>
          <w:lang w:val="en-US"/>
        </w:rPr>
        <w:t>s-private-identity</w:t>
      </w:r>
    </w:p>
    <w:p w14:paraId="3689A978" w14:textId="77777777" w:rsidR="009B0FB3" w:rsidRPr="00690A26" w:rsidRDefault="009B0FB3" w:rsidP="009B0FB3">
      <w:pPr>
        <w:pStyle w:val="PL"/>
        <w:rPr>
          <w:lang w:val="en-US"/>
        </w:rPr>
      </w:pPr>
      <w:r w:rsidRPr="00690A26">
        <w:rPr>
          <w:lang w:val="en-US"/>
        </w:rPr>
        <w:t xml:space="preserve">          in: query</w:t>
      </w:r>
    </w:p>
    <w:p w14:paraId="5A37230E" w14:textId="77777777" w:rsidR="009B0FB3" w:rsidRPr="00690A26" w:rsidRDefault="009B0FB3" w:rsidP="009B0FB3">
      <w:pPr>
        <w:pStyle w:val="PL"/>
        <w:rPr>
          <w:lang w:val="en-US"/>
        </w:rPr>
      </w:pPr>
      <w:r w:rsidRPr="00690A26">
        <w:rPr>
          <w:lang w:val="en-US"/>
        </w:rPr>
        <w:t xml:space="preserve">          description: IM</w:t>
      </w:r>
      <w:r>
        <w:rPr>
          <w:lang w:val="en-US"/>
        </w:rPr>
        <w:t>P</w:t>
      </w:r>
      <w:r w:rsidRPr="00690A26">
        <w:rPr>
          <w:lang w:val="en-US"/>
        </w:rPr>
        <w:t>I of the requester UE to search for a</w:t>
      </w:r>
      <w:r>
        <w:rPr>
          <w:lang w:val="en-US"/>
        </w:rPr>
        <w:t xml:space="preserve"> target</w:t>
      </w:r>
      <w:r w:rsidRPr="00690A26">
        <w:rPr>
          <w:lang w:val="en-US"/>
        </w:rPr>
        <w:t xml:space="preserve"> HSS</w:t>
      </w:r>
    </w:p>
    <w:p w14:paraId="1048AE59" w14:textId="77777777" w:rsidR="009B0FB3" w:rsidRPr="00690A26" w:rsidRDefault="009B0FB3" w:rsidP="009B0FB3">
      <w:pPr>
        <w:pStyle w:val="PL"/>
        <w:rPr>
          <w:lang w:val="en-US"/>
        </w:rPr>
      </w:pPr>
      <w:r w:rsidRPr="00690A26">
        <w:rPr>
          <w:lang w:val="en-US"/>
        </w:rPr>
        <w:t xml:space="preserve">          schema:</w:t>
      </w:r>
    </w:p>
    <w:p w14:paraId="4F555323" w14:textId="77777777" w:rsidR="009B0FB3" w:rsidRPr="00690A26" w:rsidRDefault="009B0FB3" w:rsidP="009B0FB3">
      <w:pPr>
        <w:pStyle w:val="PL"/>
        <w:rPr>
          <w:lang w:val="en-US"/>
        </w:rPr>
      </w:pPr>
      <w:r w:rsidRPr="00690A26">
        <w:rPr>
          <w:lang w:val="en-US"/>
        </w:rPr>
        <w:t xml:space="preserve">            type: string</w:t>
      </w:r>
    </w:p>
    <w:p w14:paraId="17635882" w14:textId="77777777" w:rsidR="009B0FB3" w:rsidRPr="00690A26" w:rsidRDefault="009B0FB3" w:rsidP="009B0FB3">
      <w:pPr>
        <w:pStyle w:val="PL"/>
        <w:rPr>
          <w:lang w:val="en-US"/>
        </w:rPr>
      </w:pPr>
      <w:r w:rsidRPr="00690A26">
        <w:rPr>
          <w:lang w:val="en-US"/>
        </w:rPr>
        <w:t xml:space="preserve">        - name: im</w:t>
      </w:r>
      <w:r>
        <w:rPr>
          <w:lang w:val="en-US"/>
        </w:rPr>
        <w:t>s-public-identity</w:t>
      </w:r>
    </w:p>
    <w:p w14:paraId="59473131" w14:textId="77777777" w:rsidR="009B0FB3" w:rsidRPr="00690A26" w:rsidRDefault="009B0FB3" w:rsidP="009B0FB3">
      <w:pPr>
        <w:pStyle w:val="PL"/>
        <w:rPr>
          <w:lang w:val="en-US"/>
        </w:rPr>
      </w:pPr>
      <w:r w:rsidRPr="00690A26">
        <w:rPr>
          <w:lang w:val="en-US"/>
        </w:rPr>
        <w:t xml:space="preserve">          in: query</w:t>
      </w:r>
    </w:p>
    <w:p w14:paraId="1B3706F6" w14:textId="77777777" w:rsidR="009B0FB3" w:rsidRPr="00690A26" w:rsidRDefault="009B0FB3" w:rsidP="009B0FB3">
      <w:pPr>
        <w:pStyle w:val="PL"/>
        <w:rPr>
          <w:lang w:val="en-US"/>
        </w:rPr>
      </w:pPr>
      <w:r w:rsidRPr="00690A26">
        <w:rPr>
          <w:lang w:val="en-US"/>
        </w:rPr>
        <w:t xml:space="preserve">          description: IM</w:t>
      </w:r>
      <w:r>
        <w:rPr>
          <w:lang w:val="en-US"/>
        </w:rPr>
        <w:t>S Public Identity</w:t>
      </w:r>
      <w:r w:rsidRPr="00690A26">
        <w:rPr>
          <w:lang w:val="en-US"/>
        </w:rPr>
        <w:t xml:space="preserve"> of the requester UE to search for a</w:t>
      </w:r>
      <w:r>
        <w:rPr>
          <w:lang w:val="en-US"/>
        </w:rPr>
        <w:t xml:space="preserve"> target</w:t>
      </w:r>
      <w:r w:rsidRPr="00690A26">
        <w:rPr>
          <w:lang w:val="en-US"/>
        </w:rPr>
        <w:t xml:space="preserve"> HSS</w:t>
      </w:r>
    </w:p>
    <w:p w14:paraId="2912BCE6" w14:textId="77777777" w:rsidR="009B0FB3" w:rsidRPr="00690A26" w:rsidRDefault="009B0FB3" w:rsidP="009B0FB3">
      <w:pPr>
        <w:pStyle w:val="PL"/>
        <w:rPr>
          <w:lang w:val="en-US"/>
        </w:rPr>
      </w:pPr>
      <w:r w:rsidRPr="00690A26">
        <w:rPr>
          <w:lang w:val="en-US"/>
        </w:rPr>
        <w:t xml:space="preserve">          schema:</w:t>
      </w:r>
    </w:p>
    <w:p w14:paraId="4EE57981" w14:textId="77777777" w:rsidR="009B0FB3" w:rsidRPr="00690A26" w:rsidRDefault="009B0FB3" w:rsidP="009B0FB3">
      <w:pPr>
        <w:pStyle w:val="PL"/>
        <w:rPr>
          <w:lang w:val="en-US"/>
        </w:rPr>
      </w:pPr>
      <w:r w:rsidRPr="00690A26">
        <w:rPr>
          <w:lang w:val="en-US"/>
        </w:rPr>
        <w:t xml:space="preserve">            type: string</w:t>
      </w:r>
    </w:p>
    <w:p w14:paraId="54731B4F" w14:textId="77777777" w:rsidR="009B0FB3" w:rsidRPr="00690A26" w:rsidRDefault="009B0FB3" w:rsidP="009B0FB3">
      <w:pPr>
        <w:pStyle w:val="PL"/>
        <w:rPr>
          <w:lang w:val="en-US"/>
        </w:rPr>
      </w:pPr>
      <w:r w:rsidRPr="00690A26">
        <w:rPr>
          <w:lang w:val="en-US"/>
        </w:rPr>
        <w:t xml:space="preserve">        - name: </w:t>
      </w:r>
      <w:r>
        <w:rPr>
          <w:lang w:val="en-US"/>
        </w:rPr>
        <w:t>msisdn</w:t>
      </w:r>
    </w:p>
    <w:p w14:paraId="5EEB908C" w14:textId="77777777" w:rsidR="009B0FB3" w:rsidRPr="00690A26" w:rsidRDefault="009B0FB3" w:rsidP="009B0FB3">
      <w:pPr>
        <w:pStyle w:val="PL"/>
        <w:rPr>
          <w:lang w:val="en-US"/>
        </w:rPr>
      </w:pPr>
      <w:r w:rsidRPr="00690A26">
        <w:rPr>
          <w:lang w:val="en-US"/>
        </w:rPr>
        <w:t xml:space="preserve">          in: query</w:t>
      </w:r>
    </w:p>
    <w:p w14:paraId="0E152573" w14:textId="77777777" w:rsidR="009B0FB3" w:rsidRPr="00690A26" w:rsidRDefault="009B0FB3" w:rsidP="009B0FB3">
      <w:pPr>
        <w:pStyle w:val="PL"/>
        <w:rPr>
          <w:lang w:val="en-US"/>
        </w:rPr>
      </w:pPr>
      <w:r w:rsidRPr="00690A26">
        <w:rPr>
          <w:lang w:val="en-US"/>
        </w:rPr>
        <w:t xml:space="preserve">          description: </w:t>
      </w:r>
      <w:r>
        <w:rPr>
          <w:lang w:val="en-US"/>
        </w:rPr>
        <w:t>MSISDN</w:t>
      </w:r>
      <w:r w:rsidRPr="00690A26">
        <w:rPr>
          <w:lang w:val="en-US"/>
        </w:rPr>
        <w:t xml:space="preserve"> of the requester UE to search for a</w:t>
      </w:r>
      <w:r>
        <w:rPr>
          <w:lang w:val="en-US"/>
        </w:rPr>
        <w:t xml:space="preserve"> target</w:t>
      </w:r>
      <w:r w:rsidRPr="00690A26">
        <w:rPr>
          <w:lang w:val="en-US"/>
        </w:rPr>
        <w:t xml:space="preserve"> HSS</w:t>
      </w:r>
    </w:p>
    <w:p w14:paraId="5C4A7768" w14:textId="77777777" w:rsidR="009B0FB3" w:rsidRPr="00690A26" w:rsidRDefault="009B0FB3" w:rsidP="009B0FB3">
      <w:pPr>
        <w:pStyle w:val="PL"/>
        <w:rPr>
          <w:lang w:val="en-US"/>
        </w:rPr>
      </w:pPr>
      <w:r w:rsidRPr="00690A26">
        <w:rPr>
          <w:lang w:val="en-US"/>
        </w:rPr>
        <w:t xml:space="preserve">          schema:</w:t>
      </w:r>
    </w:p>
    <w:p w14:paraId="2FD3A753" w14:textId="77777777" w:rsidR="009B0FB3" w:rsidRPr="00690A26" w:rsidRDefault="009B0FB3" w:rsidP="009B0FB3">
      <w:pPr>
        <w:pStyle w:val="PL"/>
        <w:rPr>
          <w:lang w:val="en-US"/>
        </w:rPr>
      </w:pPr>
      <w:r w:rsidRPr="00690A26">
        <w:rPr>
          <w:lang w:val="en-US"/>
        </w:rPr>
        <w:t xml:space="preserve">            type: string</w:t>
      </w:r>
    </w:p>
    <w:p w14:paraId="65C6ED1F" w14:textId="77777777" w:rsidR="009B0FB3" w:rsidRPr="00690A26" w:rsidRDefault="009B0FB3" w:rsidP="009B0FB3">
      <w:pPr>
        <w:pStyle w:val="PL"/>
        <w:rPr>
          <w:lang w:val="en-US"/>
        </w:rPr>
      </w:pPr>
      <w:r w:rsidRPr="00690A26">
        <w:rPr>
          <w:lang w:val="en-US"/>
        </w:rPr>
        <w:t xml:space="preserve">        - name: </w:t>
      </w:r>
      <w:r w:rsidRPr="00690A26">
        <w:t>preferred-api-versions</w:t>
      </w:r>
    </w:p>
    <w:p w14:paraId="1B83B387" w14:textId="77777777" w:rsidR="009B0FB3" w:rsidRPr="00690A26" w:rsidRDefault="009B0FB3" w:rsidP="009B0FB3">
      <w:pPr>
        <w:pStyle w:val="PL"/>
        <w:rPr>
          <w:lang w:val="en-US"/>
        </w:rPr>
      </w:pPr>
      <w:r w:rsidRPr="00690A26">
        <w:rPr>
          <w:lang w:val="en-US"/>
        </w:rPr>
        <w:t xml:space="preserve">          in: query</w:t>
      </w:r>
    </w:p>
    <w:p w14:paraId="268AFFC9" w14:textId="77777777" w:rsidR="009B0FB3" w:rsidRPr="00690A26" w:rsidRDefault="009B0FB3" w:rsidP="009B0FB3">
      <w:pPr>
        <w:pStyle w:val="PL"/>
      </w:pPr>
      <w:r w:rsidRPr="00690A26">
        <w:rPr>
          <w:lang w:val="en-US"/>
        </w:rPr>
        <w:t xml:space="preserve">          description: </w:t>
      </w:r>
      <w:r w:rsidRPr="00690A26">
        <w:t>Preferred API version of the services to be discovered</w:t>
      </w:r>
    </w:p>
    <w:p w14:paraId="3D838F45" w14:textId="77777777" w:rsidR="009B0FB3" w:rsidRPr="00690A26" w:rsidRDefault="009B0FB3" w:rsidP="009B0FB3">
      <w:pPr>
        <w:pStyle w:val="PL"/>
        <w:rPr>
          <w:lang w:val="en-US"/>
        </w:rPr>
      </w:pPr>
      <w:r w:rsidRPr="00690A26">
        <w:rPr>
          <w:lang w:val="en-US"/>
        </w:rPr>
        <w:t xml:space="preserve">          content:</w:t>
      </w:r>
    </w:p>
    <w:p w14:paraId="7B1C2E51" w14:textId="77777777" w:rsidR="009B0FB3" w:rsidRPr="00690A26" w:rsidRDefault="009B0FB3" w:rsidP="009B0FB3">
      <w:pPr>
        <w:pStyle w:val="PL"/>
        <w:rPr>
          <w:lang w:val="en-US"/>
        </w:rPr>
      </w:pPr>
      <w:r w:rsidRPr="00690A26">
        <w:rPr>
          <w:lang w:val="en-US"/>
        </w:rPr>
        <w:t xml:space="preserve">            application/json:</w:t>
      </w:r>
    </w:p>
    <w:p w14:paraId="0329DAFB" w14:textId="77777777" w:rsidR="009B0FB3" w:rsidRPr="00690A26" w:rsidRDefault="009B0FB3" w:rsidP="009B0FB3">
      <w:pPr>
        <w:pStyle w:val="PL"/>
        <w:rPr>
          <w:lang w:val="en-US"/>
        </w:rPr>
      </w:pPr>
      <w:r w:rsidRPr="00690A26">
        <w:rPr>
          <w:lang w:val="en-US"/>
        </w:rPr>
        <w:t xml:space="preserve">              schema:</w:t>
      </w:r>
    </w:p>
    <w:p w14:paraId="77C284E7" w14:textId="77777777" w:rsidR="009B0FB3" w:rsidRPr="00690A26" w:rsidRDefault="009B0FB3" w:rsidP="009B0FB3">
      <w:pPr>
        <w:pStyle w:val="PL"/>
        <w:rPr>
          <w:lang w:val="en-US"/>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t>ServiceName</w:t>
      </w:r>
      <w:r>
        <w:rPr>
          <w:rFonts w:cs="Arial"/>
          <w:szCs w:val="18"/>
        </w:rPr>
        <w:t xml:space="preserve"> </w:t>
      </w:r>
      <w:r w:rsidRPr="00533C32">
        <w:t>serves as key</w:t>
      </w:r>
    </w:p>
    <w:p w14:paraId="7C719B30" w14:textId="77777777" w:rsidR="009B0FB3" w:rsidRPr="00690A26" w:rsidRDefault="009B0FB3" w:rsidP="009B0FB3">
      <w:pPr>
        <w:pStyle w:val="PL"/>
        <w:rPr>
          <w:lang w:val="en-US"/>
        </w:rPr>
      </w:pPr>
      <w:r w:rsidRPr="00690A26">
        <w:rPr>
          <w:lang w:val="en-US"/>
        </w:rPr>
        <w:t xml:space="preserve">                type: object</w:t>
      </w:r>
    </w:p>
    <w:p w14:paraId="2D5B6837" w14:textId="77777777" w:rsidR="009B0FB3" w:rsidRPr="00690A26" w:rsidRDefault="009B0FB3" w:rsidP="009B0FB3">
      <w:pPr>
        <w:pStyle w:val="PL"/>
        <w:rPr>
          <w:lang w:eastAsia="zh-CN"/>
        </w:rPr>
      </w:pPr>
      <w:r w:rsidRPr="00690A26">
        <w:rPr>
          <w:lang w:eastAsia="zh-CN"/>
        </w:rPr>
        <w:t xml:space="preserve">                additionalProperties:</w:t>
      </w:r>
    </w:p>
    <w:p w14:paraId="26B9CF7D" w14:textId="77777777" w:rsidR="009B0FB3" w:rsidRPr="00690A26" w:rsidRDefault="009B0FB3" w:rsidP="009B0FB3">
      <w:pPr>
        <w:pStyle w:val="PL"/>
        <w:rPr>
          <w:lang w:eastAsia="zh-CN"/>
        </w:rPr>
      </w:pPr>
      <w:r w:rsidRPr="00690A26">
        <w:rPr>
          <w:lang w:eastAsia="zh-CN"/>
        </w:rPr>
        <w:t xml:space="preserve">                  type: string</w:t>
      </w:r>
    </w:p>
    <w:p w14:paraId="4159A927" w14:textId="77777777" w:rsidR="009B0FB3" w:rsidRPr="00690A26" w:rsidRDefault="009B0FB3" w:rsidP="009B0FB3">
      <w:pPr>
        <w:pStyle w:val="PL"/>
        <w:rPr>
          <w:lang w:eastAsia="zh-CN"/>
        </w:rPr>
      </w:pPr>
      <w:r w:rsidRPr="00690A26">
        <w:rPr>
          <w:lang w:eastAsia="zh-CN"/>
        </w:rPr>
        <w:t xml:space="preserve">                minProperties: 1</w:t>
      </w:r>
    </w:p>
    <w:p w14:paraId="27BB2698" w14:textId="77777777" w:rsidR="009B0FB3" w:rsidRPr="002857AD" w:rsidRDefault="009B0FB3" w:rsidP="009B0FB3">
      <w:pPr>
        <w:pStyle w:val="PL"/>
        <w:tabs>
          <w:tab w:val="clear" w:pos="768"/>
          <w:tab w:val="left" w:pos="520"/>
        </w:tabs>
        <w:rPr>
          <w:lang w:val="en-US"/>
        </w:rPr>
      </w:pPr>
      <w:r w:rsidRPr="002857AD">
        <w:rPr>
          <w:lang w:val="en-US"/>
        </w:rPr>
        <w:t xml:space="preserve">        </w:t>
      </w:r>
      <w:r>
        <w:rPr>
          <w:lang w:val="en-US"/>
        </w:rPr>
        <w:t xml:space="preserve">- name: </w:t>
      </w:r>
      <w:r>
        <w:rPr>
          <w:lang w:eastAsia="zh-CN"/>
        </w:rPr>
        <w:t>v2x-support-ind</w:t>
      </w:r>
    </w:p>
    <w:p w14:paraId="51C45E7F" w14:textId="77777777" w:rsidR="009B0FB3" w:rsidRPr="002857AD" w:rsidRDefault="009B0FB3" w:rsidP="009B0FB3">
      <w:pPr>
        <w:pStyle w:val="PL"/>
        <w:rPr>
          <w:lang w:val="en-US"/>
        </w:rPr>
      </w:pPr>
      <w:r w:rsidRPr="002857AD">
        <w:rPr>
          <w:lang w:val="en-US"/>
        </w:rPr>
        <w:t xml:space="preserve">          in: query</w:t>
      </w:r>
    </w:p>
    <w:p w14:paraId="756A20B3" w14:textId="77777777" w:rsidR="009B0FB3" w:rsidRPr="002857AD" w:rsidRDefault="009B0FB3" w:rsidP="009B0FB3">
      <w:pPr>
        <w:pStyle w:val="PL"/>
        <w:rPr>
          <w:lang w:val="en-US"/>
        </w:rPr>
      </w:pPr>
      <w:r w:rsidRPr="002857AD">
        <w:rPr>
          <w:lang w:val="en-US"/>
        </w:rPr>
        <w:t xml:space="preserve">          description: </w:t>
      </w:r>
      <w:r>
        <w:rPr>
          <w:lang w:val="en-US"/>
        </w:rPr>
        <w:t>PCF supports V2X</w:t>
      </w:r>
    </w:p>
    <w:p w14:paraId="037568D2" w14:textId="77777777" w:rsidR="009B0FB3" w:rsidRPr="002857AD" w:rsidRDefault="009B0FB3" w:rsidP="009B0FB3">
      <w:pPr>
        <w:pStyle w:val="PL"/>
        <w:rPr>
          <w:lang w:val="en-US"/>
        </w:rPr>
      </w:pPr>
      <w:r w:rsidRPr="002857AD">
        <w:rPr>
          <w:lang w:val="en-US"/>
        </w:rPr>
        <w:t xml:space="preserve">          schema:</w:t>
      </w:r>
    </w:p>
    <w:p w14:paraId="4A42E215" w14:textId="77777777" w:rsidR="009B0FB3" w:rsidRPr="00690A26" w:rsidRDefault="009B0FB3" w:rsidP="009B0FB3">
      <w:pPr>
        <w:pStyle w:val="PL"/>
        <w:rPr>
          <w:lang w:eastAsia="zh-CN"/>
        </w:rPr>
      </w:pPr>
      <w:r w:rsidRPr="002857AD">
        <w:t xml:space="preserve">            type: boolean</w:t>
      </w:r>
    </w:p>
    <w:p w14:paraId="02E81666" w14:textId="77777777" w:rsidR="009B0FB3" w:rsidRPr="00690A26" w:rsidRDefault="009B0FB3" w:rsidP="009B0FB3">
      <w:pPr>
        <w:pStyle w:val="PL"/>
        <w:rPr>
          <w:lang w:val="en-US"/>
        </w:rPr>
      </w:pPr>
      <w:r w:rsidRPr="00690A26">
        <w:rPr>
          <w:lang w:val="en-US"/>
        </w:rPr>
        <w:t xml:space="preserve">        - </w:t>
      </w:r>
      <w:r w:rsidRPr="00A16735">
        <w:rPr>
          <w:color w:val="000000"/>
          <w:lang w:val="en-US"/>
        </w:rPr>
        <w:t xml:space="preserve">name: </w:t>
      </w:r>
      <w:r w:rsidRPr="00A16735">
        <w:rPr>
          <w:color w:val="000000"/>
        </w:rPr>
        <w:t>redundant-gtpu</w:t>
      </w:r>
    </w:p>
    <w:p w14:paraId="1CB00792" w14:textId="77777777" w:rsidR="009B0FB3" w:rsidRPr="00690A26" w:rsidRDefault="009B0FB3" w:rsidP="009B0FB3">
      <w:pPr>
        <w:pStyle w:val="PL"/>
        <w:rPr>
          <w:lang w:val="en-US"/>
        </w:rPr>
      </w:pPr>
      <w:r w:rsidRPr="00690A26">
        <w:rPr>
          <w:lang w:val="en-US"/>
        </w:rPr>
        <w:t xml:space="preserve">          in: query</w:t>
      </w:r>
    </w:p>
    <w:p w14:paraId="281F2E94" w14:textId="77777777" w:rsidR="009B0FB3" w:rsidRPr="00690A26" w:rsidRDefault="009B0FB3" w:rsidP="009B0FB3">
      <w:pPr>
        <w:pStyle w:val="PL"/>
        <w:rPr>
          <w:lang w:val="en-US"/>
        </w:rPr>
      </w:pPr>
      <w:r w:rsidRPr="00690A26">
        <w:rPr>
          <w:lang w:val="en-US"/>
        </w:rPr>
        <w:t xml:space="preserve">          description: </w:t>
      </w:r>
      <w:r>
        <w:rPr>
          <w:lang w:val="en-US"/>
        </w:rPr>
        <w:t>UPF supports redundant gtp-u to be discovered</w:t>
      </w:r>
    </w:p>
    <w:p w14:paraId="4F4AB9A2" w14:textId="77777777" w:rsidR="009B0FB3" w:rsidRPr="00690A26" w:rsidRDefault="009B0FB3" w:rsidP="009B0FB3">
      <w:pPr>
        <w:pStyle w:val="PL"/>
        <w:rPr>
          <w:lang w:val="en-US"/>
        </w:rPr>
      </w:pPr>
      <w:r w:rsidRPr="00690A26">
        <w:rPr>
          <w:lang w:val="en-US"/>
        </w:rPr>
        <w:t xml:space="preserve">          schema:</w:t>
      </w:r>
    </w:p>
    <w:p w14:paraId="00C05BD7" w14:textId="77777777" w:rsidR="009B0FB3" w:rsidRDefault="009B0FB3" w:rsidP="009B0FB3">
      <w:pPr>
        <w:pStyle w:val="PL"/>
        <w:rPr>
          <w:lang w:val="en-US"/>
        </w:rPr>
      </w:pPr>
      <w:r w:rsidRPr="00690A26">
        <w:t xml:space="preserve">            type: boolean</w:t>
      </w:r>
    </w:p>
    <w:p w14:paraId="6E8FEE5E" w14:textId="77777777" w:rsidR="009B0FB3" w:rsidRPr="00690A26" w:rsidRDefault="009B0FB3" w:rsidP="009B0FB3">
      <w:pPr>
        <w:pStyle w:val="PL"/>
        <w:rPr>
          <w:lang w:val="en-US"/>
        </w:rPr>
      </w:pPr>
      <w:r w:rsidRPr="00690A26">
        <w:rPr>
          <w:lang w:val="en-US"/>
        </w:rPr>
        <w:t xml:space="preserve">        - </w:t>
      </w:r>
      <w:r w:rsidRPr="00A16735">
        <w:rPr>
          <w:color w:val="000000"/>
          <w:lang w:val="en-US"/>
        </w:rPr>
        <w:t xml:space="preserve">name: </w:t>
      </w:r>
      <w:r w:rsidRPr="00A16735">
        <w:rPr>
          <w:color w:val="000000"/>
        </w:rPr>
        <w:t>redundant-transport</w:t>
      </w:r>
    </w:p>
    <w:p w14:paraId="22B86CE2" w14:textId="77777777" w:rsidR="009B0FB3" w:rsidRPr="00690A26" w:rsidRDefault="009B0FB3" w:rsidP="009B0FB3">
      <w:pPr>
        <w:pStyle w:val="PL"/>
        <w:rPr>
          <w:lang w:val="en-US"/>
        </w:rPr>
      </w:pPr>
      <w:r w:rsidRPr="00690A26">
        <w:rPr>
          <w:lang w:val="en-US"/>
        </w:rPr>
        <w:t xml:space="preserve">          in: query</w:t>
      </w:r>
    </w:p>
    <w:p w14:paraId="1835EC27" w14:textId="77777777" w:rsidR="009B0FB3" w:rsidRPr="00690A26" w:rsidRDefault="009B0FB3" w:rsidP="009B0FB3">
      <w:pPr>
        <w:pStyle w:val="PL"/>
        <w:rPr>
          <w:lang w:val="en-US"/>
        </w:rPr>
      </w:pPr>
      <w:r w:rsidRPr="00690A26">
        <w:rPr>
          <w:lang w:val="en-US"/>
        </w:rPr>
        <w:t xml:space="preserve">          description: </w:t>
      </w:r>
      <w:r>
        <w:rPr>
          <w:lang w:val="en-US"/>
        </w:rPr>
        <w:t>UPF supports redundant transport path to be discovered</w:t>
      </w:r>
    </w:p>
    <w:p w14:paraId="67B143AC" w14:textId="77777777" w:rsidR="009B0FB3" w:rsidRPr="00690A26" w:rsidRDefault="009B0FB3" w:rsidP="009B0FB3">
      <w:pPr>
        <w:pStyle w:val="PL"/>
        <w:rPr>
          <w:lang w:val="en-US"/>
        </w:rPr>
      </w:pPr>
      <w:r w:rsidRPr="00690A26">
        <w:rPr>
          <w:lang w:val="en-US"/>
        </w:rPr>
        <w:t xml:space="preserve">          schema:</w:t>
      </w:r>
    </w:p>
    <w:p w14:paraId="167DFD78" w14:textId="77777777" w:rsidR="009B0FB3" w:rsidRPr="00690A26" w:rsidRDefault="009B0FB3" w:rsidP="009B0FB3">
      <w:pPr>
        <w:pStyle w:val="PL"/>
        <w:rPr>
          <w:lang w:eastAsia="zh-CN"/>
        </w:rPr>
      </w:pPr>
      <w:r w:rsidRPr="00690A26">
        <w:t xml:space="preserve">            type: boolean</w:t>
      </w:r>
    </w:p>
    <w:p w14:paraId="7A71B237" w14:textId="77777777" w:rsidR="009B0FB3" w:rsidRPr="00690A26" w:rsidRDefault="009B0FB3" w:rsidP="009B0FB3">
      <w:pPr>
        <w:pStyle w:val="PL"/>
        <w:rPr>
          <w:lang w:val="en-US"/>
        </w:rPr>
      </w:pPr>
      <w:r w:rsidRPr="00A42F46">
        <w:rPr>
          <w:color w:val="000000"/>
          <w:lang w:val="en-US"/>
        </w:rPr>
        <w:t xml:space="preserve">        - name: </w:t>
      </w:r>
      <w:r w:rsidRPr="00A42F46">
        <w:rPr>
          <w:color w:val="000000"/>
        </w:rPr>
        <w:t>ipups</w:t>
      </w:r>
    </w:p>
    <w:p w14:paraId="76CEEF13" w14:textId="77777777" w:rsidR="009B0FB3" w:rsidRPr="00690A26" w:rsidRDefault="009B0FB3" w:rsidP="009B0FB3">
      <w:pPr>
        <w:pStyle w:val="PL"/>
        <w:rPr>
          <w:lang w:val="en-US"/>
        </w:rPr>
      </w:pPr>
      <w:r w:rsidRPr="00690A26">
        <w:rPr>
          <w:lang w:val="en-US"/>
        </w:rPr>
        <w:t xml:space="preserve">          in: query</w:t>
      </w:r>
    </w:p>
    <w:p w14:paraId="7BB698EB" w14:textId="77777777" w:rsidR="009B0FB3" w:rsidRPr="00690A26" w:rsidRDefault="009B0FB3" w:rsidP="009B0FB3">
      <w:pPr>
        <w:pStyle w:val="PL"/>
        <w:rPr>
          <w:lang w:val="en-US"/>
        </w:rPr>
      </w:pPr>
      <w:r w:rsidRPr="00690A26">
        <w:rPr>
          <w:lang w:val="en-US"/>
        </w:rPr>
        <w:t xml:space="preserve">          description: </w:t>
      </w:r>
      <w:r>
        <w:rPr>
          <w:lang w:val="en-US"/>
        </w:rPr>
        <w:t>UPF which is configured for IPUPS functionality to be discovered</w:t>
      </w:r>
    </w:p>
    <w:p w14:paraId="27157AAA" w14:textId="77777777" w:rsidR="009B0FB3" w:rsidRPr="00690A26" w:rsidRDefault="009B0FB3" w:rsidP="009B0FB3">
      <w:pPr>
        <w:pStyle w:val="PL"/>
        <w:rPr>
          <w:lang w:val="en-US"/>
        </w:rPr>
      </w:pPr>
      <w:r w:rsidRPr="00690A26">
        <w:rPr>
          <w:lang w:val="en-US"/>
        </w:rPr>
        <w:t xml:space="preserve">          schema:</w:t>
      </w:r>
    </w:p>
    <w:p w14:paraId="7E0F9901" w14:textId="77777777" w:rsidR="009B0FB3" w:rsidRPr="00690A26" w:rsidRDefault="009B0FB3" w:rsidP="009B0FB3">
      <w:pPr>
        <w:pStyle w:val="PL"/>
        <w:rPr>
          <w:lang w:eastAsia="zh-CN"/>
        </w:rPr>
      </w:pPr>
      <w:r w:rsidRPr="00690A26">
        <w:t xml:space="preserve">            type: boolean</w:t>
      </w:r>
    </w:p>
    <w:p w14:paraId="376DC5FB" w14:textId="77777777" w:rsidR="009B0FB3" w:rsidRPr="00690A26" w:rsidRDefault="009B0FB3" w:rsidP="009B0FB3">
      <w:pPr>
        <w:pStyle w:val="PL"/>
        <w:rPr>
          <w:lang w:val="en-US" w:eastAsia="zh-CN"/>
        </w:rPr>
      </w:pPr>
      <w:r w:rsidRPr="00690A26">
        <w:rPr>
          <w:lang w:val="en-US"/>
        </w:rPr>
        <w:t xml:space="preserve">        - name: </w:t>
      </w:r>
      <w:r>
        <w:rPr>
          <w:lang w:val="en-US" w:eastAsia="zh-CN"/>
        </w:rPr>
        <w:t>scp-domain-list</w:t>
      </w:r>
    </w:p>
    <w:p w14:paraId="09510960" w14:textId="77777777" w:rsidR="009B0FB3" w:rsidRPr="00690A26" w:rsidRDefault="009B0FB3" w:rsidP="009B0FB3">
      <w:pPr>
        <w:pStyle w:val="PL"/>
        <w:rPr>
          <w:lang w:val="en-US"/>
        </w:rPr>
      </w:pPr>
      <w:r w:rsidRPr="00690A26">
        <w:rPr>
          <w:lang w:val="en-US"/>
        </w:rPr>
        <w:t xml:space="preserve">          in: query</w:t>
      </w:r>
    </w:p>
    <w:p w14:paraId="04E15D87" w14:textId="77777777" w:rsidR="009B0FB3" w:rsidRPr="004007AE" w:rsidRDefault="009B0FB3" w:rsidP="009B0FB3">
      <w:pPr>
        <w:pStyle w:val="PL"/>
        <w:rPr>
          <w:lang w:val="en-US"/>
        </w:rPr>
      </w:pPr>
      <w:r w:rsidRPr="004007AE">
        <w:rPr>
          <w:lang w:val="en-US"/>
        </w:rPr>
        <w:t xml:space="preserve">          description: SCP domai</w:t>
      </w:r>
      <w:r w:rsidRPr="0002158B">
        <w:t>ns the target</w:t>
      </w:r>
      <w:r>
        <w:t xml:space="preserve"> SCP or SEPP belongs to</w:t>
      </w:r>
    </w:p>
    <w:p w14:paraId="54CDB99E" w14:textId="77777777" w:rsidR="009B0FB3" w:rsidRPr="004007AE" w:rsidRDefault="009B0FB3" w:rsidP="009B0FB3">
      <w:pPr>
        <w:pStyle w:val="PL"/>
        <w:rPr>
          <w:lang w:val="en-US"/>
        </w:rPr>
      </w:pPr>
      <w:r w:rsidRPr="004007AE">
        <w:rPr>
          <w:lang w:val="en-US"/>
        </w:rPr>
        <w:t xml:space="preserve">          schema:</w:t>
      </w:r>
    </w:p>
    <w:p w14:paraId="7356B75D" w14:textId="77777777" w:rsidR="009B0FB3" w:rsidRPr="00690A26" w:rsidRDefault="009B0FB3" w:rsidP="009B0FB3">
      <w:pPr>
        <w:pStyle w:val="PL"/>
        <w:rPr>
          <w:lang w:val="en-US"/>
        </w:rPr>
      </w:pPr>
      <w:r w:rsidRPr="004007AE">
        <w:rPr>
          <w:lang w:val="en-US"/>
        </w:rPr>
        <w:t xml:space="preserve">            </w:t>
      </w:r>
      <w:r w:rsidRPr="00690A26">
        <w:rPr>
          <w:lang w:val="en-US"/>
        </w:rPr>
        <w:t>type: array</w:t>
      </w:r>
    </w:p>
    <w:p w14:paraId="60C56A3D" w14:textId="77777777" w:rsidR="009B0FB3" w:rsidRPr="00690A26" w:rsidRDefault="009B0FB3" w:rsidP="009B0FB3">
      <w:pPr>
        <w:pStyle w:val="PL"/>
        <w:rPr>
          <w:lang w:val="en-US"/>
        </w:rPr>
      </w:pPr>
      <w:r w:rsidRPr="00690A26">
        <w:rPr>
          <w:lang w:val="en-US"/>
        </w:rPr>
        <w:t xml:space="preserve">            items:</w:t>
      </w:r>
    </w:p>
    <w:p w14:paraId="10897EF4" w14:textId="77777777" w:rsidR="009B0FB3" w:rsidRPr="00690A26" w:rsidRDefault="009B0FB3" w:rsidP="009B0FB3">
      <w:pPr>
        <w:pStyle w:val="PL"/>
        <w:rPr>
          <w:lang w:val="en-US" w:eastAsia="zh-CN"/>
        </w:rPr>
      </w:pPr>
      <w:r w:rsidRPr="00690A26">
        <w:rPr>
          <w:lang w:val="en-US"/>
        </w:rPr>
        <w:t xml:space="preserve">              </w:t>
      </w:r>
      <w:r w:rsidRPr="00690A26">
        <w:rPr>
          <w:rFonts w:hint="eastAsia"/>
          <w:lang w:val="en-US" w:eastAsia="zh-CN"/>
        </w:rPr>
        <w:t>type: string</w:t>
      </w:r>
    </w:p>
    <w:p w14:paraId="05D8137C" w14:textId="77777777" w:rsidR="009B0FB3" w:rsidRPr="00690A26" w:rsidRDefault="009B0FB3" w:rsidP="009B0FB3">
      <w:pPr>
        <w:pStyle w:val="PL"/>
      </w:pPr>
      <w:r w:rsidRPr="00690A26">
        <w:rPr>
          <w:lang w:val="en-US"/>
        </w:rPr>
        <w:t xml:space="preserve">            </w:t>
      </w:r>
      <w:r w:rsidRPr="00690A26">
        <w:t>minItems: 1</w:t>
      </w:r>
    </w:p>
    <w:p w14:paraId="4D704267" w14:textId="77777777" w:rsidR="009B0FB3" w:rsidRPr="00690A26" w:rsidRDefault="009B0FB3" w:rsidP="009B0FB3">
      <w:pPr>
        <w:pStyle w:val="PL"/>
        <w:rPr>
          <w:lang w:val="en-US"/>
        </w:rPr>
      </w:pPr>
      <w:r w:rsidRPr="00690A26">
        <w:rPr>
          <w:lang w:val="en-US"/>
        </w:rPr>
        <w:t xml:space="preserve">          style: form</w:t>
      </w:r>
    </w:p>
    <w:p w14:paraId="66B058C2" w14:textId="77777777" w:rsidR="009B0FB3" w:rsidRPr="00690A26" w:rsidRDefault="009B0FB3" w:rsidP="009B0FB3">
      <w:pPr>
        <w:pStyle w:val="PL"/>
        <w:rPr>
          <w:color w:val="FF0000"/>
          <w:lang w:val="en-US" w:eastAsia="zh-CN"/>
        </w:rPr>
      </w:pPr>
      <w:r w:rsidRPr="00690A26">
        <w:rPr>
          <w:lang w:val="en-US"/>
        </w:rPr>
        <w:t xml:space="preserve">          explode: false</w:t>
      </w:r>
    </w:p>
    <w:p w14:paraId="164A0789" w14:textId="77777777" w:rsidR="009B0FB3" w:rsidRPr="00690A26" w:rsidRDefault="009B0FB3" w:rsidP="009B0FB3">
      <w:pPr>
        <w:pStyle w:val="PL"/>
        <w:rPr>
          <w:lang w:val="en-US"/>
        </w:rPr>
      </w:pPr>
      <w:r w:rsidRPr="00690A26">
        <w:rPr>
          <w:lang w:val="en-US"/>
        </w:rPr>
        <w:t xml:space="preserve">        - name: </w:t>
      </w:r>
      <w:r>
        <w:rPr>
          <w:lang w:val="en-US"/>
        </w:rPr>
        <w:t>address-domain</w:t>
      </w:r>
    </w:p>
    <w:p w14:paraId="310FCC51" w14:textId="77777777" w:rsidR="009B0FB3" w:rsidRPr="00690A26" w:rsidRDefault="009B0FB3" w:rsidP="009B0FB3">
      <w:pPr>
        <w:pStyle w:val="PL"/>
        <w:rPr>
          <w:lang w:val="en-US"/>
        </w:rPr>
      </w:pPr>
      <w:r w:rsidRPr="00690A26">
        <w:rPr>
          <w:lang w:val="en-US"/>
        </w:rPr>
        <w:t xml:space="preserve">          in: query</w:t>
      </w:r>
    </w:p>
    <w:p w14:paraId="461E0615" w14:textId="77777777" w:rsidR="009B0FB3" w:rsidRPr="00690A26" w:rsidRDefault="009B0FB3" w:rsidP="009B0FB3">
      <w:pPr>
        <w:pStyle w:val="PL"/>
        <w:rPr>
          <w:lang w:val="en-US"/>
        </w:rPr>
      </w:pPr>
      <w:r w:rsidRPr="00690A26">
        <w:rPr>
          <w:lang w:val="en-US"/>
        </w:rPr>
        <w:t xml:space="preserve">          description: </w:t>
      </w:r>
      <w:r>
        <w:rPr>
          <w:lang w:val="en-US"/>
        </w:rPr>
        <w:t>Address domain reachable through the SCP</w:t>
      </w:r>
    </w:p>
    <w:p w14:paraId="08DC387C" w14:textId="77777777" w:rsidR="009B0FB3" w:rsidRPr="00690A26" w:rsidRDefault="009B0FB3" w:rsidP="009B0FB3">
      <w:pPr>
        <w:pStyle w:val="PL"/>
        <w:rPr>
          <w:lang w:val="en-US"/>
        </w:rPr>
      </w:pPr>
      <w:r w:rsidRPr="00690A26">
        <w:rPr>
          <w:lang w:val="en-US"/>
        </w:rPr>
        <w:t xml:space="preserve">          schema:</w:t>
      </w:r>
    </w:p>
    <w:p w14:paraId="036FB342" w14:textId="77777777" w:rsidR="009B0FB3" w:rsidRPr="00690A26" w:rsidRDefault="009B0FB3" w:rsidP="009B0FB3">
      <w:pPr>
        <w:pStyle w:val="PL"/>
        <w:rPr>
          <w:lang w:val="en-US"/>
        </w:rPr>
      </w:pPr>
      <w:r w:rsidRPr="00690A26">
        <w:t xml:space="preserve">            $ref: 'TS29510_Nnrf_NFManagement.yaml#/components/schemas/Fqdn'</w:t>
      </w:r>
    </w:p>
    <w:p w14:paraId="6F3CA604" w14:textId="77777777" w:rsidR="009B0FB3" w:rsidRPr="00690A26" w:rsidRDefault="009B0FB3" w:rsidP="009B0FB3">
      <w:pPr>
        <w:pStyle w:val="PL"/>
        <w:rPr>
          <w:lang w:val="en-US"/>
        </w:rPr>
      </w:pPr>
      <w:r w:rsidRPr="00690A26">
        <w:rPr>
          <w:lang w:val="en-US"/>
        </w:rPr>
        <w:t xml:space="preserve">        - name: ipv4-addr</w:t>
      </w:r>
    </w:p>
    <w:p w14:paraId="04B9ECC1" w14:textId="77777777" w:rsidR="009B0FB3" w:rsidRPr="00690A26" w:rsidRDefault="009B0FB3" w:rsidP="009B0FB3">
      <w:pPr>
        <w:pStyle w:val="PL"/>
        <w:rPr>
          <w:lang w:val="en-US"/>
        </w:rPr>
      </w:pPr>
      <w:r w:rsidRPr="00690A26">
        <w:rPr>
          <w:lang w:val="en-US"/>
        </w:rPr>
        <w:t xml:space="preserve">          in: query</w:t>
      </w:r>
    </w:p>
    <w:p w14:paraId="6BBC60FB" w14:textId="77777777" w:rsidR="009B0FB3" w:rsidRPr="00690A26" w:rsidRDefault="009B0FB3" w:rsidP="009B0FB3">
      <w:pPr>
        <w:pStyle w:val="PL"/>
        <w:rPr>
          <w:lang w:val="en-US"/>
        </w:rPr>
      </w:pPr>
      <w:r w:rsidRPr="00690A26">
        <w:rPr>
          <w:lang w:val="en-US"/>
        </w:rPr>
        <w:t xml:space="preserve">          description: IPv4 address </w:t>
      </w:r>
      <w:r>
        <w:rPr>
          <w:lang w:val="en-US"/>
        </w:rPr>
        <w:t>reachable through the SCP</w:t>
      </w:r>
    </w:p>
    <w:p w14:paraId="34E17838" w14:textId="77777777" w:rsidR="009B0FB3" w:rsidRPr="00690A26" w:rsidRDefault="009B0FB3" w:rsidP="009B0FB3">
      <w:pPr>
        <w:pStyle w:val="PL"/>
        <w:rPr>
          <w:lang w:val="en-US"/>
        </w:rPr>
      </w:pPr>
      <w:r w:rsidRPr="00690A26">
        <w:rPr>
          <w:lang w:val="en-US"/>
        </w:rPr>
        <w:t xml:space="preserve">          schema:</w:t>
      </w:r>
    </w:p>
    <w:p w14:paraId="48CDB98F" w14:textId="77777777" w:rsidR="009B0FB3" w:rsidRPr="00690A26" w:rsidRDefault="009B0FB3" w:rsidP="009B0FB3">
      <w:pPr>
        <w:pStyle w:val="PL"/>
        <w:rPr>
          <w:lang w:val="en-US"/>
        </w:rPr>
      </w:pPr>
      <w:r w:rsidRPr="00690A26">
        <w:rPr>
          <w:lang w:val="en-US"/>
        </w:rPr>
        <w:t xml:space="preserve">            $ref: '</w:t>
      </w:r>
      <w:r w:rsidRPr="00690A26">
        <w:t>TS29571_CommonData.yaml</w:t>
      </w:r>
      <w:r w:rsidRPr="00690A26">
        <w:rPr>
          <w:lang w:val="en-US"/>
        </w:rPr>
        <w:t>#/components/schemas/Ipv4Addr'</w:t>
      </w:r>
    </w:p>
    <w:p w14:paraId="17548C27" w14:textId="77777777" w:rsidR="009B0FB3" w:rsidRPr="00690A26" w:rsidRDefault="009B0FB3" w:rsidP="009B0FB3">
      <w:pPr>
        <w:pStyle w:val="PL"/>
        <w:rPr>
          <w:lang w:val="en-US"/>
        </w:rPr>
      </w:pPr>
      <w:r w:rsidRPr="00690A26">
        <w:rPr>
          <w:lang w:val="en-US"/>
        </w:rPr>
        <w:t xml:space="preserve">        - name: ipv6-prefix</w:t>
      </w:r>
    </w:p>
    <w:p w14:paraId="2191688C" w14:textId="77777777" w:rsidR="009B0FB3" w:rsidRPr="00690A26" w:rsidRDefault="009B0FB3" w:rsidP="009B0FB3">
      <w:pPr>
        <w:pStyle w:val="PL"/>
        <w:rPr>
          <w:lang w:val="en-US"/>
        </w:rPr>
      </w:pPr>
      <w:r w:rsidRPr="00690A26">
        <w:rPr>
          <w:lang w:val="en-US"/>
        </w:rPr>
        <w:t xml:space="preserve">          in: query</w:t>
      </w:r>
    </w:p>
    <w:p w14:paraId="6264750F" w14:textId="77777777" w:rsidR="009B0FB3" w:rsidRPr="004007AE" w:rsidRDefault="009B0FB3" w:rsidP="009B0FB3">
      <w:pPr>
        <w:pStyle w:val="PL"/>
        <w:rPr>
          <w:lang w:val="en-US"/>
        </w:rPr>
      </w:pPr>
      <w:r w:rsidRPr="004007AE">
        <w:rPr>
          <w:lang w:val="en-US"/>
        </w:rPr>
        <w:t xml:space="preserve">          description: IPv6 prefix reachable t</w:t>
      </w:r>
      <w:r w:rsidRPr="0002158B">
        <w:t>hr</w:t>
      </w:r>
      <w:r>
        <w:t>ough the SCP</w:t>
      </w:r>
    </w:p>
    <w:p w14:paraId="42EBB51D" w14:textId="77777777" w:rsidR="009B0FB3" w:rsidRPr="00690A26" w:rsidRDefault="009B0FB3" w:rsidP="009B0FB3">
      <w:pPr>
        <w:pStyle w:val="PL"/>
        <w:rPr>
          <w:lang w:val="en-US"/>
        </w:rPr>
      </w:pPr>
      <w:r w:rsidRPr="004007AE">
        <w:rPr>
          <w:lang w:val="en-US"/>
        </w:rPr>
        <w:t xml:space="preserve">          </w:t>
      </w:r>
      <w:r w:rsidRPr="00690A26">
        <w:rPr>
          <w:lang w:val="en-US"/>
        </w:rPr>
        <w:t>schema:</w:t>
      </w:r>
    </w:p>
    <w:p w14:paraId="678FEC41" w14:textId="77777777" w:rsidR="009B0FB3" w:rsidRPr="00690A26" w:rsidRDefault="009B0FB3" w:rsidP="009B0FB3">
      <w:pPr>
        <w:pStyle w:val="PL"/>
        <w:rPr>
          <w:lang w:val="en-US"/>
        </w:rPr>
      </w:pPr>
      <w:r w:rsidRPr="00690A26">
        <w:rPr>
          <w:lang w:val="en-US"/>
        </w:rPr>
        <w:t xml:space="preserve">            $ref: '</w:t>
      </w:r>
      <w:r w:rsidRPr="00690A26">
        <w:t>TS29571_CommonData.yaml</w:t>
      </w:r>
      <w:r w:rsidRPr="00690A26">
        <w:rPr>
          <w:lang w:val="en-US"/>
        </w:rPr>
        <w:t>#/components/schemas/Ipv6Prefix'</w:t>
      </w:r>
    </w:p>
    <w:p w14:paraId="176767D6" w14:textId="77777777" w:rsidR="009B0FB3" w:rsidRPr="00690A26" w:rsidRDefault="009B0FB3" w:rsidP="009B0FB3">
      <w:pPr>
        <w:pStyle w:val="PL"/>
        <w:rPr>
          <w:lang w:val="en-US"/>
        </w:rPr>
      </w:pPr>
      <w:r w:rsidRPr="00690A26">
        <w:rPr>
          <w:lang w:val="en-US"/>
        </w:rPr>
        <w:t xml:space="preserve">        - name: </w:t>
      </w:r>
      <w:r>
        <w:rPr>
          <w:lang w:eastAsia="zh-CN"/>
        </w:rPr>
        <w:t>served</w:t>
      </w:r>
      <w:r w:rsidRPr="00690A26">
        <w:rPr>
          <w:lang w:eastAsia="zh-CN"/>
        </w:rPr>
        <w:t>-nf-set-id</w:t>
      </w:r>
    </w:p>
    <w:p w14:paraId="750737A2" w14:textId="77777777" w:rsidR="009B0FB3" w:rsidRPr="00690A26" w:rsidRDefault="009B0FB3" w:rsidP="009B0FB3">
      <w:pPr>
        <w:pStyle w:val="PL"/>
        <w:rPr>
          <w:lang w:val="en-US"/>
        </w:rPr>
      </w:pPr>
      <w:r w:rsidRPr="00690A26">
        <w:rPr>
          <w:lang w:val="en-US"/>
        </w:rPr>
        <w:t xml:space="preserve">          in: query</w:t>
      </w:r>
    </w:p>
    <w:p w14:paraId="30EE3937" w14:textId="77777777" w:rsidR="009B0FB3" w:rsidRPr="00690A26" w:rsidRDefault="009B0FB3" w:rsidP="009B0FB3">
      <w:pPr>
        <w:pStyle w:val="PL"/>
        <w:rPr>
          <w:lang w:val="en-US"/>
        </w:rPr>
      </w:pPr>
      <w:r w:rsidRPr="00690A26">
        <w:rPr>
          <w:lang w:val="en-US"/>
        </w:rPr>
        <w:t xml:space="preserve">          description: NF Set ID</w:t>
      </w:r>
      <w:r>
        <w:rPr>
          <w:lang w:val="en-US"/>
        </w:rPr>
        <w:t xml:space="preserve"> served by the SCP</w:t>
      </w:r>
    </w:p>
    <w:p w14:paraId="3E15B418" w14:textId="77777777" w:rsidR="009B0FB3" w:rsidRPr="00690A26" w:rsidRDefault="009B0FB3" w:rsidP="009B0FB3">
      <w:pPr>
        <w:pStyle w:val="PL"/>
        <w:rPr>
          <w:lang w:val="en-US"/>
        </w:rPr>
      </w:pPr>
      <w:r w:rsidRPr="00690A26">
        <w:rPr>
          <w:lang w:val="en-US"/>
        </w:rPr>
        <w:t xml:space="preserve">          schema:</w:t>
      </w:r>
    </w:p>
    <w:p w14:paraId="61AAD0A3" w14:textId="77777777" w:rsidR="009B0FB3" w:rsidRPr="00690A26" w:rsidRDefault="009B0FB3" w:rsidP="009B0FB3">
      <w:pPr>
        <w:pStyle w:val="PL"/>
        <w:rPr>
          <w:lang w:val="en-US"/>
        </w:rPr>
      </w:pPr>
      <w:r w:rsidRPr="00690A26">
        <w:rPr>
          <w:lang w:val="en-US"/>
        </w:rPr>
        <w:t xml:space="preserve">            $ref: 'TS29571_CommonData.yaml#/components/schemas/NfSetId'</w:t>
      </w:r>
    </w:p>
    <w:p w14:paraId="7112E7D6" w14:textId="77777777" w:rsidR="009B0FB3" w:rsidRPr="00690A26" w:rsidRDefault="009B0FB3" w:rsidP="009B0FB3">
      <w:pPr>
        <w:pStyle w:val="PL"/>
        <w:rPr>
          <w:lang w:val="en-US"/>
        </w:rPr>
      </w:pPr>
      <w:r w:rsidRPr="00690A26">
        <w:rPr>
          <w:lang w:val="en-US"/>
        </w:rPr>
        <w:t xml:space="preserve">        - name: </w:t>
      </w:r>
      <w:r>
        <w:rPr>
          <w:lang w:val="en-US"/>
        </w:rPr>
        <w:t>remote</w:t>
      </w:r>
      <w:r w:rsidRPr="00690A26">
        <w:rPr>
          <w:lang w:val="en-US"/>
        </w:rPr>
        <w:t>-plmn-</w:t>
      </w:r>
      <w:r>
        <w:rPr>
          <w:lang w:val="en-US"/>
        </w:rPr>
        <w:t>id</w:t>
      </w:r>
    </w:p>
    <w:p w14:paraId="7D54E8C9" w14:textId="77777777" w:rsidR="009B0FB3" w:rsidRPr="00690A26" w:rsidRDefault="009B0FB3" w:rsidP="009B0FB3">
      <w:pPr>
        <w:pStyle w:val="PL"/>
        <w:rPr>
          <w:lang w:val="en-US"/>
        </w:rPr>
      </w:pPr>
      <w:r w:rsidRPr="00690A26">
        <w:rPr>
          <w:lang w:val="en-US"/>
        </w:rPr>
        <w:t xml:space="preserve">          in: query</w:t>
      </w:r>
    </w:p>
    <w:p w14:paraId="3D736460" w14:textId="77777777" w:rsidR="009B0FB3" w:rsidRPr="00690A26" w:rsidRDefault="009B0FB3" w:rsidP="009B0FB3">
      <w:pPr>
        <w:pStyle w:val="PL"/>
        <w:rPr>
          <w:lang w:val="en-US"/>
        </w:rPr>
      </w:pPr>
      <w:r w:rsidRPr="00690A26">
        <w:rPr>
          <w:lang w:val="en-US"/>
        </w:rPr>
        <w:t xml:space="preserve">          description: Id of the PLMN </w:t>
      </w:r>
      <w:r>
        <w:rPr>
          <w:lang w:val="en-US"/>
        </w:rPr>
        <w:t>reachable through the SCP or SEPP</w:t>
      </w:r>
    </w:p>
    <w:p w14:paraId="0EDE8C5F" w14:textId="77777777" w:rsidR="009B0FB3" w:rsidRPr="00690A26" w:rsidRDefault="009B0FB3" w:rsidP="009B0FB3">
      <w:pPr>
        <w:pStyle w:val="PL"/>
        <w:rPr>
          <w:lang w:val="en-US"/>
        </w:rPr>
      </w:pPr>
      <w:r w:rsidRPr="00690A26">
        <w:rPr>
          <w:lang w:val="en-US"/>
        </w:rPr>
        <w:t xml:space="preserve">          content:</w:t>
      </w:r>
    </w:p>
    <w:p w14:paraId="0ABBD5A8" w14:textId="77777777" w:rsidR="009B0FB3" w:rsidRPr="00690A26" w:rsidRDefault="009B0FB3" w:rsidP="009B0FB3">
      <w:pPr>
        <w:pStyle w:val="PL"/>
        <w:rPr>
          <w:lang w:val="en-US"/>
        </w:rPr>
      </w:pPr>
      <w:r w:rsidRPr="00690A26">
        <w:rPr>
          <w:lang w:val="en-US"/>
        </w:rPr>
        <w:t xml:space="preserve">            application/json:</w:t>
      </w:r>
    </w:p>
    <w:p w14:paraId="630049E6" w14:textId="77777777" w:rsidR="009B0FB3" w:rsidRPr="00690A26" w:rsidRDefault="009B0FB3" w:rsidP="009B0FB3">
      <w:pPr>
        <w:pStyle w:val="PL"/>
        <w:rPr>
          <w:lang w:val="en-US"/>
        </w:rPr>
      </w:pPr>
      <w:r w:rsidRPr="00690A26">
        <w:rPr>
          <w:lang w:val="en-US"/>
        </w:rPr>
        <w:t xml:space="preserve">              schema:</w:t>
      </w:r>
    </w:p>
    <w:p w14:paraId="1D1FDB6B" w14:textId="77777777" w:rsidR="009B0FB3" w:rsidRPr="0063399A" w:rsidRDefault="009B0FB3" w:rsidP="009B0FB3">
      <w:pPr>
        <w:pStyle w:val="PL"/>
        <w:rPr>
          <w:lang w:eastAsia="zh-CN"/>
        </w:rPr>
      </w:pPr>
      <w:r w:rsidRPr="00690A26">
        <w:rPr>
          <w:lang w:val="en-US"/>
        </w:rPr>
        <w:t xml:space="preserve">                $ref: '</w:t>
      </w:r>
      <w:r w:rsidRPr="00690A26">
        <w:t>TS29571_CommonData.yaml</w:t>
      </w:r>
      <w:r w:rsidRPr="00690A26">
        <w:rPr>
          <w:lang w:val="en-US"/>
        </w:rPr>
        <w:t>#/components/schemas/PlmnId'</w:t>
      </w:r>
    </w:p>
    <w:p w14:paraId="6A3149B2" w14:textId="77777777" w:rsidR="009B0FB3" w:rsidRPr="00690A26" w:rsidRDefault="009B0FB3" w:rsidP="009B0FB3">
      <w:pPr>
        <w:pStyle w:val="PL"/>
        <w:rPr>
          <w:lang w:val="en-US"/>
        </w:rPr>
      </w:pPr>
      <w:r w:rsidRPr="00690A26">
        <w:rPr>
          <w:lang w:val="en-US"/>
        </w:rPr>
        <w:t xml:space="preserve">        - </w:t>
      </w:r>
      <w:r w:rsidRPr="00A16735">
        <w:rPr>
          <w:color w:val="000000"/>
          <w:lang w:val="en-US"/>
        </w:rPr>
        <w:t xml:space="preserve">name: </w:t>
      </w:r>
      <w:r>
        <w:rPr>
          <w:color w:val="000000"/>
        </w:rPr>
        <w:t>data-forwarding</w:t>
      </w:r>
    </w:p>
    <w:p w14:paraId="7FE529D8" w14:textId="77777777" w:rsidR="009B0FB3" w:rsidRPr="00690A26" w:rsidRDefault="009B0FB3" w:rsidP="009B0FB3">
      <w:pPr>
        <w:pStyle w:val="PL"/>
        <w:rPr>
          <w:lang w:val="en-US"/>
        </w:rPr>
      </w:pPr>
      <w:r w:rsidRPr="00690A26">
        <w:rPr>
          <w:lang w:val="en-US"/>
        </w:rPr>
        <w:t xml:space="preserve">          in: query</w:t>
      </w:r>
    </w:p>
    <w:p w14:paraId="15835129" w14:textId="77777777" w:rsidR="009B0FB3" w:rsidRPr="00690A26" w:rsidRDefault="009B0FB3" w:rsidP="009B0FB3">
      <w:pPr>
        <w:pStyle w:val="PL"/>
        <w:rPr>
          <w:lang w:val="en-US"/>
        </w:rPr>
      </w:pPr>
      <w:r w:rsidRPr="00690A26">
        <w:rPr>
          <w:lang w:val="en-US"/>
        </w:rPr>
        <w:t xml:space="preserve">          description: </w:t>
      </w:r>
      <w:r>
        <w:rPr>
          <w:lang w:val="en-US"/>
        </w:rPr>
        <w:t>UPF Instance(s) configured for data forwarding are requested</w:t>
      </w:r>
    </w:p>
    <w:p w14:paraId="69CD57F3" w14:textId="77777777" w:rsidR="009B0FB3" w:rsidRPr="00690A26" w:rsidRDefault="009B0FB3" w:rsidP="009B0FB3">
      <w:pPr>
        <w:pStyle w:val="PL"/>
        <w:rPr>
          <w:lang w:val="en-US"/>
        </w:rPr>
      </w:pPr>
      <w:r w:rsidRPr="00690A26">
        <w:rPr>
          <w:lang w:val="en-US"/>
        </w:rPr>
        <w:t xml:space="preserve">          schema:</w:t>
      </w:r>
    </w:p>
    <w:p w14:paraId="05B3FF1D" w14:textId="77777777" w:rsidR="009B0FB3" w:rsidRPr="00690A26" w:rsidRDefault="009B0FB3" w:rsidP="009B0FB3">
      <w:pPr>
        <w:pStyle w:val="PL"/>
        <w:rPr>
          <w:lang w:eastAsia="zh-CN"/>
        </w:rPr>
      </w:pPr>
      <w:r w:rsidRPr="00690A26">
        <w:t xml:space="preserve">            type: boolean</w:t>
      </w:r>
    </w:p>
    <w:p w14:paraId="654EBC59" w14:textId="77777777" w:rsidR="009B0FB3" w:rsidRPr="00690A26" w:rsidRDefault="009B0FB3" w:rsidP="009B0FB3">
      <w:pPr>
        <w:pStyle w:val="PL"/>
        <w:rPr>
          <w:lang w:val="en-US"/>
        </w:rPr>
      </w:pPr>
      <w:r w:rsidRPr="00690A26">
        <w:rPr>
          <w:lang w:val="en-US"/>
        </w:rPr>
        <w:t xml:space="preserve">        - </w:t>
      </w:r>
      <w:r w:rsidRPr="00A16735">
        <w:rPr>
          <w:color w:val="000000"/>
          <w:lang w:val="en-US"/>
        </w:rPr>
        <w:t xml:space="preserve">name: </w:t>
      </w:r>
      <w:r>
        <w:rPr>
          <w:color w:val="000000"/>
        </w:rPr>
        <w:t>preferred-full-plmn</w:t>
      </w:r>
    </w:p>
    <w:p w14:paraId="189C80BF" w14:textId="77777777" w:rsidR="009B0FB3" w:rsidRPr="00690A26" w:rsidRDefault="009B0FB3" w:rsidP="009B0FB3">
      <w:pPr>
        <w:pStyle w:val="PL"/>
        <w:rPr>
          <w:lang w:val="en-US"/>
        </w:rPr>
      </w:pPr>
      <w:r w:rsidRPr="00690A26">
        <w:rPr>
          <w:lang w:val="en-US"/>
        </w:rPr>
        <w:t xml:space="preserve">          in: query</w:t>
      </w:r>
    </w:p>
    <w:p w14:paraId="4703CDC4" w14:textId="77777777" w:rsidR="009B0FB3" w:rsidRPr="00690A26" w:rsidRDefault="009B0FB3" w:rsidP="009B0FB3">
      <w:pPr>
        <w:pStyle w:val="PL"/>
        <w:rPr>
          <w:lang w:val="en-US"/>
        </w:rPr>
      </w:pPr>
      <w:r w:rsidRPr="00690A26">
        <w:rPr>
          <w:lang w:val="en-US"/>
        </w:rPr>
        <w:t xml:space="preserve">          description: </w:t>
      </w:r>
      <w:r>
        <w:rPr>
          <w:lang w:val="en-US"/>
        </w:rPr>
        <w:t>NF Instance(s) serving the full PLMN are preferred</w:t>
      </w:r>
    </w:p>
    <w:p w14:paraId="77F9C2C0" w14:textId="77777777" w:rsidR="009B0FB3" w:rsidRPr="00690A26" w:rsidRDefault="009B0FB3" w:rsidP="009B0FB3">
      <w:pPr>
        <w:pStyle w:val="PL"/>
        <w:rPr>
          <w:lang w:val="en-US"/>
        </w:rPr>
      </w:pPr>
      <w:r w:rsidRPr="00690A26">
        <w:rPr>
          <w:lang w:val="en-US"/>
        </w:rPr>
        <w:t xml:space="preserve">          schema:</w:t>
      </w:r>
    </w:p>
    <w:p w14:paraId="43B124D4" w14:textId="77777777" w:rsidR="009B0FB3" w:rsidRPr="00690A26" w:rsidRDefault="009B0FB3" w:rsidP="009B0FB3">
      <w:pPr>
        <w:pStyle w:val="PL"/>
        <w:rPr>
          <w:lang w:eastAsia="zh-CN"/>
        </w:rPr>
      </w:pPr>
      <w:r w:rsidRPr="00690A26">
        <w:t xml:space="preserve">            type: boolean</w:t>
      </w:r>
    </w:p>
    <w:p w14:paraId="7DDEB433" w14:textId="77777777" w:rsidR="009B0FB3" w:rsidRDefault="009B0FB3" w:rsidP="009B0FB3">
      <w:pPr>
        <w:pStyle w:val="PL"/>
      </w:pPr>
      <w:r>
        <w:t xml:space="preserve">        - name: requester-features</w:t>
      </w:r>
    </w:p>
    <w:p w14:paraId="63B40AE7" w14:textId="77777777" w:rsidR="009B0FB3" w:rsidRDefault="009B0FB3" w:rsidP="009B0FB3">
      <w:pPr>
        <w:pStyle w:val="PL"/>
      </w:pPr>
      <w:r>
        <w:t xml:space="preserve">          in: query</w:t>
      </w:r>
    </w:p>
    <w:p w14:paraId="0D131BDC" w14:textId="77777777" w:rsidR="009B0FB3" w:rsidRDefault="009B0FB3" w:rsidP="009B0FB3">
      <w:pPr>
        <w:pStyle w:val="PL"/>
      </w:pPr>
      <w:r>
        <w:t xml:space="preserve">          description: Features supported by the NF Service Consumer that is invoking the Nnrf_NFDiscovery service</w:t>
      </w:r>
    </w:p>
    <w:p w14:paraId="31207587" w14:textId="77777777" w:rsidR="009B0FB3" w:rsidRDefault="009B0FB3" w:rsidP="009B0FB3">
      <w:pPr>
        <w:pStyle w:val="PL"/>
      </w:pPr>
      <w:r>
        <w:t xml:space="preserve">          schema:</w:t>
      </w:r>
    </w:p>
    <w:p w14:paraId="45499522" w14:textId="77777777" w:rsidR="009B0FB3" w:rsidRPr="00690A26" w:rsidRDefault="009B0FB3" w:rsidP="009B0FB3">
      <w:pPr>
        <w:pStyle w:val="PL"/>
        <w:rPr>
          <w:lang w:eastAsia="zh-CN"/>
        </w:rPr>
      </w:pPr>
      <w:r>
        <w:t xml:space="preserve">            $ref: 'TS29571_CommonData.yaml</w:t>
      </w:r>
      <w:r w:rsidRPr="00207B40">
        <w:t>#/components/schemas/</w:t>
      </w:r>
      <w:r>
        <w:t>SupportedFeatures</w:t>
      </w:r>
      <w:r w:rsidRPr="00207B40">
        <w:t>'</w:t>
      </w:r>
    </w:p>
    <w:p w14:paraId="32EB1211" w14:textId="77777777" w:rsidR="009B0FB3" w:rsidRDefault="009B0FB3" w:rsidP="009B0FB3">
      <w:pPr>
        <w:pStyle w:val="PL"/>
      </w:pPr>
      <w:r>
        <w:t xml:space="preserve">        - name: realm-id</w:t>
      </w:r>
    </w:p>
    <w:p w14:paraId="7F20F269" w14:textId="77777777" w:rsidR="009B0FB3" w:rsidRDefault="009B0FB3" w:rsidP="009B0FB3">
      <w:pPr>
        <w:pStyle w:val="PL"/>
      </w:pPr>
      <w:r>
        <w:t xml:space="preserve">          in: query</w:t>
      </w:r>
    </w:p>
    <w:p w14:paraId="2E0096FD" w14:textId="77777777" w:rsidR="009B0FB3" w:rsidRDefault="009B0FB3" w:rsidP="009B0FB3">
      <w:pPr>
        <w:pStyle w:val="PL"/>
        <w:rPr>
          <w:lang w:val="en-US"/>
        </w:rPr>
      </w:pPr>
      <w:r>
        <w:t xml:space="preserve">          description: realm-id</w:t>
      </w:r>
      <w:r w:rsidRPr="00690A26">
        <w:rPr>
          <w:lang w:val="en-US"/>
        </w:rPr>
        <w:t xml:space="preserve"> to search for an appropriate </w:t>
      </w:r>
      <w:r>
        <w:rPr>
          <w:lang w:val="en-US"/>
        </w:rPr>
        <w:t>UDSF</w:t>
      </w:r>
    </w:p>
    <w:p w14:paraId="67AD3083" w14:textId="77777777" w:rsidR="009B0FB3" w:rsidRDefault="009B0FB3" w:rsidP="009B0FB3">
      <w:pPr>
        <w:pStyle w:val="PL"/>
        <w:rPr>
          <w:lang w:val="en-US"/>
        </w:rPr>
      </w:pPr>
      <w:r>
        <w:rPr>
          <w:lang w:val="en-US"/>
        </w:rPr>
        <w:t xml:space="preserve">          schema:</w:t>
      </w:r>
    </w:p>
    <w:p w14:paraId="7A2B122A" w14:textId="77777777" w:rsidR="009B0FB3" w:rsidRDefault="009B0FB3" w:rsidP="009B0FB3">
      <w:pPr>
        <w:pStyle w:val="PL"/>
        <w:rPr>
          <w:lang w:val="en-US"/>
        </w:rPr>
      </w:pPr>
      <w:r>
        <w:rPr>
          <w:lang w:val="en-US"/>
        </w:rPr>
        <w:t xml:space="preserve">            type: string</w:t>
      </w:r>
    </w:p>
    <w:p w14:paraId="6164C9C5" w14:textId="77777777" w:rsidR="009B0FB3" w:rsidRDefault="009B0FB3" w:rsidP="009B0FB3">
      <w:pPr>
        <w:pStyle w:val="PL"/>
        <w:rPr>
          <w:lang w:val="en-US"/>
        </w:rPr>
      </w:pPr>
      <w:r>
        <w:rPr>
          <w:lang w:val="en-US"/>
        </w:rPr>
        <w:t xml:space="preserve">        - name: storage-id</w:t>
      </w:r>
    </w:p>
    <w:p w14:paraId="729D75C9" w14:textId="77777777" w:rsidR="009B0FB3" w:rsidRDefault="009B0FB3" w:rsidP="009B0FB3">
      <w:pPr>
        <w:pStyle w:val="PL"/>
      </w:pPr>
      <w:r>
        <w:rPr>
          <w:lang w:val="en-US"/>
        </w:rPr>
        <w:t xml:space="preserve">          in: query</w:t>
      </w:r>
    </w:p>
    <w:p w14:paraId="1DBC9D74" w14:textId="77777777" w:rsidR="009B0FB3" w:rsidRDefault="009B0FB3" w:rsidP="009B0FB3">
      <w:pPr>
        <w:pStyle w:val="PL"/>
      </w:pPr>
      <w:r>
        <w:t xml:space="preserve">          description: storage-id</w:t>
      </w:r>
      <w:r w:rsidRPr="00690A26">
        <w:rPr>
          <w:lang w:val="en-US"/>
        </w:rPr>
        <w:t xml:space="preserve"> to search for an appropriate </w:t>
      </w:r>
      <w:r>
        <w:rPr>
          <w:lang w:val="en-US"/>
        </w:rPr>
        <w:t>UDSF</w:t>
      </w:r>
    </w:p>
    <w:p w14:paraId="67F12129" w14:textId="77777777" w:rsidR="009B0FB3" w:rsidRDefault="009B0FB3" w:rsidP="009B0FB3">
      <w:pPr>
        <w:pStyle w:val="PL"/>
        <w:rPr>
          <w:lang w:val="en-US"/>
        </w:rPr>
      </w:pPr>
      <w:r>
        <w:rPr>
          <w:lang w:val="en-US"/>
        </w:rPr>
        <w:t xml:space="preserve">          schema:</w:t>
      </w:r>
    </w:p>
    <w:p w14:paraId="289220AD" w14:textId="77777777" w:rsidR="009B0FB3" w:rsidRPr="00690A26" w:rsidRDefault="009B0FB3" w:rsidP="009B0FB3">
      <w:pPr>
        <w:pStyle w:val="PL"/>
        <w:rPr>
          <w:lang w:eastAsia="zh-CN"/>
        </w:rPr>
      </w:pPr>
      <w:r>
        <w:rPr>
          <w:lang w:val="en-US"/>
        </w:rPr>
        <w:t xml:space="preserve">            type: string</w:t>
      </w:r>
    </w:p>
    <w:p w14:paraId="08FC4D37" w14:textId="77777777" w:rsidR="009B0FB3" w:rsidRDefault="009B0FB3" w:rsidP="009B0FB3">
      <w:pPr>
        <w:pStyle w:val="PL"/>
      </w:pPr>
      <w:r>
        <w:t xml:space="preserve">        - name: vsmf-support-ind</w:t>
      </w:r>
    </w:p>
    <w:p w14:paraId="522AEB94" w14:textId="77777777" w:rsidR="009B0FB3" w:rsidRDefault="009B0FB3" w:rsidP="009B0FB3">
      <w:pPr>
        <w:pStyle w:val="PL"/>
      </w:pPr>
      <w:r>
        <w:t xml:space="preserve">          in: query</w:t>
      </w:r>
    </w:p>
    <w:p w14:paraId="539C7A3C" w14:textId="77777777" w:rsidR="009B0FB3" w:rsidRDefault="009B0FB3" w:rsidP="009B0FB3">
      <w:pPr>
        <w:pStyle w:val="PL"/>
      </w:pPr>
      <w:r>
        <w:t xml:space="preserve">          description: V-SMF capability supported by the target NF instance(s)</w:t>
      </w:r>
    </w:p>
    <w:p w14:paraId="350A3819" w14:textId="77777777" w:rsidR="009B0FB3" w:rsidRDefault="009B0FB3" w:rsidP="009B0FB3">
      <w:pPr>
        <w:pStyle w:val="PL"/>
      </w:pPr>
      <w:r>
        <w:t xml:space="preserve">          schema:</w:t>
      </w:r>
    </w:p>
    <w:p w14:paraId="6416EAED" w14:textId="77777777" w:rsidR="009B0FB3" w:rsidRPr="00690A26" w:rsidRDefault="009B0FB3" w:rsidP="009B0FB3">
      <w:pPr>
        <w:pStyle w:val="PL"/>
        <w:rPr>
          <w:lang w:eastAsia="zh-CN"/>
        </w:rPr>
      </w:pPr>
      <w:r w:rsidRPr="00690A26">
        <w:t xml:space="preserve">            type: boolean</w:t>
      </w:r>
    </w:p>
    <w:p w14:paraId="5E3F69C0" w14:textId="77777777" w:rsidR="009B0FB3" w:rsidRPr="00690A26" w:rsidRDefault="009B0FB3" w:rsidP="009B0FB3">
      <w:pPr>
        <w:pStyle w:val="PL"/>
        <w:rPr>
          <w:lang w:val="en-US"/>
        </w:rPr>
      </w:pPr>
      <w:r w:rsidRPr="00690A26">
        <w:rPr>
          <w:lang w:val="en-US"/>
        </w:rPr>
        <w:t xml:space="preserve">        - name: </w:t>
      </w:r>
      <w:r>
        <w:t>nrf-disc-uri</w:t>
      </w:r>
    </w:p>
    <w:p w14:paraId="41C8DAEB" w14:textId="77777777" w:rsidR="009B0FB3" w:rsidRPr="00690A26" w:rsidRDefault="009B0FB3" w:rsidP="009B0FB3">
      <w:pPr>
        <w:pStyle w:val="PL"/>
        <w:rPr>
          <w:lang w:val="en-US"/>
        </w:rPr>
      </w:pPr>
      <w:r w:rsidRPr="00690A26">
        <w:rPr>
          <w:lang w:val="en-US"/>
        </w:rPr>
        <w:t xml:space="preserve">          in: query</w:t>
      </w:r>
    </w:p>
    <w:p w14:paraId="51833FFD" w14:textId="77777777" w:rsidR="009B0FB3" w:rsidRPr="00690A26" w:rsidRDefault="009B0FB3" w:rsidP="009B0FB3">
      <w:pPr>
        <w:pStyle w:val="PL"/>
        <w:rPr>
          <w:lang w:val="en-US"/>
        </w:rPr>
      </w:pPr>
      <w:r w:rsidRPr="00690A26">
        <w:rPr>
          <w:lang w:val="en-US"/>
        </w:rPr>
        <w:t xml:space="preserve">          description: Uri of the </w:t>
      </w:r>
      <w:r>
        <w:rPr>
          <w:lang w:val="en-US"/>
        </w:rPr>
        <w:t>NRF holding the NF profile of a target NF Instance</w:t>
      </w:r>
    </w:p>
    <w:p w14:paraId="333AA5DA" w14:textId="77777777" w:rsidR="009B0FB3" w:rsidRPr="00690A26" w:rsidRDefault="009B0FB3" w:rsidP="009B0FB3">
      <w:pPr>
        <w:pStyle w:val="PL"/>
        <w:rPr>
          <w:lang w:val="en-US"/>
        </w:rPr>
      </w:pPr>
      <w:r w:rsidRPr="00690A26">
        <w:rPr>
          <w:lang w:val="en-US"/>
        </w:rPr>
        <w:t xml:space="preserve">          schema:</w:t>
      </w:r>
    </w:p>
    <w:p w14:paraId="6BF966F9" w14:textId="77777777" w:rsidR="009B0FB3" w:rsidRPr="00690A26" w:rsidRDefault="009B0FB3" w:rsidP="009B0FB3">
      <w:pPr>
        <w:pStyle w:val="PL"/>
        <w:rPr>
          <w:lang w:val="en-US"/>
        </w:rPr>
      </w:pPr>
      <w:r w:rsidRPr="00690A26">
        <w:t xml:space="preserve">            $ref: 'TS29571_CommonData.yaml#/components/schemas/Uri'</w:t>
      </w:r>
    </w:p>
    <w:p w14:paraId="59F042EF" w14:textId="77777777" w:rsidR="009B0FB3" w:rsidRPr="00690A26" w:rsidRDefault="009B0FB3" w:rsidP="009B0FB3">
      <w:pPr>
        <w:pStyle w:val="PL"/>
        <w:rPr>
          <w:lang w:val="en-US"/>
        </w:rPr>
      </w:pPr>
      <w:r w:rsidRPr="00690A26">
        <w:rPr>
          <w:lang w:val="en-US"/>
        </w:rPr>
        <w:t xml:space="preserve">        - name: </w:t>
      </w:r>
      <w:r w:rsidRPr="00690A26">
        <w:t>preferred-</w:t>
      </w:r>
      <w:r>
        <w:t>vendor</w:t>
      </w:r>
      <w:r w:rsidRPr="00690A26">
        <w:t>-</w:t>
      </w:r>
      <w:r>
        <w:t>specific-features</w:t>
      </w:r>
    </w:p>
    <w:p w14:paraId="7144BAFD" w14:textId="77777777" w:rsidR="009B0FB3" w:rsidRPr="00690A26" w:rsidRDefault="009B0FB3" w:rsidP="009B0FB3">
      <w:pPr>
        <w:pStyle w:val="PL"/>
        <w:rPr>
          <w:lang w:val="en-US"/>
        </w:rPr>
      </w:pPr>
      <w:r w:rsidRPr="00690A26">
        <w:rPr>
          <w:lang w:val="en-US"/>
        </w:rPr>
        <w:t xml:space="preserve">          in: query</w:t>
      </w:r>
    </w:p>
    <w:p w14:paraId="74C678E3" w14:textId="77777777" w:rsidR="009B0FB3" w:rsidRPr="00690A26" w:rsidRDefault="009B0FB3" w:rsidP="009B0FB3">
      <w:pPr>
        <w:pStyle w:val="PL"/>
      </w:pPr>
      <w:r w:rsidRPr="00690A26">
        <w:rPr>
          <w:lang w:val="en-US"/>
        </w:rPr>
        <w:t xml:space="preserve">          description: </w:t>
      </w:r>
      <w:r w:rsidRPr="00690A26">
        <w:t xml:space="preserve">Preferred </w:t>
      </w:r>
      <w:r>
        <w:t>vendor specific features</w:t>
      </w:r>
      <w:r w:rsidRPr="00690A26">
        <w:t xml:space="preserve"> of the services to be discovered</w:t>
      </w:r>
    </w:p>
    <w:p w14:paraId="7D189BC4" w14:textId="77777777" w:rsidR="009B0FB3" w:rsidRPr="00690A26" w:rsidRDefault="009B0FB3" w:rsidP="009B0FB3">
      <w:pPr>
        <w:pStyle w:val="PL"/>
        <w:rPr>
          <w:lang w:val="en-US"/>
        </w:rPr>
      </w:pPr>
      <w:r w:rsidRPr="00690A26">
        <w:rPr>
          <w:lang w:val="en-US"/>
        </w:rPr>
        <w:t xml:space="preserve">          content:</w:t>
      </w:r>
    </w:p>
    <w:p w14:paraId="341C9F6C" w14:textId="77777777" w:rsidR="009B0FB3" w:rsidRPr="00690A26" w:rsidRDefault="009B0FB3" w:rsidP="009B0FB3">
      <w:pPr>
        <w:pStyle w:val="PL"/>
        <w:rPr>
          <w:lang w:val="en-US"/>
        </w:rPr>
      </w:pPr>
      <w:r w:rsidRPr="00690A26">
        <w:rPr>
          <w:lang w:val="en-US"/>
        </w:rPr>
        <w:t xml:space="preserve">            application/json:</w:t>
      </w:r>
    </w:p>
    <w:p w14:paraId="491CB765" w14:textId="77777777" w:rsidR="009B0FB3" w:rsidRPr="00690A26" w:rsidRDefault="009B0FB3" w:rsidP="009B0FB3">
      <w:pPr>
        <w:pStyle w:val="PL"/>
        <w:rPr>
          <w:lang w:val="en-US"/>
        </w:rPr>
      </w:pPr>
      <w:r w:rsidRPr="00690A26">
        <w:rPr>
          <w:lang w:val="en-US"/>
        </w:rPr>
        <w:t xml:space="preserve">              schema:</w:t>
      </w:r>
    </w:p>
    <w:p w14:paraId="6DB46A44" w14:textId="77777777" w:rsidR="009B0FB3" w:rsidRPr="00690A26" w:rsidRDefault="009B0FB3" w:rsidP="009B0FB3">
      <w:pPr>
        <w:pStyle w:val="PL"/>
        <w:rPr>
          <w:lang w:val="en-US"/>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t>ServiceName</w:t>
      </w:r>
      <w:r>
        <w:rPr>
          <w:rFonts w:cs="Arial"/>
          <w:szCs w:val="18"/>
        </w:rPr>
        <w:t xml:space="preserve"> </w:t>
      </w:r>
      <w:r w:rsidRPr="00533C32">
        <w:t>serves as key</w:t>
      </w:r>
    </w:p>
    <w:p w14:paraId="3D5DA4F8" w14:textId="77777777" w:rsidR="009B0FB3" w:rsidRPr="00690A26" w:rsidRDefault="009B0FB3" w:rsidP="009B0FB3">
      <w:pPr>
        <w:pStyle w:val="PL"/>
        <w:rPr>
          <w:lang w:val="en-US"/>
        </w:rPr>
      </w:pPr>
      <w:r w:rsidRPr="00690A26">
        <w:rPr>
          <w:lang w:val="en-US"/>
        </w:rPr>
        <w:t xml:space="preserve">                type: object</w:t>
      </w:r>
    </w:p>
    <w:p w14:paraId="4C8E9815" w14:textId="77777777" w:rsidR="009B0FB3" w:rsidRPr="00690A26" w:rsidRDefault="009B0FB3" w:rsidP="009B0FB3">
      <w:pPr>
        <w:pStyle w:val="PL"/>
        <w:rPr>
          <w:lang w:eastAsia="zh-CN"/>
        </w:rPr>
      </w:pPr>
      <w:r w:rsidRPr="00690A26">
        <w:rPr>
          <w:lang w:eastAsia="zh-CN"/>
        </w:rPr>
        <w:t xml:space="preserve">                additionalProperties:</w:t>
      </w:r>
    </w:p>
    <w:p w14:paraId="156D3D3E" w14:textId="77777777" w:rsidR="009B0FB3" w:rsidRPr="00690A26" w:rsidRDefault="009B0FB3" w:rsidP="009B0FB3">
      <w:pPr>
        <w:pStyle w:val="PL"/>
        <w:rPr>
          <w:lang w:eastAsia="zh-CN"/>
        </w:rPr>
      </w:pPr>
      <w:r w:rsidRPr="009F1CC4">
        <w:rPr>
          <w:noProof w:val="0"/>
        </w:rPr>
        <w:t xml:space="preserve">  </w:t>
      </w:r>
      <w:r>
        <w:rPr>
          <w:noProof w:val="0"/>
        </w:rPr>
        <w:t xml:space="preserve">    </w:t>
      </w: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030486">
        <w:rPr>
          <w:rFonts w:cs="Arial"/>
          <w:szCs w:val="18"/>
        </w:rPr>
        <w:t>IANA-assigned SMI Network Management Private Enterprise Codes</w:t>
      </w:r>
      <w:r w:rsidRPr="00533C32">
        <w:t xml:space="preserve"> serves as key</w:t>
      </w:r>
    </w:p>
    <w:p w14:paraId="1AD31E4F" w14:textId="77777777" w:rsidR="009B0FB3" w:rsidRDefault="009B0FB3" w:rsidP="009B0FB3">
      <w:pPr>
        <w:pStyle w:val="PL"/>
        <w:rPr>
          <w:lang w:eastAsia="zh-CN"/>
        </w:rPr>
      </w:pPr>
      <w:r w:rsidRPr="00690A26">
        <w:rPr>
          <w:lang w:eastAsia="zh-CN"/>
        </w:rPr>
        <w:t xml:space="preserve">                  type: </w:t>
      </w:r>
      <w:r>
        <w:rPr>
          <w:lang w:eastAsia="zh-CN"/>
        </w:rPr>
        <w:t>object</w:t>
      </w:r>
    </w:p>
    <w:p w14:paraId="303E8BAD" w14:textId="77777777" w:rsidR="009B0FB3" w:rsidRDefault="009B0FB3" w:rsidP="009B0FB3">
      <w:pPr>
        <w:pStyle w:val="PL"/>
        <w:rPr>
          <w:lang w:eastAsia="zh-CN"/>
        </w:rPr>
      </w:pPr>
      <w:r>
        <w:rPr>
          <w:lang w:eastAsia="zh-CN"/>
        </w:rPr>
        <w:t xml:space="preserve">    </w:t>
      </w:r>
      <w:r w:rsidRPr="00690A26">
        <w:rPr>
          <w:lang w:eastAsia="zh-CN"/>
        </w:rPr>
        <w:t xml:space="preserve">              additionalProperties:</w:t>
      </w:r>
    </w:p>
    <w:p w14:paraId="6A81308E" w14:textId="77777777" w:rsidR="009B0FB3" w:rsidRDefault="009B0FB3" w:rsidP="009B0FB3">
      <w:pPr>
        <w:pStyle w:val="PL"/>
      </w:pPr>
      <w:r>
        <w:rPr>
          <w:lang w:eastAsia="zh-CN"/>
        </w:rPr>
        <w:t xml:space="preserve">    </w:t>
      </w:r>
      <w:r w:rsidRPr="00690A26">
        <w:rPr>
          <w:lang w:eastAsia="zh-CN"/>
        </w:rPr>
        <w:t xml:space="preserve">                </w:t>
      </w:r>
      <w:r>
        <w:t>type: array</w:t>
      </w:r>
    </w:p>
    <w:p w14:paraId="7930A713" w14:textId="77777777" w:rsidR="009B0FB3" w:rsidRDefault="009B0FB3" w:rsidP="009B0FB3">
      <w:pPr>
        <w:pStyle w:val="PL"/>
      </w:pPr>
      <w:r>
        <w:t xml:space="preserve">                    items:</w:t>
      </w:r>
    </w:p>
    <w:p w14:paraId="5A868EE5" w14:textId="77777777" w:rsidR="009B0FB3" w:rsidRPr="00690A26" w:rsidRDefault="009B0FB3" w:rsidP="009B0FB3">
      <w:pPr>
        <w:pStyle w:val="PL"/>
        <w:rPr>
          <w:lang w:eastAsia="zh-CN"/>
        </w:rPr>
      </w:pPr>
      <w:r>
        <w:t xml:space="preserve">                      </w:t>
      </w:r>
      <w:r w:rsidRPr="00690A26">
        <w:rPr>
          <w:lang w:val="en-US"/>
        </w:rPr>
        <w:t>$ref:</w:t>
      </w:r>
      <w:r>
        <w:rPr>
          <w:lang w:val="en-US"/>
        </w:rPr>
        <w:t xml:space="preserve">  </w:t>
      </w:r>
      <w:r w:rsidRPr="00690A26">
        <w:rPr>
          <w:lang w:val="en-US"/>
        </w:rPr>
        <w:t>'</w:t>
      </w:r>
      <w:r w:rsidRPr="00690A26">
        <w:t>TS29510_Nnrf_NFManagement.yaml</w:t>
      </w:r>
      <w:r w:rsidRPr="00690A26">
        <w:rPr>
          <w:lang w:val="en-US"/>
        </w:rPr>
        <w:t>#/components/schemas/</w:t>
      </w:r>
      <w:r>
        <w:t>VendorSpecificFeature</w:t>
      </w:r>
      <w:r w:rsidRPr="00690A26">
        <w:rPr>
          <w:lang w:val="en-US"/>
        </w:rPr>
        <w:t>'</w:t>
      </w:r>
    </w:p>
    <w:p w14:paraId="7724BEEE" w14:textId="77777777" w:rsidR="009B0FB3" w:rsidRDefault="009B0FB3" w:rsidP="009B0FB3">
      <w:pPr>
        <w:pStyle w:val="PL"/>
        <w:rPr>
          <w:lang w:eastAsia="zh-CN"/>
        </w:rPr>
      </w:pPr>
      <w:r>
        <w:t xml:space="preserve">                    </w:t>
      </w:r>
      <w:r>
        <w:rPr>
          <w:rFonts w:hint="eastAsia"/>
          <w:lang w:eastAsia="zh-CN"/>
        </w:rPr>
        <w:t>minItems</w:t>
      </w:r>
      <w:r>
        <w:t>: 1</w:t>
      </w:r>
    </w:p>
    <w:p w14:paraId="57BDA533" w14:textId="77777777" w:rsidR="009B0FB3" w:rsidRDefault="009B0FB3" w:rsidP="009B0FB3">
      <w:pPr>
        <w:pStyle w:val="PL"/>
        <w:rPr>
          <w:lang w:eastAsia="zh-CN"/>
        </w:rPr>
      </w:pPr>
      <w:r w:rsidRPr="00690A26">
        <w:rPr>
          <w:lang w:eastAsia="zh-CN"/>
        </w:rPr>
        <w:t xml:space="preserve">                </w:t>
      </w:r>
      <w:r>
        <w:rPr>
          <w:lang w:eastAsia="zh-CN"/>
        </w:rPr>
        <w:t xml:space="preserve">  </w:t>
      </w:r>
      <w:r w:rsidRPr="00690A26">
        <w:rPr>
          <w:lang w:eastAsia="zh-CN"/>
        </w:rPr>
        <w:t>minProperties: 1</w:t>
      </w:r>
    </w:p>
    <w:p w14:paraId="21776F38" w14:textId="77777777" w:rsidR="009B0FB3" w:rsidRPr="00690A26" w:rsidRDefault="009B0FB3" w:rsidP="009B0FB3">
      <w:pPr>
        <w:pStyle w:val="PL"/>
        <w:rPr>
          <w:lang w:eastAsia="zh-CN"/>
        </w:rPr>
      </w:pPr>
      <w:r w:rsidRPr="00690A26">
        <w:rPr>
          <w:lang w:eastAsia="zh-CN"/>
        </w:rPr>
        <w:t xml:space="preserve">                minProperties: 1</w:t>
      </w:r>
    </w:p>
    <w:p w14:paraId="7DF27B13" w14:textId="77777777" w:rsidR="009B0FB3" w:rsidRPr="00690A26" w:rsidRDefault="009B0FB3" w:rsidP="009B0FB3">
      <w:pPr>
        <w:pStyle w:val="PL"/>
        <w:rPr>
          <w:lang w:val="en-US"/>
        </w:rPr>
      </w:pPr>
      <w:r w:rsidRPr="00690A26">
        <w:rPr>
          <w:lang w:val="en-US"/>
        </w:rPr>
        <w:t xml:space="preserve">        - name: </w:t>
      </w:r>
      <w:r w:rsidRPr="00690A26">
        <w:t>preferred-</w:t>
      </w:r>
      <w:r>
        <w:t>vendor</w:t>
      </w:r>
      <w:r w:rsidRPr="00690A26">
        <w:t>-</w:t>
      </w:r>
      <w:r>
        <w:t>specific-nf-features</w:t>
      </w:r>
    </w:p>
    <w:p w14:paraId="5A688FE5" w14:textId="77777777" w:rsidR="009B0FB3" w:rsidRPr="00690A26" w:rsidRDefault="009B0FB3" w:rsidP="009B0FB3">
      <w:pPr>
        <w:pStyle w:val="PL"/>
        <w:rPr>
          <w:lang w:val="en-US"/>
        </w:rPr>
      </w:pPr>
      <w:r w:rsidRPr="00690A26">
        <w:rPr>
          <w:lang w:val="en-US"/>
        </w:rPr>
        <w:t xml:space="preserve">          in: query</w:t>
      </w:r>
    </w:p>
    <w:p w14:paraId="7865381A" w14:textId="77777777" w:rsidR="009B0FB3" w:rsidRPr="00690A26" w:rsidRDefault="009B0FB3" w:rsidP="009B0FB3">
      <w:pPr>
        <w:pStyle w:val="PL"/>
      </w:pPr>
      <w:r w:rsidRPr="00690A26">
        <w:rPr>
          <w:lang w:val="en-US"/>
        </w:rPr>
        <w:t xml:space="preserve">          description: </w:t>
      </w:r>
      <w:r w:rsidRPr="00690A26">
        <w:t xml:space="preserve">Preferred </w:t>
      </w:r>
      <w:r>
        <w:t>vendor specific features</w:t>
      </w:r>
      <w:r w:rsidRPr="00690A26">
        <w:t xml:space="preserve"> of the </w:t>
      </w:r>
      <w:r>
        <w:t>network function</w:t>
      </w:r>
      <w:r w:rsidRPr="00690A26">
        <w:t xml:space="preserve"> to be discovered</w:t>
      </w:r>
    </w:p>
    <w:p w14:paraId="5E263D92" w14:textId="77777777" w:rsidR="009B0FB3" w:rsidRPr="00690A26" w:rsidRDefault="009B0FB3" w:rsidP="009B0FB3">
      <w:pPr>
        <w:pStyle w:val="PL"/>
        <w:rPr>
          <w:lang w:val="en-US"/>
        </w:rPr>
      </w:pPr>
      <w:r w:rsidRPr="00690A26">
        <w:rPr>
          <w:lang w:val="en-US"/>
        </w:rPr>
        <w:t xml:space="preserve">          content:</w:t>
      </w:r>
    </w:p>
    <w:p w14:paraId="7C14FB1A" w14:textId="77777777" w:rsidR="009B0FB3" w:rsidRPr="00690A26" w:rsidRDefault="009B0FB3" w:rsidP="009B0FB3">
      <w:pPr>
        <w:pStyle w:val="PL"/>
        <w:rPr>
          <w:lang w:val="en-US"/>
        </w:rPr>
      </w:pPr>
      <w:r w:rsidRPr="00690A26">
        <w:rPr>
          <w:lang w:val="en-US"/>
        </w:rPr>
        <w:t xml:space="preserve">            application/json:</w:t>
      </w:r>
    </w:p>
    <w:p w14:paraId="4BF21852" w14:textId="77777777" w:rsidR="009B0FB3" w:rsidRPr="00690A26" w:rsidRDefault="009B0FB3" w:rsidP="009B0FB3">
      <w:pPr>
        <w:pStyle w:val="PL"/>
        <w:rPr>
          <w:lang w:val="en-US"/>
        </w:rPr>
      </w:pPr>
      <w:r w:rsidRPr="00690A26">
        <w:rPr>
          <w:lang w:val="en-US"/>
        </w:rPr>
        <w:t xml:space="preserve">              schema:</w:t>
      </w:r>
    </w:p>
    <w:p w14:paraId="219BCFA4" w14:textId="77777777" w:rsidR="009B0FB3" w:rsidRPr="00690A26" w:rsidRDefault="009B0FB3" w:rsidP="009B0FB3">
      <w:pPr>
        <w:pStyle w:val="PL"/>
        <w:rPr>
          <w:lang w:val="en-US"/>
        </w:rPr>
      </w:pPr>
      <w:r w:rsidRPr="009F1CC4">
        <w:rPr>
          <w:noProof w:val="0"/>
        </w:rPr>
        <w:t xml:space="preserve">  </w:t>
      </w:r>
      <w:r>
        <w:rPr>
          <w:noProof w:val="0"/>
        </w:rPr>
        <w:t xml:space="preserve">    </w:t>
      </w: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030486">
        <w:rPr>
          <w:rFonts w:cs="Arial"/>
          <w:szCs w:val="18"/>
        </w:rPr>
        <w:t>IANA-assigned SMI Network Management Private Enterprise Codes</w:t>
      </w:r>
      <w:r w:rsidRPr="00533C32">
        <w:t xml:space="preserve"> serves as key</w:t>
      </w:r>
    </w:p>
    <w:p w14:paraId="717995D9" w14:textId="77777777" w:rsidR="009B0FB3" w:rsidRDefault="009B0FB3" w:rsidP="009B0FB3">
      <w:pPr>
        <w:pStyle w:val="PL"/>
        <w:rPr>
          <w:lang w:eastAsia="zh-CN"/>
        </w:rPr>
      </w:pPr>
      <w:r w:rsidRPr="00690A26">
        <w:rPr>
          <w:lang w:eastAsia="zh-CN"/>
        </w:rPr>
        <w:t xml:space="preserve">                type: </w:t>
      </w:r>
      <w:r>
        <w:rPr>
          <w:lang w:eastAsia="zh-CN"/>
        </w:rPr>
        <w:t>object</w:t>
      </w:r>
    </w:p>
    <w:p w14:paraId="6076ACC7" w14:textId="77777777" w:rsidR="009B0FB3" w:rsidRDefault="009B0FB3" w:rsidP="009B0FB3">
      <w:pPr>
        <w:pStyle w:val="PL"/>
        <w:rPr>
          <w:lang w:eastAsia="zh-CN"/>
        </w:rPr>
      </w:pPr>
      <w:r>
        <w:rPr>
          <w:lang w:eastAsia="zh-CN"/>
        </w:rPr>
        <w:t xml:space="preserve">  </w:t>
      </w:r>
      <w:r w:rsidRPr="00690A26">
        <w:rPr>
          <w:lang w:eastAsia="zh-CN"/>
        </w:rPr>
        <w:t xml:space="preserve">              additionalProperties:</w:t>
      </w:r>
    </w:p>
    <w:p w14:paraId="43CF2D61" w14:textId="77777777" w:rsidR="009B0FB3" w:rsidRDefault="009B0FB3" w:rsidP="009B0FB3">
      <w:pPr>
        <w:pStyle w:val="PL"/>
      </w:pPr>
      <w:r>
        <w:rPr>
          <w:lang w:eastAsia="zh-CN"/>
        </w:rPr>
        <w:t xml:space="preserve">  </w:t>
      </w:r>
      <w:r w:rsidRPr="00690A26">
        <w:rPr>
          <w:lang w:eastAsia="zh-CN"/>
        </w:rPr>
        <w:t xml:space="preserve">                </w:t>
      </w:r>
      <w:r>
        <w:t>type: array</w:t>
      </w:r>
    </w:p>
    <w:p w14:paraId="7E0CA8F8" w14:textId="77777777" w:rsidR="009B0FB3" w:rsidRDefault="009B0FB3" w:rsidP="009B0FB3">
      <w:pPr>
        <w:pStyle w:val="PL"/>
      </w:pPr>
      <w:r>
        <w:t xml:space="preserve">                  items:</w:t>
      </w:r>
    </w:p>
    <w:p w14:paraId="46BB1DEA" w14:textId="77777777" w:rsidR="009B0FB3" w:rsidRPr="00690A26" w:rsidRDefault="009B0FB3" w:rsidP="009B0FB3">
      <w:pPr>
        <w:pStyle w:val="PL"/>
        <w:rPr>
          <w:lang w:eastAsia="zh-CN"/>
        </w:rPr>
      </w:pPr>
      <w:r>
        <w:t xml:space="preserve">                    </w:t>
      </w:r>
      <w:r w:rsidRPr="00690A26">
        <w:rPr>
          <w:lang w:val="en-US"/>
        </w:rPr>
        <w:t>$ref:</w:t>
      </w:r>
      <w:r>
        <w:rPr>
          <w:lang w:val="en-US"/>
        </w:rPr>
        <w:t xml:space="preserve">  </w:t>
      </w:r>
      <w:r w:rsidRPr="00690A26">
        <w:rPr>
          <w:lang w:val="en-US"/>
        </w:rPr>
        <w:t>'</w:t>
      </w:r>
      <w:r w:rsidRPr="00690A26">
        <w:t>TS29510_Nnrf_NFManagement.yaml</w:t>
      </w:r>
      <w:r w:rsidRPr="00690A26">
        <w:rPr>
          <w:lang w:val="en-US"/>
        </w:rPr>
        <w:t>#/components/schemas/</w:t>
      </w:r>
      <w:r>
        <w:t>VendorSpecificFeature</w:t>
      </w:r>
      <w:r w:rsidRPr="00690A26">
        <w:rPr>
          <w:lang w:val="en-US"/>
        </w:rPr>
        <w:t>'</w:t>
      </w:r>
    </w:p>
    <w:p w14:paraId="13778289" w14:textId="77777777" w:rsidR="009B0FB3" w:rsidRPr="00690A26" w:rsidRDefault="009B0FB3" w:rsidP="009B0FB3">
      <w:pPr>
        <w:pStyle w:val="PL"/>
        <w:rPr>
          <w:lang w:eastAsia="zh-CN"/>
        </w:rPr>
      </w:pPr>
      <w:r>
        <w:t xml:space="preserve">                  </w:t>
      </w:r>
      <w:r>
        <w:rPr>
          <w:rFonts w:hint="eastAsia"/>
          <w:lang w:eastAsia="zh-CN"/>
        </w:rPr>
        <w:t>min</w:t>
      </w:r>
      <w:r>
        <w:rPr>
          <w:lang w:eastAsia="zh-CN"/>
        </w:rPr>
        <w:t>Items: 1</w:t>
      </w:r>
    </w:p>
    <w:p w14:paraId="6AD78427" w14:textId="77777777" w:rsidR="009B0FB3" w:rsidRDefault="009B0FB3" w:rsidP="009B0FB3">
      <w:pPr>
        <w:pStyle w:val="PL"/>
        <w:rPr>
          <w:lang w:eastAsia="zh-CN"/>
        </w:rPr>
      </w:pPr>
      <w:r w:rsidRPr="00690A26">
        <w:rPr>
          <w:lang w:eastAsia="zh-CN"/>
        </w:rPr>
        <w:t xml:space="preserve">              </w:t>
      </w:r>
      <w:r>
        <w:rPr>
          <w:lang w:eastAsia="zh-CN"/>
        </w:rPr>
        <w:t xml:space="preserve">  </w:t>
      </w:r>
      <w:r w:rsidRPr="00690A26">
        <w:rPr>
          <w:lang w:eastAsia="zh-CN"/>
        </w:rPr>
        <w:t>minProperties: 1</w:t>
      </w:r>
    </w:p>
    <w:p w14:paraId="68F5C9D2" w14:textId="77777777" w:rsidR="009B0FB3" w:rsidRDefault="009B0FB3" w:rsidP="009B0FB3">
      <w:pPr>
        <w:pStyle w:val="PL"/>
        <w:rPr>
          <w:lang w:val="en-US"/>
        </w:rPr>
      </w:pPr>
      <w:r>
        <w:rPr>
          <w:lang w:val="en-US"/>
        </w:rPr>
        <w:t xml:space="preserve">        - name: </w:t>
      </w:r>
      <w:r w:rsidRPr="00887FAE">
        <w:rPr>
          <w:lang w:val="en-US"/>
        </w:rPr>
        <w:t>required</w:t>
      </w:r>
      <w:r>
        <w:t>-pfcp-features</w:t>
      </w:r>
    </w:p>
    <w:p w14:paraId="384C6EA8" w14:textId="77777777" w:rsidR="009B0FB3" w:rsidRDefault="009B0FB3" w:rsidP="009B0FB3">
      <w:pPr>
        <w:pStyle w:val="PL"/>
        <w:rPr>
          <w:lang w:val="en-US"/>
        </w:rPr>
      </w:pPr>
      <w:r>
        <w:rPr>
          <w:lang w:val="en-US"/>
        </w:rPr>
        <w:t xml:space="preserve">          in: query</w:t>
      </w:r>
    </w:p>
    <w:p w14:paraId="673DF60D" w14:textId="77777777" w:rsidR="009B0FB3" w:rsidRDefault="009B0FB3" w:rsidP="009B0FB3">
      <w:pPr>
        <w:pStyle w:val="PL"/>
        <w:rPr>
          <w:lang w:val="en-US"/>
        </w:rPr>
      </w:pPr>
      <w:r>
        <w:rPr>
          <w:lang w:val="en-US"/>
        </w:rPr>
        <w:t xml:space="preserve">          description: PFCP features required to be supported by the target UPF</w:t>
      </w:r>
    </w:p>
    <w:p w14:paraId="4F153474" w14:textId="77777777" w:rsidR="009B0FB3" w:rsidRDefault="009B0FB3" w:rsidP="009B0FB3">
      <w:pPr>
        <w:pStyle w:val="PL"/>
        <w:rPr>
          <w:lang w:val="en-US"/>
        </w:rPr>
      </w:pPr>
      <w:r>
        <w:rPr>
          <w:lang w:val="en-US"/>
        </w:rPr>
        <w:t xml:space="preserve">          schema:</w:t>
      </w:r>
    </w:p>
    <w:p w14:paraId="7B8A16E9" w14:textId="77777777" w:rsidR="009B0FB3" w:rsidRDefault="009B0FB3" w:rsidP="009B0FB3">
      <w:pPr>
        <w:pStyle w:val="PL"/>
        <w:tabs>
          <w:tab w:val="left" w:pos="993"/>
        </w:tabs>
        <w:rPr>
          <w:lang w:val="en-US"/>
        </w:rPr>
      </w:pPr>
      <w:r>
        <w:rPr>
          <w:lang w:val="en-US"/>
        </w:rPr>
        <w:t xml:space="preserve">            type: string</w:t>
      </w:r>
    </w:p>
    <w:p w14:paraId="7B9DE180" w14:textId="77777777" w:rsidR="009B0FB3" w:rsidRPr="002857AD" w:rsidRDefault="009B0FB3" w:rsidP="009B0FB3">
      <w:pPr>
        <w:pStyle w:val="PL"/>
        <w:rPr>
          <w:lang w:val="en-US" w:eastAsia="zh-CN"/>
        </w:rPr>
      </w:pPr>
      <w:r w:rsidRPr="002857AD">
        <w:rPr>
          <w:lang w:val="en-US"/>
        </w:rPr>
        <w:t xml:space="preserve">        - name: </w:t>
      </w:r>
      <w:r>
        <w:rPr>
          <w:rFonts w:hint="eastAsia"/>
          <w:lang w:val="en-US" w:eastAsia="zh-CN"/>
        </w:rPr>
        <w:t>home-pub-key-id</w:t>
      </w:r>
    </w:p>
    <w:p w14:paraId="72E0EB40" w14:textId="77777777" w:rsidR="009B0FB3" w:rsidRPr="002857AD" w:rsidRDefault="009B0FB3" w:rsidP="009B0FB3">
      <w:pPr>
        <w:pStyle w:val="PL"/>
        <w:rPr>
          <w:lang w:val="en-US"/>
        </w:rPr>
      </w:pPr>
      <w:r w:rsidRPr="002857AD">
        <w:rPr>
          <w:lang w:val="en-US"/>
        </w:rPr>
        <w:t xml:space="preserve">          in: query</w:t>
      </w:r>
    </w:p>
    <w:p w14:paraId="39ADEAEA" w14:textId="77777777" w:rsidR="009B0FB3" w:rsidRDefault="009B0FB3" w:rsidP="009B0FB3">
      <w:pPr>
        <w:pStyle w:val="PL"/>
        <w:rPr>
          <w:lang w:eastAsia="zh-CN"/>
        </w:rPr>
      </w:pPr>
      <w:r w:rsidRPr="002857AD">
        <w:rPr>
          <w:lang w:val="en-US"/>
        </w:rPr>
        <w:t xml:space="preserve">          description: </w:t>
      </w:r>
      <w:r>
        <w:rPr>
          <w:rFonts w:hint="eastAsia"/>
          <w:lang w:eastAsia="zh-CN"/>
        </w:rPr>
        <w:t>Indicates the Home Network Public Key ID which shall be able to be served by the NF instance</w:t>
      </w:r>
    </w:p>
    <w:p w14:paraId="6019E5CD" w14:textId="77777777" w:rsidR="009B0FB3" w:rsidRPr="002857AD" w:rsidRDefault="009B0FB3" w:rsidP="009B0FB3">
      <w:pPr>
        <w:pStyle w:val="PL"/>
        <w:rPr>
          <w:lang w:val="en-US"/>
        </w:rPr>
      </w:pPr>
      <w:r w:rsidRPr="002857AD">
        <w:rPr>
          <w:lang w:val="en-US"/>
        </w:rPr>
        <w:t xml:space="preserve">          schema:</w:t>
      </w:r>
    </w:p>
    <w:p w14:paraId="5C91DEA9" w14:textId="77777777" w:rsidR="009B0FB3" w:rsidRDefault="009B0FB3" w:rsidP="009B0FB3">
      <w:pPr>
        <w:pStyle w:val="PL"/>
        <w:rPr>
          <w:lang w:eastAsia="zh-CN"/>
        </w:rPr>
      </w:pPr>
      <w:r w:rsidRPr="002857AD">
        <w:t xml:space="preserve">            </w:t>
      </w:r>
      <w:r>
        <w:rPr>
          <w:rFonts w:hint="eastAsia"/>
          <w:lang w:eastAsia="zh-CN"/>
        </w:rPr>
        <w:t>type: integer</w:t>
      </w:r>
    </w:p>
    <w:p w14:paraId="6317D687" w14:textId="77777777" w:rsidR="009B0FB3" w:rsidRDefault="009B0FB3" w:rsidP="009B0FB3">
      <w:pPr>
        <w:pStyle w:val="PL"/>
        <w:tabs>
          <w:tab w:val="clear" w:pos="768"/>
          <w:tab w:val="left" w:pos="520"/>
        </w:tabs>
        <w:rPr>
          <w:lang w:val="en-US"/>
        </w:rPr>
      </w:pPr>
      <w:r>
        <w:rPr>
          <w:lang w:val="en-US"/>
        </w:rPr>
        <w:t xml:space="preserve">        - name: </w:t>
      </w:r>
      <w:r>
        <w:rPr>
          <w:lang w:eastAsia="zh-CN"/>
        </w:rPr>
        <w:t>prose-support-ind</w:t>
      </w:r>
    </w:p>
    <w:p w14:paraId="248DF0C8" w14:textId="77777777" w:rsidR="009B0FB3" w:rsidRDefault="009B0FB3" w:rsidP="009B0FB3">
      <w:pPr>
        <w:pStyle w:val="PL"/>
        <w:rPr>
          <w:lang w:val="en-US"/>
        </w:rPr>
      </w:pPr>
      <w:r>
        <w:rPr>
          <w:lang w:val="en-US"/>
        </w:rPr>
        <w:t xml:space="preserve">          in: query</w:t>
      </w:r>
    </w:p>
    <w:p w14:paraId="745AE62B" w14:textId="77777777" w:rsidR="009B0FB3" w:rsidRDefault="009B0FB3" w:rsidP="009B0FB3">
      <w:pPr>
        <w:pStyle w:val="PL"/>
        <w:rPr>
          <w:lang w:val="en-US"/>
        </w:rPr>
      </w:pPr>
      <w:r>
        <w:rPr>
          <w:lang w:val="en-US"/>
        </w:rPr>
        <w:t xml:space="preserve">          description: PCF supports ProSe Capability</w:t>
      </w:r>
    </w:p>
    <w:p w14:paraId="5E3D04B1" w14:textId="77777777" w:rsidR="009B0FB3" w:rsidRDefault="009B0FB3" w:rsidP="009B0FB3">
      <w:pPr>
        <w:pStyle w:val="PL"/>
        <w:rPr>
          <w:lang w:val="en-US"/>
        </w:rPr>
      </w:pPr>
      <w:r>
        <w:rPr>
          <w:lang w:val="en-US"/>
        </w:rPr>
        <w:t xml:space="preserve">          schema:</w:t>
      </w:r>
    </w:p>
    <w:p w14:paraId="65E9EAEA" w14:textId="77777777" w:rsidR="009B0FB3" w:rsidRDefault="009B0FB3" w:rsidP="009B0FB3">
      <w:pPr>
        <w:pStyle w:val="PL"/>
        <w:rPr>
          <w:lang w:eastAsia="zh-CN"/>
        </w:rPr>
      </w:pPr>
      <w:r>
        <w:t xml:space="preserve">            type: boolean</w:t>
      </w:r>
    </w:p>
    <w:p w14:paraId="59E6136F" w14:textId="77777777" w:rsidR="009B0FB3" w:rsidRPr="00690A26" w:rsidRDefault="009B0FB3" w:rsidP="009B0FB3">
      <w:pPr>
        <w:pStyle w:val="PL"/>
        <w:rPr>
          <w:lang w:val="en-US"/>
        </w:rPr>
      </w:pPr>
      <w:r w:rsidRPr="00690A26">
        <w:rPr>
          <w:lang w:val="en-US"/>
        </w:rPr>
        <w:t xml:space="preserve">        - name: </w:t>
      </w:r>
      <w:r>
        <w:t>analytics-aggregation-ind</w:t>
      </w:r>
    </w:p>
    <w:p w14:paraId="6A846FE6" w14:textId="77777777" w:rsidR="009B0FB3" w:rsidRPr="00690A26" w:rsidRDefault="009B0FB3" w:rsidP="009B0FB3">
      <w:pPr>
        <w:pStyle w:val="PL"/>
        <w:rPr>
          <w:lang w:val="en-US"/>
        </w:rPr>
      </w:pPr>
      <w:r w:rsidRPr="00690A26">
        <w:rPr>
          <w:lang w:val="en-US"/>
        </w:rPr>
        <w:t xml:space="preserve">          in: query</w:t>
      </w:r>
    </w:p>
    <w:p w14:paraId="75C5BDF1" w14:textId="77777777" w:rsidR="009B0FB3" w:rsidRPr="00690A26" w:rsidRDefault="009B0FB3" w:rsidP="009B0FB3">
      <w:pPr>
        <w:pStyle w:val="PL"/>
        <w:rPr>
          <w:lang w:val="en-US"/>
        </w:rPr>
      </w:pPr>
      <w:r w:rsidRPr="00690A26">
        <w:rPr>
          <w:lang w:val="en-US"/>
        </w:rPr>
        <w:t xml:space="preserve">          description: </w:t>
      </w:r>
      <w:r>
        <w:rPr>
          <w:lang w:val="en-US"/>
        </w:rPr>
        <w:t>analytics aggregation is supported by NWDAF or not</w:t>
      </w:r>
    </w:p>
    <w:p w14:paraId="3E14BC43" w14:textId="77777777" w:rsidR="009B0FB3" w:rsidRPr="00690A26" w:rsidRDefault="009B0FB3" w:rsidP="009B0FB3">
      <w:pPr>
        <w:pStyle w:val="PL"/>
        <w:rPr>
          <w:lang w:val="en-US"/>
        </w:rPr>
      </w:pPr>
      <w:r w:rsidRPr="00690A26">
        <w:rPr>
          <w:lang w:val="en-US"/>
        </w:rPr>
        <w:t xml:space="preserve">          schema:</w:t>
      </w:r>
    </w:p>
    <w:p w14:paraId="3C873DF7" w14:textId="77777777" w:rsidR="009B0FB3" w:rsidRPr="00690A26" w:rsidRDefault="009B0FB3" w:rsidP="009B0FB3">
      <w:pPr>
        <w:pStyle w:val="PL"/>
        <w:rPr>
          <w:lang w:val="en-US"/>
        </w:rPr>
      </w:pPr>
      <w:r w:rsidRPr="00690A26">
        <w:t xml:space="preserve">            type: boolean</w:t>
      </w:r>
    </w:p>
    <w:p w14:paraId="2B610E97" w14:textId="77777777" w:rsidR="009B0FB3" w:rsidRDefault="009B0FB3" w:rsidP="009B0FB3">
      <w:pPr>
        <w:pStyle w:val="PL"/>
        <w:rPr>
          <w:lang w:val="en-US"/>
        </w:rPr>
      </w:pPr>
      <w:r>
        <w:rPr>
          <w:lang w:val="en-US"/>
        </w:rPr>
        <w:t xml:space="preserve">        - name: </w:t>
      </w:r>
      <w:r>
        <w:rPr>
          <w:lang w:eastAsia="zh-CN"/>
        </w:rPr>
        <w:t>serving</w:t>
      </w:r>
      <w:r w:rsidRPr="00690A26">
        <w:rPr>
          <w:lang w:eastAsia="zh-CN"/>
        </w:rPr>
        <w:t>-nf-set-id</w:t>
      </w:r>
    </w:p>
    <w:p w14:paraId="457972DF" w14:textId="77777777" w:rsidR="009B0FB3" w:rsidRDefault="009B0FB3" w:rsidP="009B0FB3">
      <w:pPr>
        <w:pStyle w:val="PL"/>
        <w:rPr>
          <w:lang w:val="en-US"/>
        </w:rPr>
      </w:pPr>
      <w:r>
        <w:rPr>
          <w:lang w:val="en-US"/>
        </w:rPr>
        <w:t xml:space="preserve">          in: query</w:t>
      </w:r>
    </w:p>
    <w:p w14:paraId="5F38C1CE" w14:textId="77777777" w:rsidR="009B0FB3" w:rsidRDefault="009B0FB3" w:rsidP="009B0FB3">
      <w:pPr>
        <w:pStyle w:val="PL"/>
        <w:rPr>
          <w:lang w:val="en-US"/>
        </w:rPr>
      </w:pPr>
      <w:r>
        <w:rPr>
          <w:lang w:val="en-US"/>
        </w:rPr>
        <w:t xml:space="preserve">          description: NF Set Id served by target NF</w:t>
      </w:r>
    </w:p>
    <w:p w14:paraId="1F6FF226" w14:textId="77777777" w:rsidR="009B0FB3" w:rsidRDefault="009B0FB3" w:rsidP="009B0FB3">
      <w:pPr>
        <w:pStyle w:val="PL"/>
        <w:rPr>
          <w:lang w:val="en-US"/>
        </w:rPr>
      </w:pPr>
      <w:r>
        <w:rPr>
          <w:lang w:val="en-US"/>
        </w:rPr>
        <w:t xml:space="preserve">          schema:</w:t>
      </w:r>
    </w:p>
    <w:p w14:paraId="24A96E61" w14:textId="77777777" w:rsidR="009B0FB3" w:rsidRDefault="009B0FB3" w:rsidP="009B0FB3">
      <w:pPr>
        <w:pStyle w:val="PL"/>
      </w:pPr>
      <w:r w:rsidRPr="00690A26">
        <w:t xml:space="preserve">            $ref: 'TS29571_CommonData.yaml#/components/schemas/NfSetId'</w:t>
      </w:r>
    </w:p>
    <w:p w14:paraId="12FC3929" w14:textId="77777777" w:rsidR="009B0FB3" w:rsidRPr="00690A26" w:rsidRDefault="009B0FB3" w:rsidP="009B0FB3">
      <w:pPr>
        <w:pStyle w:val="PL"/>
        <w:rPr>
          <w:lang w:val="en-US"/>
        </w:rPr>
      </w:pPr>
      <w:r>
        <w:rPr>
          <w:lang w:val="en-US"/>
        </w:rPr>
        <w:t xml:space="preserve">        </w:t>
      </w:r>
      <w:r w:rsidRPr="00690A26">
        <w:rPr>
          <w:lang w:val="en-US"/>
        </w:rPr>
        <w:t xml:space="preserve">- name: </w:t>
      </w:r>
      <w:r>
        <w:rPr>
          <w:lang w:eastAsia="zh-CN"/>
        </w:rPr>
        <w:t>serving</w:t>
      </w:r>
      <w:r w:rsidRPr="00690A26">
        <w:rPr>
          <w:lang w:eastAsia="zh-CN"/>
        </w:rPr>
        <w:t>-nf</w:t>
      </w:r>
      <w:r>
        <w:rPr>
          <w:lang w:eastAsia="zh-CN"/>
        </w:rPr>
        <w:t>-type</w:t>
      </w:r>
    </w:p>
    <w:p w14:paraId="71299D07" w14:textId="77777777" w:rsidR="009B0FB3" w:rsidRPr="00690A26" w:rsidRDefault="009B0FB3" w:rsidP="009B0FB3">
      <w:pPr>
        <w:pStyle w:val="PL"/>
        <w:rPr>
          <w:lang w:val="en-US"/>
        </w:rPr>
      </w:pPr>
      <w:r w:rsidRPr="00690A26">
        <w:rPr>
          <w:lang w:val="en-US"/>
        </w:rPr>
        <w:t xml:space="preserve">          in: query</w:t>
      </w:r>
    </w:p>
    <w:p w14:paraId="647A0C27" w14:textId="77777777" w:rsidR="009B0FB3" w:rsidRPr="00690A26" w:rsidRDefault="009B0FB3" w:rsidP="009B0FB3">
      <w:pPr>
        <w:pStyle w:val="PL"/>
        <w:rPr>
          <w:lang w:val="en-US"/>
        </w:rPr>
      </w:pPr>
      <w:r w:rsidRPr="00690A26">
        <w:rPr>
          <w:lang w:val="en-US"/>
        </w:rPr>
        <w:t xml:space="preserve">          description: NF </w:t>
      </w:r>
      <w:r>
        <w:rPr>
          <w:lang w:val="en-US"/>
        </w:rPr>
        <w:t xml:space="preserve">type served </w:t>
      </w:r>
      <w:r w:rsidRPr="004C4D25">
        <w:rPr>
          <w:lang w:val="en-US"/>
        </w:rPr>
        <w:t xml:space="preserve">by the </w:t>
      </w:r>
      <w:r>
        <w:rPr>
          <w:lang w:val="en-US"/>
        </w:rPr>
        <w:t>target NF</w:t>
      </w:r>
    </w:p>
    <w:p w14:paraId="393122B0" w14:textId="77777777" w:rsidR="009B0FB3" w:rsidRPr="00690A26" w:rsidRDefault="009B0FB3" w:rsidP="009B0FB3">
      <w:pPr>
        <w:pStyle w:val="PL"/>
        <w:rPr>
          <w:lang w:val="en-US"/>
        </w:rPr>
      </w:pPr>
      <w:r w:rsidRPr="00690A26">
        <w:rPr>
          <w:lang w:val="en-US"/>
        </w:rPr>
        <w:t xml:space="preserve">          schema:</w:t>
      </w:r>
    </w:p>
    <w:p w14:paraId="2D0C90B5" w14:textId="77777777" w:rsidR="009B0FB3" w:rsidRPr="00690A26" w:rsidRDefault="009B0FB3" w:rsidP="009B0FB3">
      <w:pPr>
        <w:pStyle w:val="PL"/>
        <w:rPr>
          <w:lang w:val="en-US"/>
        </w:rPr>
      </w:pPr>
      <w:r w:rsidRPr="00690A26">
        <w:rPr>
          <w:lang w:val="en-US"/>
        </w:rPr>
        <w:t xml:space="preserve">            $ref: '</w:t>
      </w:r>
      <w:r w:rsidRPr="00690A26">
        <w:t>TS29510_Nnrf_NFManagement.yaml</w:t>
      </w:r>
      <w:r w:rsidRPr="00690A26">
        <w:rPr>
          <w:lang w:val="en-US"/>
        </w:rPr>
        <w:t>#/components/schemas/</w:t>
      </w:r>
      <w:r>
        <w:t>NFType</w:t>
      </w:r>
      <w:r w:rsidRPr="00690A26">
        <w:rPr>
          <w:lang w:val="en-US"/>
        </w:rPr>
        <w:t>'</w:t>
      </w:r>
    </w:p>
    <w:p w14:paraId="56183044" w14:textId="77777777" w:rsidR="009B0FB3" w:rsidRPr="002857AD" w:rsidRDefault="009B0FB3" w:rsidP="009B0FB3">
      <w:pPr>
        <w:pStyle w:val="PL"/>
        <w:rPr>
          <w:lang w:val="en-US" w:eastAsia="zh-CN"/>
        </w:rPr>
      </w:pPr>
      <w:r w:rsidRPr="002857AD">
        <w:rPr>
          <w:lang w:val="en-US"/>
        </w:rPr>
        <w:t xml:space="preserve">        - name: </w:t>
      </w:r>
      <w:r>
        <w:t>ml</w:t>
      </w:r>
      <w:r w:rsidRPr="007D0C4F">
        <w:t>-</w:t>
      </w:r>
      <w:r>
        <w:t>analytics</w:t>
      </w:r>
      <w:r w:rsidRPr="007D0C4F">
        <w:t>-</w:t>
      </w:r>
      <w:r>
        <w:t>id-</w:t>
      </w:r>
      <w:r w:rsidRPr="007D0C4F">
        <w:t>list</w:t>
      </w:r>
    </w:p>
    <w:p w14:paraId="79008999" w14:textId="77777777" w:rsidR="009B0FB3" w:rsidRPr="002857AD" w:rsidRDefault="009B0FB3" w:rsidP="009B0FB3">
      <w:pPr>
        <w:pStyle w:val="PL"/>
        <w:rPr>
          <w:lang w:val="en-US"/>
        </w:rPr>
      </w:pPr>
      <w:r w:rsidRPr="002857AD">
        <w:rPr>
          <w:lang w:val="en-US"/>
        </w:rPr>
        <w:t xml:space="preserve">          in: query</w:t>
      </w:r>
    </w:p>
    <w:p w14:paraId="24ABBE2D" w14:textId="77777777" w:rsidR="009B0FB3" w:rsidRPr="00690A26" w:rsidRDefault="009B0FB3" w:rsidP="009B0FB3">
      <w:pPr>
        <w:pStyle w:val="PL"/>
        <w:rPr>
          <w:lang w:val="en-US"/>
        </w:rPr>
      </w:pPr>
      <w:r w:rsidRPr="00690A26">
        <w:rPr>
          <w:lang w:val="en-US"/>
        </w:rPr>
        <w:t xml:space="preserve">          description: </w:t>
      </w:r>
      <w:r>
        <w:rPr>
          <w:lang w:val="en-US"/>
        </w:rPr>
        <w:t xml:space="preserve">Analytics Id(s) of </w:t>
      </w:r>
      <w:r>
        <w:rPr>
          <w:lang w:eastAsia="ja-JP"/>
        </w:rPr>
        <w:t>Nnwdaf_MLModelProvision service</w:t>
      </w:r>
    </w:p>
    <w:p w14:paraId="6BAB871B" w14:textId="77777777" w:rsidR="009B0FB3" w:rsidRPr="00690A26" w:rsidRDefault="009B0FB3" w:rsidP="009B0FB3">
      <w:pPr>
        <w:pStyle w:val="PL"/>
        <w:rPr>
          <w:lang w:val="en-US"/>
        </w:rPr>
      </w:pPr>
      <w:r w:rsidRPr="00690A26">
        <w:rPr>
          <w:lang w:val="en-US"/>
        </w:rPr>
        <w:t xml:space="preserve">          content:</w:t>
      </w:r>
    </w:p>
    <w:p w14:paraId="2E6B10F1" w14:textId="77777777" w:rsidR="009B0FB3" w:rsidRPr="00690A26" w:rsidRDefault="009B0FB3" w:rsidP="009B0FB3">
      <w:pPr>
        <w:pStyle w:val="PL"/>
        <w:rPr>
          <w:lang w:val="en-US"/>
        </w:rPr>
      </w:pPr>
      <w:r w:rsidRPr="00690A26">
        <w:rPr>
          <w:lang w:val="en-US"/>
        </w:rPr>
        <w:t xml:space="preserve">            application/json:</w:t>
      </w:r>
    </w:p>
    <w:p w14:paraId="5C75CA3C" w14:textId="77777777" w:rsidR="009B0FB3" w:rsidRPr="00690A26" w:rsidRDefault="009B0FB3" w:rsidP="009B0FB3">
      <w:pPr>
        <w:pStyle w:val="PL"/>
        <w:rPr>
          <w:lang w:val="en-US"/>
        </w:rPr>
      </w:pPr>
      <w:r w:rsidRPr="00690A26">
        <w:rPr>
          <w:lang w:val="en-US"/>
        </w:rPr>
        <w:t xml:space="preserve">              schema:</w:t>
      </w:r>
    </w:p>
    <w:p w14:paraId="2DDC5416" w14:textId="77777777" w:rsidR="009B0FB3" w:rsidRPr="00690A26" w:rsidRDefault="009B0FB3" w:rsidP="009B0FB3">
      <w:pPr>
        <w:pStyle w:val="PL"/>
        <w:rPr>
          <w:lang w:val="en-US"/>
        </w:rPr>
      </w:pPr>
      <w:r w:rsidRPr="00690A26">
        <w:rPr>
          <w:lang w:val="en-US"/>
        </w:rPr>
        <w:t xml:space="preserve">                type: array</w:t>
      </w:r>
    </w:p>
    <w:p w14:paraId="7892A63B" w14:textId="77777777" w:rsidR="009B0FB3" w:rsidRPr="00690A26" w:rsidRDefault="009B0FB3" w:rsidP="009B0FB3">
      <w:pPr>
        <w:pStyle w:val="PL"/>
        <w:rPr>
          <w:lang w:val="en-US"/>
        </w:rPr>
      </w:pPr>
      <w:r w:rsidRPr="00690A26">
        <w:rPr>
          <w:lang w:val="en-US"/>
        </w:rPr>
        <w:t xml:space="preserve">                items:</w:t>
      </w:r>
    </w:p>
    <w:p w14:paraId="2D002843" w14:textId="77777777" w:rsidR="009B0FB3" w:rsidRPr="00690A26" w:rsidRDefault="009B0FB3" w:rsidP="009B0FB3">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$ref: 'TS29520_Nnwdaf_EventsSubscription.yaml#/components/schemas/NwdafEvent'</w:t>
      </w:r>
    </w:p>
    <w:p w14:paraId="7A154B5B" w14:textId="77777777" w:rsidR="009B0FB3" w:rsidRPr="00E42367" w:rsidRDefault="009B0FB3" w:rsidP="009B0FB3">
      <w:pPr>
        <w:pStyle w:val="PL"/>
        <w:rPr>
          <w:lang w:val="en-US" w:eastAsia="zh-CN"/>
        </w:rPr>
      </w:pPr>
      <w:r w:rsidRPr="00690A26">
        <w:rPr>
          <w:lang w:val="en-US"/>
        </w:rPr>
        <w:t xml:space="preserve">                </w:t>
      </w:r>
      <w:r w:rsidRPr="00690A26">
        <w:t>minItems: 1</w:t>
      </w:r>
    </w:p>
    <w:p w14:paraId="1DF8EB08" w14:textId="77777777" w:rsidR="009B0FB3" w:rsidRPr="00690A26" w:rsidRDefault="009B0FB3" w:rsidP="009B0FB3">
      <w:pPr>
        <w:pStyle w:val="PL"/>
        <w:rPr>
          <w:lang w:val="en-US"/>
        </w:rPr>
      </w:pPr>
      <w:r w:rsidRPr="00690A26">
        <w:rPr>
          <w:lang w:val="en-US"/>
        </w:rPr>
        <w:t xml:space="preserve">        - name: </w:t>
      </w:r>
      <w:r>
        <w:t>analytics-metadata-prov-ind</w:t>
      </w:r>
    </w:p>
    <w:p w14:paraId="715D46E1" w14:textId="77777777" w:rsidR="009B0FB3" w:rsidRPr="00690A26" w:rsidRDefault="009B0FB3" w:rsidP="009B0FB3">
      <w:pPr>
        <w:pStyle w:val="PL"/>
        <w:rPr>
          <w:lang w:val="en-US"/>
        </w:rPr>
      </w:pPr>
      <w:r w:rsidRPr="00690A26">
        <w:rPr>
          <w:lang w:val="en-US"/>
        </w:rPr>
        <w:t xml:space="preserve">          in: query</w:t>
      </w:r>
    </w:p>
    <w:p w14:paraId="22750FB0" w14:textId="77777777" w:rsidR="009B0FB3" w:rsidRPr="00690A26" w:rsidRDefault="009B0FB3" w:rsidP="009B0FB3">
      <w:pPr>
        <w:pStyle w:val="PL"/>
        <w:rPr>
          <w:lang w:val="en-US"/>
        </w:rPr>
      </w:pPr>
      <w:r w:rsidRPr="00690A26">
        <w:rPr>
          <w:lang w:val="en-US"/>
        </w:rPr>
        <w:t xml:space="preserve">          description: </w:t>
      </w:r>
      <w:r>
        <w:rPr>
          <w:lang w:val="en-US"/>
        </w:rPr>
        <w:t>analytics matadata provisioning is supported by NWDAF or not</w:t>
      </w:r>
    </w:p>
    <w:p w14:paraId="7FE7A6A1" w14:textId="77777777" w:rsidR="009B0FB3" w:rsidRPr="00690A26" w:rsidRDefault="009B0FB3" w:rsidP="009B0FB3">
      <w:pPr>
        <w:pStyle w:val="PL"/>
        <w:rPr>
          <w:lang w:val="en-US"/>
        </w:rPr>
      </w:pPr>
      <w:r w:rsidRPr="00690A26">
        <w:rPr>
          <w:lang w:val="en-US"/>
        </w:rPr>
        <w:t xml:space="preserve">          schema:</w:t>
      </w:r>
    </w:p>
    <w:p w14:paraId="74F06A91" w14:textId="77777777" w:rsidR="009B0FB3" w:rsidRPr="00690A26" w:rsidRDefault="009B0FB3" w:rsidP="009B0FB3">
      <w:pPr>
        <w:pStyle w:val="PL"/>
        <w:rPr>
          <w:lang w:val="en-US"/>
        </w:rPr>
      </w:pPr>
      <w:r w:rsidRPr="00690A26">
        <w:t xml:space="preserve">            type: boolean</w:t>
      </w:r>
    </w:p>
    <w:p w14:paraId="46353516" w14:textId="77777777" w:rsidR="009B0FB3" w:rsidRPr="00690A26" w:rsidRDefault="009B0FB3" w:rsidP="009B0FB3">
      <w:pPr>
        <w:pStyle w:val="PL"/>
        <w:rPr>
          <w:lang w:val="en-US"/>
        </w:rPr>
      </w:pPr>
      <w:r w:rsidRPr="00690A26">
        <w:rPr>
          <w:lang w:val="en-US"/>
        </w:rPr>
        <w:t xml:space="preserve">        - name: </w:t>
      </w:r>
      <w:r>
        <w:rPr>
          <w:lang w:val="en-US" w:eastAsia="zh-CN"/>
        </w:rPr>
        <w:t>nsacf</w:t>
      </w:r>
      <w:r w:rsidRPr="00690A26">
        <w:rPr>
          <w:lang w:val="en-US"/>
        </w:rPr>
        <w:t>-serving-area</w:t>
      </w:r>
    </w:p>
    <w:p w14:paraId="024262F0" w14:textId="77777777" w:rsidR="009B0FB3" w:rsidRDefault="009B0FB3" w:rsidP="009B0FB3">
      <w:pPr>
        <w:pStyle w:val="PL"/>
        <w:rPr>
          <w:lang w:val="en-US"/>
        </w:rPr>
      </w:pPr>
      <w:r w:rsidRPr="00690A26">
        <w:rPr>
          <w:lang w:val="en-US"/>
        </w:rPr>
        <w:t xml:space="preserve">          in: query</w:t>
      </w:r>
    </w:p>
    <w:p w14:paraId="47DA51C7" w14:textId="77777777" w:rsidR="009B0FB3" w:rsidRPr="00690A26" w:rsidRDefault="009B0FB3" w:rsidP="009B0FB3">
      <w:pPr>
        <w:pStyle w:val="PL"/>
        <w:rPr>
          <w:lang w:val="en-US"/>
        </w:rPr>
      </w:pPr>
      <w:r w:rsidRPr="00690A26">
        <w:rPr>
          <w:lang w:val="en-US"/>
        </w:rPr>
        <w:t xml:space="preserve">          description: </w:t>
      </w:r>
      <w:r w:rsidRPr="00C015EA">
        <w:rPr>
          <w:lang w:val="en-US"/>
        </w:rPr>
        <w:t>the serving area of the NSACF</w:t>
      </w:r>
    </w:p>
    <w:p w14:paraId="1D8008CD" w14:textId="77777777" w:rsidR="009B0FB3" w:rsidRPr="00690A26" w:rsidRDefault="009B0FB3" w:rsidP="009B0FB3">
      <w:pPr>
        <w:pStyle w:val="PL"/>
        <w:rPr>
          <w:lang w:val="en-US"/>
        </w:rPr>
      </w:pPr>
      <w:r w:rsidRPr="00690A26">
        <w:rPr>
          <w:lang w:val="en-US"/>
        </w:rPr>
        <w:t xml:space="preserve">          schema:</w:t>
      </w:r>
    </w:p>
    <w:p w14:paraId="53DE7238" w14:textId="77777777" w:rsidR="009B0FB3" w:rsidRPr="00690A26" w:rsidRDefault="009B0FB3" w:rsidP="009B0FB3">
      <w:pPr>
        <w:pStyle w:val="PL"/>
        <w:rPr>
          <w:lang w:val="en-US"/>
        </w:rPr>
      </w:pPr>
      <w:r w:rsidRPr="00690A26">
        <w:rPr>
          <w:lang w:val="en-US"/>
        </w:rPr>
        <w:t xml:space="preserve">            type: string</w:t>
      </w:r>
    </w:p>
    <w:p w14:paraId="17D0AEB4" w14:textId="77777777" w:rsidR="009B0FB3" w:rsidRPr="00690A26" w:rsidRDefault="009B0FB3" w:rsidP="009B0FB3">
      <w:pPr>
        <w:pStyle w:val="PL"/>
        <w:rPr>
          <w:lang w:val="en-US"/>
        </w:rPr>
      </w:pPr>
      <w:r>
        <w:rPr>
          <w:lang w:val="en-US"/>
        </w:rPr>
        <w:t xml:space="preserve">        </w:t>
      </w:r>
      <w:r w:rsidRPr="00690A26">
        <w:rPr>
          <w:lang w:val="en-US"/>
        </w:rPr>
        <w:t xml:space="preserve">- name: </w:t>
      </w:r>
      <w:r w:rsidRPr="00350B76">
        <w:rPr>
          <w:lang w:eastAsia="zh-CN"/>
        </w:rPr>
        <w:t>nsacf</w:t>
      </w:r>
      <w:r w:rsidRPr="00350B76">
        <w:t>-</w:t>
      </w:r>
      <w:r w:rsidRPr="00350B76">
        <w:rPr>
          <w:rFonts w:hint="eastAsia"/>
          <w:lang w:eastAsia="zh-CN"/>
        </w:rPr>
        <w:t>capability</w:t>
      </w:r>
    </w:p>
    <w:p w14:paraId="3BCAF97F" w14:textId="77777777" w:rsidR="009B0FB3" w:rsidRPr="00690A26" w:rsidRDefault="009B0FB3" w:rsidP="009B0FB3">
      <w:pPr>
        <w:pStyle w:val="PL"/>
        <w:rPr>
          <w:lang w:val="en-US"/>
        </w:rPr>
      </w:pPr>
      <w:r w:rsidRPr="00690A26">
        <w:rPr>
          <w:lang w:val="en-US"/>
        </w:rPr>
        <w:t xml:space="preserve">          in: query</w:t>
      </w:r>
    </w:p>
    <w:p w14:paraId="74D24943" w14:textId="77777777" w:rsidR="009B0FB3" w:rsidRPr="00690A26" w:rsidRDefault="009B0FB3" w:rsidP="009B0FB3">
      <w:pPr>
        <w:pStyle w:val="PL"/>
        <w:rPr>
          <w:lang w:val="en-US"/>
        </w:rPr>
      </w:pPr>
      <w:r w:rsidRPr="00690A26">
        <w:rPr>
          <w:lang w:val="en-US"/>
        </w:rPr>
        <w:t xml:space="preserve">          description: </w:t>
      </w:r>
      <w:r>
        <w:rPr>
          <w:lang w:val="en-US"/>
        </w:rPr>
        <w:t xml:space="preserve">the service capability supported </w:t>
      </w:r>
      <w:r w:rsidRPr="004C4D25">
        <w:rPr>
          <w:lang w:val="en-US"/>
        </w:rPr>
        <w:t xml:space="preserve">by the </w:t>
      </w:r>
      <w:r>
        <w:rPr>
          <w:lang w:val="en-US"/>
        </w:rPr>
        <w:t>target NSACF</w:t>
      </w:r>
    </w:p>
    <w:p w14:paraId="42517E29" w14:textId="77777777" w:rsidR="009B0FB3" w:rsidRPr="00690A26" w:rsidRDefault="009B0FB3" w:rsidP="009B0FB3">
      <w:pPr>
        <w:pStyle w:val="PL"/>
        <w:rPr>
          <w:lang w:val="en-US"/>
        </w:rPr>
      </w:pPr>
      <w:r w:rsidRPr="00690A26">
        <w:rPr>
          <w:lang w:val="en-US"/>
        </w:rPr>
        <w:t xml:space="preserve">          schema:</w:t>
      </w:r>
    </w:p>
    <w:p w14:paraId="4B61B73F" w14:textId="77777777" w:rsidR="009B0FB3" w:rsidRPr="005D3D6C" w:rsidRDefault="009B0FB3" w:rsidP="009B0FB3">
      <w:pPr>
        <w:pStyle w:val="PL"/>
        <w:tabs>
          <w:tab w:val="clear" w:pos="1152"/>
          <w:tab w:val="left" w:pos="988"/>
        </w:tabs>
      </w:pPr>
      <w:r w:rsidRPr="00690A26">
        <w:rPr>
          <w:lang w:val="en-US"/>
        </w:rPr>
        <w:t xml:space="preserve">            $ref: </w:t>
      </w:r>
      <w:r w:rsidRPr="00690A26">
        <w:t>'</w:t>
      </w:r>
      <w:r w:rsidRPr="00690A26">
        <w:rPr>
          <w:lang w:val="en-US"/>
        </w:rPr>
        <w:t>TS29510_Nnrf_NFManagement.yaml#/components/schemas/</w:t>
      </w:r>
      <w:r>
        <w:rPr>
          <w:lang w:eastAsia="zh-CN"/>
        </w:rPr>
        <w:t>N</w:t>
      </w:r>
      <w:r>
        <w:rPr>
          <w:rFonts w:hint="eastAsia"/>
          <w:lang w:eastAsia="zh-CN"/>
        </w:rPr>
        <w:t>sacfCapability</w:t>
      </w:r>
      <w:r w:rsidRPr="00690A26">
        <w:t>'</w:t>
      </w:r>
    </w:p>
    <w:p w14:paraId="7EBFC93E" w14:textId="77777777" w:rsidR="009B0FB3" w:rsidRPr="002857AD" w:rsidRDefault="009B0FB3" w:rsidP="009B0FB3">
      <w:pPr>
        <w:pStyle w:val="PL"/>
        <w:rPr>
          <w:lang w:val="en-US" w:eastAsia="zh-CN"/>
        </w:rPr>
      </w:pPr>
      <w:r w:rsidRPr="002857AD">
        <w:rPr>
          <w:lang w:val="en-US"/>
        </w:rPr>
        <w:t xml:space="preserve">        - name: </w:t>
      </w:r>
      <w:r>
        <w:t>mbs-session-id-list</w:t>
      </w:r>
    </w:p>
    <w:p w14:paraId="1E985C2B" w14:textId="77777777" w:rsidR="009B0FB3" w:rsidRPr="002857AD" w:rsidRDefault="009B0FB3" w:rsidP="009B0FB3">
      <w:pPr>
        <w:pStyle w:val="PL"/>
        <w:rPr>
          <w:lang w:val="en-US"/>
        </w:rPr>
      </w:pPr>
      <w:r w:rsidRPr="002857AD">
        <w:rPr>
          <w:lang w:val="en-US"/>
        </w:rPr>
        <w:t xml:space="preserve">          in: query</w:t>
      </w:r>
    </w:p>
    <w:p w14:paraId="56148ED9" w14:textId="77777777" w:rsidR="009B0FB3" w:rsidRPr="00690A26" w:rsidRDefault="009B0FB3" w:rsidP="009B0FB3">
      <w:pPr>
        <w:pStyle w:val="PL"/>
        <w:rPr>
          <w:lang w:val="en-US"/>
        </w:rPr>
      </w:pPr>
      <w:r w:rsidRPr="00690A26">
        <w:rPr>
          <w:lang w:val="en-US"/>
        </w:rPr>
        <w:t xml:space="preserve">          description: </w:t>
      </w:r>
      <w:r>
        <w:rPr>
          <w:lang w:val="en-US"/>
        </w:rPr>
        <w:t>List of MBS Session ID(s)</w:t>
      </w:r>
    </w:p>
    <w:p w14:paraId="6DB901A2" w14:textId="77777777" w:rsidR="009B0FB3" w:rsidRPr="00690A26" w:rsidRDefault="009B0FB3" w:rsidP="009B0FB3">
      <w:pPr>
        <w:pStyle w:val="PL"/>
        <w:rPr>
          <w:lang w:val="en-US"/>
        </w:rPr>
      </w:pPr>
      <w:r w:rsidRPr="00690A26">
        <w:rPr>
          <w:lang w:val="en-US"/>
        </w:rPr>
        <w:t xml:space="preserve">          content:</w:t>
      </w:r>
    </w:p>
    <w:p w14:paraId="6D8085C8" w14:textId="77777777" w:rsidR="009B0FB3" w:rsidRPr="00690A26" w:rsidRDefault="009B0FB3" w:rsidP="009B0FB3">
      <w:pPr>
        <w:pStyle w:val="PL"/>
        <w:rPr>
          <w:lang w:val="en-US"/>
        </w:rPr>
      </w:pPr>
      <w:r w:rsidRPr="00690A26">
        <w:rPr>
          <w:lang w:val="en-US"/>
        </w:rPr>
        <w:t xml:space="preserve">            application/json:</w:t>
      </w:r>
    </w:p>
    <w:p w14:paraId="76993314" w14:textId="77777777" w:rsidR="009B0FB3" w:rsidRPr="00690A26" w:rsidRDefault="009B0FB3" w:rsidP="009B0FB3">
      <w:pPr>
        <w:pStyle w:val="PL"/>
        <w:rPr>
          <w:lang w:val="en-US"/>
        </w:rPr>
      </w:pPr>
      <w:r w:rsidRPr="00690A26">
        <w:rPr>
          <w:lang w:val="en-US"/>
        </w:rPr>
        <w:t xml:space="preserve">              schema:</w:t>
      </w:r>
    </w:p>
    <w:p w14:paraId="6E4975FB" w14:textId="77777777" w:rsidR="009B0FB3" w:rsidRPr="00690A26" w:rsidRDefault="009B0FB3" w:rsidP="009B0FB3">
      <w:pPr>
        <w:pStyle w:val="PL"/>
        <w:rPr>
          <w:lang w:val="en-US"/>
        </w:rPr>
      </w:pPr>
      <w:r w:rsidRPr="00690A26">
        <w:rPr>
          <w:lang w:val="en-US"/>
        </w:rPr>
        <w:t xml:space="preserve">                type: array</w:t>
      </w:r>
    </w:p>
    <w:p w14:paraId="134017CC" w14:textId="77777777" w:rsidR="009B0FB3" w:rsidRPr="00690A26" w:rsidRDefault="009B0FB3" w:rsidP="009B0FB3">
      <w:pPr>
        <w:pStyle w:val="PL"/>
        <w:rPr>
          <w:lang w:val="en-US"/>
        </w:rPr>
      </w:pPr>
      <w:r w:rsidRPr="00690A26">
        <w:rPr>
          <w:lang w:val="en-US"/>
        </w:rPr>
        <w:t xml:space="preserve">                items:</w:t>
      </w:r>
    </w:p>
    <w:p w14:paraId="1CDD9918" w14:textId="77777777" w:rsidR="009B0FB3" w:rsidRPr="00690A26" w:rsidRDefault="009B0FB3" w:rsidP="009B0FB3">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$ref: 'TS29571_CommonData.yaml#/components/schemas/</w:t>
      </w:r>
      <w:r>
        <w:t>MbsSessionId</w:t>
      </w:r>
      <w:r w:rsidRPr="00690A26">
        <w:t>'</w:t>
      </w:r>
    </w:p>
    <w:p w14:paraId="7C46F918" w14:textId="77777777" w:rsidR="009B0FB3" w:rsidRDefault="009B0FB3" w:rsidP="009B0FB3">
      <w:pPr>
        <w:pStyle w:val="PL"/>
      </w:pPr>
      <w:r w:rsidRPr="00690A26">
        <w:rPr>
          <w:lang w:val="en-US"/>
        </w:rPr>
        <w:t xml:space="preserve">                </w:t>
      </w:r>
      <w:r w:rsidRPr="00690A26">
        <w:t>minItems: 1</w:t>
      </w:r>
    </w:p>
    <w:p w14:paraId="534B539A" w14:textId="77777777" w:rsidR="003C582D" w:rsidRPr="00690A26" w:rsidRDefault="003C582D" w:rsidP="003C582D">
      <w:pPr>
        <w:pStyle w:val="PL"/>
        <w:rPr>
          <w:ins w:id="112" w:author="Zhijun" w:date="2021-11-04T15:17:00Z"/>
          <w:lang w:val="en-US"/>
        </w:rPr>
      </w:pPr>
      <w:ins w:id="113" w:author="Zhijun" w:date="2021-11-04T15:17:00Z">
        <w:r w:rsidRPr="00690A26">
          <w:rPr>
            <w:lang w:val="en-US"/>
          </w:rPr>
          <w:t xml:space="preserve">        - name: </w:t>
        </w:r>
        <w:r>
          <w:rPr>
            <w:lang w:val="en-US" w:eastAsia="zh-CN"/>
          </w:rPr>
          <w:t>gmlc</w:t>
        </w:r>
        <w:r w:rsidRPr="00690A26">
          <w:rPr>
            <w:lang w:val="en-US"/>
          </w:rPr>
          <w:t>-</w:t>
        </w:r>
        <w:r>
          <w:rPr>
            <w:lang w:val="en-US"/>
          </w:rPr>
          <w:t>number</w:t>
        </w:r>
      </w:ins>
    </w:p>
    <w:p w14:paraId="0BD3292B" w14:textId="77777777" w:rsidR="003C582D" w:rsidRDefault="003C582D" w:rsidP="003C582D">
      <w:pPr>
        <w:pStyle w:val="PL"/>
        <w:rPr>
          <w:ins w:id="114" w:author="Zhijun" w:date="2021-11-04T15:17:00Z"/>
          <w:lang w:val="en-US"/>
        </w:rPr>
      </w:pPr>
      <w:ins w:id="115" w:author="Zhijun" w:date="2021-11-04T15:17:00Z">
        <w:r w:rsidRPr="00690A26">
          <w:rPr>
            <w:lang w:val="en-US"/>
          </w:rPr>
          <w:t xml:space="preserve">          in: query</w:t>
        </w:r>
      </w:ins>
    </w:p>
    <w:p w14:paraId="3EDF1184" w14:textId="77777777" w:rsidR="003C582D" w:rsidRPr="00690A26" w:rsidRDefault="003C582D" w:rsidP="003C582D">
      <w:pPr>
        <w:pStyle w:val="PL"/>
        <w:rPr>
          <w:ins w:id="116" w:author="Zhijun" w:date="2021-11-04T15:17:00Z"/>
          <w:lang w:val="en-US"/>
        </w:rPr>
      </w:pPr>
      <w:ins w:id="117" w:author="Zhijun" w:date="2021-11-04T15:17:00Z">
        <w:r w:rsidRPr="00690A26">
          <w:rPr>
            <w:lang w:val="en-US"/>
          </w:rPr>
          <w:t xml:space="preserve">          description: </w:t>
        </w:r>
        <w:r w:rsidRPr="00C015EA">
          <w:rPr>
            <w:lang w:val="en-US"/>
          </w:rPr>
          <w:t xml:space="preserve">the </w:t>
        </w:r>
        <w:r>
          <w:rPr>
            <w:lang w:val="en-US"/>
          </w:rPr>
          <w:t>GMLC Number supported by</w:t>
        </w:r>
        <w:r w:rsidRPr="00C015EA">
          <w:rPr>
            <w:lang w:val="en-US"/>
          </w:rPr>
          <w:t xml:space="preserve"> the </w:t>
        </w:r>
        <w:r>
          <w:rPr>
            <w:lang w:val="en-US"/>
          </w:rPr>
          <w:t>GMLC</w:t>
        </w:r>
      </w:ins>
    </w:p>
    <w:p w14:paraId="0EAFC5F4" w14:textId="77777777" w:rsidR="003C582D" w:rsidRPr="00690A26" w:rsidRDefault="003C582D" w:rsidP="003C582D">
      <w:pPr>
        <w:pStyle w:val="PL"/>
        <w:rPr>
          <w:ins w:id="118" w:author="Zhijun" w:date="2021-11-04T15:17:00Z"/>
          <w:lang w:val="en-US"/>
        </w:rPr>
      </w:pPr>
      <w:ins w:id="119" w:author="Zhijun" w:date="2021-11-04T15:17:00Z">
        <w:r w:rsidRPr="00690A26">
          <w:rPr>
            <w:lang w:val="en-US"/>
          </w:rPr>
          <w:t xml:space="preserve">          schema:</w:t>
        </w:r>
      </w:ins>
    </w:p>
    <w:p w14:paraId="0849E2AF" w14:textId="77777777" w:rsidR="003C582D" w:rsidRPr="00690A26" w:rsidRDefault="003C582D" w:rsidP="003C582D">
      <w:pPr>
        <w:pStyle w:val="PL"/>
        <w:rPr>
          <w:ins w:id="120" w:author="Zhijun" w:date="2021-11-04T15:17:00Z"/>
          <w:lang w:val="en-US"/>
        </w:rPr>
      </w:pPr>
      <w:ins w:id="121" w:author="Zhijun" w:date="2021-11-04T15:17:00Z">
        <w:r w:rsidRPr="00690A26">
          <w:rPr>
            <w:lang w:val="en-US"/>
          </w:rPr>
          <w:t xml:space="preserve">            type: string</w:t>
        </w:r>
      </w:ins>
    </w:p>
    <w:p w14:paraId="76A58D26" w14:textId="77777777" w:rsidR="0089061F" w:rsidRPr="00690A26" w:rsidRDefault="0089061F" w:rsidP="0089061F">
      <w:pPr>
        <w:pStyle w:val="PL"/>
        <w:rPr>
          <w:ins w:id="122" w:author="Zhijun v1" w:date="2021-11-18T16:09:00Z"/>
        </w:rPr>
      </w:pPr>
      <w:ins w:id="123" w:author="Zhijun v1" w:date="2021-11-18T16:09:00Z">
        <w:r>
          <w:t xml:space="preserve">            pattern: '^[0-9]{5,15}$'</w:t>
        </w:r>
      </w:ins>
    </w:p>
    <w:p w14:paraId="222DEEC5" w14:textId="77777777" w:rsidR="009B0FB3" w:rsidRPr="00690A26" w:rsidRDefault="009B0FB3" w:rsidP="009B0FB3">
      <w:pPr>
        <w:pStyle w:val="PL"/>
        <w:rPr>
          <w:lang w:val="en-US"/>
        </w:rPr>
      </w:pPr>
      <w:r w:rsidRPr="00690A26">
        <w:rPr>
          <w:lang w:val="en-US"/>
        </w:rPr>
        <w:t xml:space="preserve">      responses:</w:t>
      </w:r>
    </w:p>
    <w:p w14:paraId="572DD1F5" w14:textId="77777777" w:rsidR="009B0FB3" w:rsidRPr="00690A26" w:rsidRDefault="009B0FB3" w:rsidP="009B0FB3">
      <w:pPr>
        <w:pStyle w:val="PL"/>
        <w:rPr>
          <w:lang w:val="en-US"/>
        </w:rPr>
      </w:pPr>
      <w:r w:rsidRPr="00690A26">
        <w:rPr>
          <w:lang w:val="en-US"/>
        </w:rPr>
        <w:t xml:space="preserve">        '200':</w:t>
      </w:r>
    </w:p>
    <w:p w14:paraId="13DC8E68" w14:textId="77777777" w:rsidR="009B0FB3" w:rsidRPr="00690A26" w:rsidRDefault="009B0FB3" w:rsidP="009B0FB3">
      <w:pPr>
        <w:pStyle w:val="PL"/>
        <w:rPr>
          <w:lang w:val="en-US"/>
        </w:rPr>
      </w:pPr>
      <w:r w:rsidRPr="00690A26">
        <w:rPr>
          <w:lang w:val="en-US"/>
        </w:rPr>
        <w:t xml:space="preserve">          description: Expected response to a valid request</w:t>
      </w:r>
    </w:p>
    <w:p w14:paraId="0F4FDC90" w14:textId="77777777" w:rsidR="009B0FB3" w:rsidRPr="00690A26" w:rsidRDefault="009B0FB3" w:rsidP="009B0FB3">
      <w:pPr>
        <w:pStyle w:val="PL"/>
        <w:rPr>
          <w:lang w:val="en-US"/>
        </w:rPr>
      </w:pPr>
      <w:r w:rsidRPr="00690A26">
        <w:rPr>
          <w:lang w:val="en-US"/>
        </w:rPr>
        <w:t xml:space="preserve">          content:</w:t>
      </w:r>
    </w:p>
    <w:p w14:paraId="05CD3D4F" w14:textId="77777777" w:rsidR="009B0FB3" w:rsidRPr="00690A26" w:rsidRDefault="009B0FB3" w:rsidP="009B0FB3">
      <w:pPr>
        <w:pStyle w:val="PL"/>
        <w:rPr>
          <w:lang w:val="en-US"/>
        </w:rPr>
      </w:pPr>
      <w:r w:rsidRPr="00690A26">
        <w:rPr>
          <w:lang w:val="en-US"/>
        </w:rPr>
        <w:t xml:space="preserve">            application/json:</w:t>
      </w:r>
    </w:p>
    <w:p w14:paraId="2DB5ADA2" w14:textId="77777777" w:rsidR="009B0FB3" w:rsidRPr="00690A26" w:rsidRDefault="009B0FB3" w:rsidP="009B0FB3">
      <w:pPr>
        <w:pStyle w:val="PL"/>
        <w:rPr>
          <w:lang w:val="en-US"/>
        </w:rPr>
      </w:pPr>
      <w:r w:rsidRPr="00690A26">
        <w:rPr>
          <w:lang w:val="en-US"/>
        </w:rPr>
        <w:t xml:space="preserve">              schema:</w:t>
      </w:r>
    </w:p>
    <w:p w14:paraId="2DD2E097" w14:textId="77777777" w:rsidR="009B0FB3" w:rsidRPr="00690A26" w:rsidRDefault="009B0FB3" w:rsidP="009B0FB3">
      <w:pPr>
        <w:pStyle w:val="PL"/>
        <w:rPr>
          <w:lang w:val="en-US"/>
        </w:rPr>
      </w:pPr>
      <w:r w:rsidRPr="00690A26">
        <w:rPr>
          <w:lang w:val="en-US"/>
        </w:rPr>
        <w:t xml:space="preserve">                $ref: '#/components/schemas/SearchResult'</w:t>
      </w:r>
    </w:p>
    <w:p w14:paraId="0DFED84D" w14:textId="77777777" w:rsidR="009B0FB3" w:rsidRPr="00690A26" w:rsidRDefault="009B0FB3" w:rsidP="009B0FB3">
      <w:pPr>
        <w:pStyle w:val="PL"/>
        <w:rPr>
          <w:lang w:val="en-US"/>
        </w:rPr>
      </w:pPr>
      <w:r w:rsidRPr="00690A26">
        <w:rPr>
          <w:lang w:val="en-US"/>
        </w:rPr>
        <w:t xml:space="preserve">          links:</w:t>
      </w:r>
    </w:p>
    <w:p w14:paraId="04BCB47A" w14:textId="77777777" w:rsidR="009B0FB3" w:rsidRPr="00690A26" w:rsidRDefault="009B0FB3" w:rsidP="009B0FB3">
      <w:pPr>
        <w:pStyle w:val="PL"/>
        <w:rPr>
          <w:lang w:val="en-US"/>
        </w:rPr>
      </w:pPr>
      <w:r w:rsidRPr="00690A26">
        <w:rPr>
          <w:lang w:val="en-US"/>
        </w:rPr>
        <w:t xml:space="preserve">            search:</w:t>
      </w:r>
    </w:p>
    <w:p w14:paraId="56647021" w14:textId="77777777" w:rsidR="009B0FB3" w:rsidRPr="00690A26" w:rsidRDefault="009B0FB3" w:rsidP="009B0FB3">
      <w:pPr>
        <w:pStyle w:val="PL"/>
        <w:rPr>
          <w:lang w:val="en-US"/>
        </w:rPr>
      </w:pPr>
      <w:r w:rsidRPr="00690A26">
        <w:rPr>
          <w:lang w:val="en-US"/>
        </w:rPr>
        <w:t xml:space="preserve">              operationId: RetrieveStoredSearch</w:t>
      </w:r>
    </w:p>
    <w:p w14:paraId="662E8A96" w14:textId="77777777" w:rsidR="009B0FB3" w:rsidRPr="00690A26" w:rsidRDefault="009B0FB3" w:rsidP="009B0FB3">
      <w:pPr>
        <w:pStyle w:val="PL"/>
        <w:rPr>
          <w:lang w:val="en-US"/>
        </w:rPr>
      </w:pPr>
      <w:r w:rsidRPr="00690A26">
        <w:rPr>
          <w:lang w:val="en-US"/>
        </w:rPr>
        <w:t xml:space="preserve">              parameters:</w:t>
      </w:r>
    </w:p>
    <w:p w14:paraId="22878C36" w14:textId="77777777" w:rsidR="009B0FB3" w:rsidRPr="00690A26" w:rsidRDefault="009B0FB3" w:rsidP="009B0FB3">
      <w:pPr>
        <w:pStyle w:val="PL"/>
        <w:rPr>
          <w:lang w:val="en-US"/>
        </w:rPr>
      </w:pPr>
      <w:r w:rsidRPr="00690A26">
        <w:rPr>
          <w:lang w:val="en-US"/>
        </w:rPr>
        <w:t xml:space="preserve">                searchId: $response.body#/searchId</w:t>
      </w:r>
    </w:p>
    <w:p w14:paraId="451AC6CA" w14:textId="77777777" w:rsidR="009B0FB3" w:rsidRPr="00690A26" w:rsidRDefault="009B0FB3" w:rsidP="009B0FB3">
      <w:pPr>
        <w:pStyle w:val="PL"/>
        <w:rPr>
          <w:lang w:val="en-US"/>
        </w:rPr>
      </w:pPr>
      <w:r w:rsidRPr="00690A26">
        <w:rPr>
          <w:lang w:val="en-US"/>
        </w:rPr>
        <w:t xml:space="preserve">              description: &gt;</w:t>
      </w:r>
    </w:p>
    <w:p w14:paraId="2F48FEB0" w14:textId="77777777" w:rsidR="009B0FB3" w:rsidRPr="00690A26" w:rsidRDefault="009B0FB3" w:rsidP="009B0FB3">
      <w:pPr>
        <w:pStyle w:val="PL"/>
        <w:rPr>
          <w:lang w:val="en-US"/>
        </w:rPr>
      </w:pPr>
      <w:r w:rsidRPr="00690A26">
        <w:rPr>
          <w:lang w:val="en-US"/>
        </w:rPr>
        <w:t xml:space="preserve">                The 'searchId' parameter returned in the response can be used as the</w:t>
      </w:r>
    </w:p>
    <w:p w14:paraId="1E5F6E78" w14:textId="77777777" w:rsidR="009B0FB3" w:rsidRPr="00690A26" w:rsidRDefault="009B0FB3" w:rsidP="009B0FB3">
      <w:pPr>
        <w:pStyle w:val="PL"/>
        <w:rPr>
          <w:lang w:val="en-US"/>
        </w:rPr>
      </w:pPr>
      <w:r w:rsidRPr="00690A26">
        <w:rPr>
          <w:lang w:val="en-US"/>
        </w:rPr>
        <w:t xml:space="preserve">                'searchId' parameter in the GET request to '/searches/{searchId}'</w:t>
      </w:r>
    </w:p>
    <w:p w14:paraId="4E1DC4D7" w14:textId="77777777" w:rsidR="009B0FB3" w:rsidRPr="00690A26" w:rsidRDefault="009B0FB3" w:rsidP="009B0FB3">
      <w:pPr>
        <w:pStyle w:val="PL"/>
        <w:rPr>
          <w:lang w:val="en-US"/>
        </w:rPr>
      </w:pPr>
      <w:r w:rsidRPr="00690A26">
        <w:rPr>
          <w:lang w:val="en-US"/>
        </w:rPr>
        <w:t xml:space="preserve">            completeSearch:</w:t>
      </w:r>
    </w:p>
    <w:p w14:paraId="67153E60" w14:textId="77777777" w:rsidR="009B0FB3" w:rsidRPr="00690A26" w:rsidRDefault="009B0FB3" w:rsidP="009B0FB3">
      <w:pPr>
        <w:pStyle w:val="PL"/>
        <w:rPr>
          <w:lang w:val="en-US"/>
        </w:rPr>
      </w:pPr>
      <w:r w:rsidRPr="00690A26">
        <w:rPr>
          <w:lang w:val="en-US"/>
        </w:rPr>
        <w:t xml:space="preserve">              operationId: RetrieveCompleteSearch</w:t>
      </w:r>
    </w:p>
    <w:p w14:paraId="3506D3A6" w14:textId="77777777" w:rsidR="009B0FB3" w:rsidRPr="00690A26" w:rsidRDefault="009B0FB3" w:rsidP="009B0FB3">
      <w:pPr>
        <w:pStyle w:val="PL"/>
        <w:rPr>
          <w:lang w:val="en-US"/>
        </w:rPr>
      </w:pPr>
      <w:r w:rsidRPr="00690A26">
        <w:rPr>
          <w:lang w:val="en-US"/>
        </w:rPr>
        <w:t xml:space="preserve">              parameters:</w:t>
      </w:r>
    </w:p>
    <w:p w14:paraId="61F25AEC" w14:textId="77777777" w:rsidR="009B0FB3" w:rsidRPr="00690A26" w:rsidRDefault="009B0FB3" w:rsidP="009B0FB3">
      <w:pPr>
        <w:pStyle w:val="PL"/>
        <w:rPr>
          <w:lang w:val="en-US"/>
        </w:rPr>
      </w:pPr>
      <w:r w:rsidRPr="00690A26">
        <w:rPr>
          <w:lang w:val="en-US"/>
        </w:rPr>
        <w:t xml:space="preserve">                searchId: $response.body#/searchId</w:t>
      </w:r>
    </w:p>
    <w:p w14:paraId="299704D9" w14:textId="77777777" w:rsidR="009B0FB3" w:rsidRPr="00690A26" w:rsidRDefault="009B0FB3" w:rsidP="009B0FB3">
      <w:pPr>
        <w:pStyle w:val="PL"/>
        <w:rPr>
          <w:lang w:val="en-US"/>
        </w:rPr>
      </w:pPr>
      <w:r w:rsidRPr="00690A26">
        <w:rPr>
          <w:lang w:val="en-US"/>
        </w:rPr>
        <w:t xml:space="preserve">              description: &gt;</w:t>
      </w:r>
    </w:p>
    <w:p w14:paraId="21A1CF00" w14:textId="77777777" w:rsidR="009B0FB3" w:rsidRPr="00690A26" w:rsidRDefault="009B0FB3" w:rsidP="009B0FB3">
      <w:pPr>
        <w:pStyle w:val="PL"/>
        <w:rPr>
          <w:lang w:val="en-US"/>
        </w:rPr>
      </w:pPr>
      <w:r w:rsidRPr="00690A26">
        <w:rPr>
          <w:lang w:val="en-US"/>
        </w:rPr>
        <w:t xml:space="preserve">                The 'searchId' parameter returned in the response can be used as the</w:t>
      </w:r>
    </w:p>
    <w:p w14:paraId="578F087E" w14:textId="77777777" w:rsidR="009B0FB3" w:rsidRPr="00690A26" w:rsidRDefault="009B0FB3" w:rsidP="009B0FB3">
      <w:pPr>
        <w:pStyle w:val="PL"/>
        <w:rPr>
          <w:lang w:val="en-US"/>
        </w:rPr>
      </w:pPr>
      <w:r w:rsidRPr="00690A26">
        <w:rPr>
          <w:lang w:val="en-US"/>
        </w:rPr>
        <w:t xml:space="preserve">                'searchId' parameter in the GET request to '/searches/{searchId}/complete'</w:t>
      </w:r>
    </w:p>
    <w:p w14:paraId="2545AD48" w14:textId="77777777" w:rsidR="009B0FB3" w:rsidRPr="00690A26" w:rsidRDefault="009B0FB3" w:rsidP="009B0FB3">
      <w:pPr>
        <w:pStyle w:val="PL"/>
        <w:rPr>
          <w:lang w:val="en-US"/>
        </w:rPr>
      </w:pPr>
      <w:r w:rsidRPr="00690A26">
        <w:rPr>
          <w:lang w:val="en-US"/>
        </w:rPr>
        <w:t xml:space="preserve">          headers:</w:t>
      </w:r>
    </w:p>
    <w:p w14:paraId="7D155F05" w14:textId="77777777" w:rsidR="009B0FB3" w:rsidRPr="00690A26" w:rsidRDefault="009B0FB3" w:rsidP="009B0FB3">
      <w:pPr>
        <w:pStyle w:val="PL"/>
        <w:rPr>
          <w:lang w:val="en-US"/>
        </w:rPr>
      </w:pPr>
      <w:r w:rsidRPr="00690A26">
        <w:rPr>
          <w:lang w:val="en-US"/>
        </w:rPr>
        <w:t xml:space="preserve">            Cache-Control:</w:t>
      </w:r>
    </w:p>
    <w:p w14:paraId="37EB480A" w14:textId="77777777" w:rsidR="009B0FB3" w:rsidRPr="00690A26" w:rsidRDefault="009B0FB3" w:rsidP="009B0FB3">
      <w:pPr>
        <w:pStyle w:val="PL"/>
        <w:rPr>
          <w:lang w:val="en-US"/>
        </w:rPr>
      </w:pPr>
      <w:r w:rsidRPr="00690A26">
        <w:rPr>
          <w:lang w:val="en-US"/>
        </w:rPr>
        <w:t xml:space="preserve">              description: Cache-Control containing max-age, described in IETF RFC 7234, 5.2</w:t>
      </w:r>
    </w:p>
    <w:p w14:paraId="58377FD2" w14:textId="77777777" w:rsidR="009B0FB3" w:rsidRPr="00690A26" w:rsidRDefault="009B0FB3" w:rsidP="009B0FB3">
      <w:pPr>
        <w:pStyle w:val="PL"/>
        <w:rPr>
          <w:lang w:val="en-US"/>
        </w:rPr>
      </w:pPr>
      <w:r w:rsidRPr="00690A26">
        <w:rPr>
          <w:lang w:val="en-US"/>
        </w:rPr>
        <w:t xml:space="preserve">              schema:</w:t>
      </w:r>
    </w:p>
    <w:p w14:paraId="642F9379" w14:textId="77777777" w:rsidR="009B0FB3" w:rsidRPr="00690A26" w:rsidRDefault="009B0FB3" w:rsidP="009B0FB3">
      <w:pPr>
        <w:pStyle w:val="PL"/>
        <w:rPr>
          <w:lang w:val="en-US"/>
        </w:rPr>
      </w:pPr>
      <w:r w:rsidRPr="00690A26">
        <w:rPr>
          <w:lang w:val="en-US"/>
        </w:rPr>
        <w:t xml:space="preserve">                type: string</w:t>
      </w:r>
    </w:p>
    <w:p w14:paraId="10397049" w14:textId="77777777" w:rsidR="009B0FB3" w:rsidRPr="00690A26" w:rsidRDefault="009B0FB3" w:rsidP="009B0FB3">
      <w:pPr>
        <w:pStyle w:val="PL"/>
        <w:rPr>
          <w:lang w:val="en-US"/>
        </w:rPr>
      </w:pPr>
      <w:r w:rsidRPr="00690A26">
        <w:rPr>
          <w:lang w:val="en-US"/>
        </w:rPr>
        <w:t xml:space="preserve">            ETag:</w:t>
      </w:r>
    </w:p>
    <w:p w14:paraId="06956682" w14:textId="77777777" w:rsidR="009B0FB3" w:rsidRPr="00690A26" w:rsidRDefault="009B0FB3" w:rsidP="009B0FB3">
      <w:pPr>
        <w:pStyle w:val="PL"/>
        <w:rPr>
          <w:lang w:val="en-US"/>
        </w:rPr>
      </w:pPr>
      <w:r w:rsidRPr="00690A26">
        <w:rPr>
          <w:lang w:val="en-US"/>
        </w:rPr>
        <w:t xml:space="preserve">              description: Entity Tag containing a strong validator, described in IETF RFC 7232, 2.3</w:t>
      </w:r>
    </w:p>
    <w:p w14:paraId="2C8A2F5E" w14:textId="77777777" w:rsidR="009B0FB3" w:rsidRPr="00690A26" w:rsidRDefault="009B0FB3" w:rsidP="009B0FB3">
      <w:pPr>
        <w:pStyle w:val="PL"/>
        <w:rPr>
          <w:lang w:val="en-US"/>
        </w:rPr>
      </w:pPr>
      <w:r w:rsidRPr="00690A26">
        <w:rPr>
          <w:lang w:val="en-US"/>
        </w:rPr>
        <w:t xml:space="preserve">              schema:</w:t>
      </w:r>
    </w:p>
    <w:p w14:paraId="4C47EE15" w14:textId="77777777" w:rsidR="009B0FB3" w:rsidRPr="00690A26" w:rsidRDefault="009B0FB3" w:rsidP="009B0FB3">
      <w:pPr>
        <w:pStyle w:val="PL"/>
        <w:rPr>
          <w:lang w:val="en-US"/>
        </w:rPr>
      </w:pPr>
      <w:r w:rsidRPr="00690A26">
        <w:rPr>
          <w:lang w:val="en-US"/>
        </w:rPr>
        <w:t xml:space="preserve">                type: string</w:t>
      </w:r>
    </w:p>
    <w:p w14:paraId="7E8579A9" w14:textId="77777777" w:rsidR="009B0FB3" w:rsidRDefault="009B0FB3" w:rsidP="009B0FB3">
      <w:pPr>
        <w:pStyle w:val="PL"/>
      </w:pPr>
      <w:r>
        <w:t xml:space="preserve">            </w:t>
      </w:r>
      <w:r>
        <w:rPr>
          <w:lang w:val="en-US"/>
        </w:rPr>
        <w:t>Content-Encoding</w:t>
      </w:r>
      <w:r>
        <w:t>:</w:t>
      </w:r>
    </w:p>
    <w:p w14:paraId="61994706" w14:textId="77777777" w:rsidR="009B0FB3" w:rsidRDefault="009B0FB3" w:rsidP="009B0FB3">
      <w:pPr>
        <w:pStyle w:val="PL"/>
      </w:pPr>
      <w:r>
        <w:t xml:space="preserve">              description: </w:t>
      </w:r>
      <w:r>
        <w:rPr>
          <w:lang w:val="en-US"/>
        </w:rPr>
        <w:t>Content-Encoding, described in IETF RFC 7231</w:t>
      </w:r>
    </w:p>
    <w:p w14:paraId="504689F8" w14:textId="77777777" w:rsidR="009B0FB3" w:rsidRDefault="009B0FB3" w:rsidP="009B0FB3">
      <w:pPr>
        <w:pStyle w:val="PL"/>
      </w:pPr>
      <w:r>
        <w:t xml:space="preserve">              schema:</w:t>
      </w:r>
    </w:p>
    <w:p w14:paraId="3D27D24D" w14:textId="77777777" w:rsidR="009B0FB3" w:rsidRDefault="009B0FB3" w:rsidP="009B0FB3">
      <w:pPr>
        <w:pStyle w:val="PL"/>
      </w:pPr>
      <w:r>
        <w:t xml:space="preserve">                type: string</w:t>
      </w:r>
    </w:p>
    <w:p w14:paraId="3BBB9A55" w14:textId="77777777" w:rsidR="009B0FB3" w:rsidRPr="00690A26" w:rsidRDefault="009B0FB3" w:rsidP="009B0FB3">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271C77DC" w14:textId="77777777" w:rsidR="009B0FB3" w:rsidRPr="00690A26" w:rsidRDefault="009B0FB3" w:rsidP="009B0FB3">
      <w:pPr>
        <w:pStyle w:val="PL"/>
        <w:rPr>
          <w:lang w:val="en-US" w:eastAsia="zh-CN"/>
        </w:rPr>
      </w:pPr>
      <w:r w:rsidRPr="00690A26">
        <w:rPr>
          <w:lang w:val="en-US"/>
        </w:rPr>
        <w:t xml:space="preserve">          description: </w:t>
      </w:r>
      <w:r w:rsidRPr="00690A26">
        <w:rPr>
          <w:rFonts w:hint="eastAsia"/>
          <w:lang w:eastAsia="zh-CN"/>
        </w:rPr>
        <w:t>Temporary Redirect</w:t>
      </w:r>
    </w:p>
    <w:p w14:paraId="0A2F099E" w14:textId="77777777" w:rsidR="009B0FB3" w:rsidRPr="003B2883" w:rsidRDefault="009B0FB3" w:rsidP="009B0FB3">
      <w:pPr>
        <w:pStyle w:val="PL"/>
      </w:pPr>
      <w:r w:rsidRPr="003B2883">
        <w:t xml:space="preserve">          content:</w:t>
      </w:r>
    </w:p>
    <w:p w14:paraId="4990ABF1" w14:textId="77777777" w:rsidR="009B0FB3" w:rsidRPr="003B2883" w:rsidRDefault="009B0FB3" w:rsidP="009B0FB3">
      <w:pPr>
        <w:pStyle w:val="PL"/>
      </w:pPr>
      <w:r w:rsidRPr="003B2883">
        <w:t xml:space="preserve">            application/json:</w:t>
      </w:r>
    </w:p>
    <w:p w14:paraId="4E212992" w14:textId="77777777" w:rsidR="009B0FB3" w:rsidRPr="003B2883" w:rsidRDefault="009B0FB3" w:rsidP="009B0FB3">
      <w:pPr>
        <w:pStyle w:val="PL"/>
      </w:pPr>
      <w:r w:rsidRPr="003B2883">
        <w:t xml:space="preserve">              schema:</w:t>
      </w:r>
    </w:p>
    <w:p w14:paraId="6944AAE4" w14:textId="77777777" w:rsidR="009B0FB3" w:rsidRPr="00690A26" w:rsidRDefault="009B0FB3" w:rsidP="009B0FB3">
      <w:pPr>
        <w:pStyle w:val="PL"/>
        <w:rPr>
          <w:lang w:val="en-US" w:eastAsia="zh-CN"/>
        </w:rPr>
      </w:pPr>
      <w:r w:rsidRPr="003B2883">
        <w:t xml:space="preserve">                $ref: 'TS29571_CommonData.yaml#/components/schemas/</w:t>
      </w:r>
      <w:r>
        <w:t>RedirectResponse</w:t>
      </w:r>
      <w:r w:rsidRPr="003B2883">
        <w:t>'</w:t>
      </w:r>
    </w:p>
    <w:p w14:paraId="0A5CD967" w14:textId="77777777" w:rsidR="009B0FB3" w:rsidRPr="00690A26" w:rsidRDefault="009B0FB3" w:rsidP="009B0FB3">
      <w:pPr>
        <w:pStyle w:val="PL"/>
      </w:pPr>
      <w:r w:rsidRPr="00690A26">
        <w:rPr>
          <w:rFonts w:hint="eastAsia"/>
          <w:lang w:eastAsia="zh-CN"/>
        </w:rPr>
        <w:t xml:space="preserve">          </w:t>
      </w:r>
      <w:r w:rsidRPr="00690A26">
        <w:t>headers:</w:t>
      </w:r>
    </w:p>
    <w:p w14:paraId="270CFF77" w14:textId="77777777" w:rsidR="009B0FB3" w:rsidRPr="00690A26" w:rsidRDefault="009B0FB3" w:rsidP="009B0FB3">
      <w:pPr>
        <w:pStyle w:val="PL"/>
      </w:pPr>
      <w:r w:rsidRPr="00690A26">
        <w:t xml:space="preserve">          </w:t>
      </w:r>
      <w:r w:rsidRPr="00690A26">
        <w:rPr>
          <w:rFonts w:hint="eastAsia"/>
          <w:lang w:eastAsia="zh-CN"/>
        </w:rPr>
        <w:t xml:space="preserve">  </w:t>
      </w:r>
      <w:r w:rsidRPr="00690A26">
        <w:t>Location:</w:t>
      </w:r>
    </w:p>
    <w:p w14:paraId="38B130CD" w14:textId="77777777" w:rsidR="009B0FB3" w:rsidRPr="00690A26" w:rsidRDefault="009B0FB3" w:rsidP="009B0FB3">
      <w:pPr>
        <w:pStyle w:val="PL"/>
      </w:pP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NRF</w:t>
      </w:r>
      <w:r w:rsidRPr="00690A26">
        <w:t>'</w:t>
      </w:r>
    </w:p>
    <w:p w14:paraId="00AA07A3" w14:textId="77777777" w:rsidR="009B0FB3" w:rsidRPr="00690A26" w:rsidRDefault="009B0FB3" w:rsidP="009B0FB3">
      <w:pPr>
        <w:pStyle w:val="PL"/>
      </w:pPr>
      <w:r w:rsidRPr="00690A26">
        <w:t xml:space="preserve">          </w:t>
      </w:r>
      <w:r w:rsidRPr="00690A26">
        <w:rPr>
          <w:rFonts w:hint="eastAsia"/>
          <w:lang w:eastAsia="zh-CN"/>
        </w:rPr>
        <w:t xml:space="preserve">    </w:t>
      </w:r>
      <w:r w:rsidRPr="00690A26">
        <w:t>required: true</w:t>
      </w:r>
    </w:p>
    <w:p w14:paraId="15F39F8E" w14:textId="77777777" w:rsidR="009B0FB3" w:rsidRPr="00690A26" w:rsidRDefault="009B0FB3" w:rsidP="009B0FB3">
      <w:pPr>
        <w:pStyle w:val="PL"/>
      </w:pPr>
      <w:r w:rsidRPr="00690A26">
        <w:t xml:space="preserve">          </w:t>
      </w:r>
      <w:r w:rsidRPr="00690A26">
        <w:rPr>
          <w:rFonts w:hint="eastAsia"/>
          <w:lang w:eastAsia="zh-CN"/>
        </w:rPr>
        <w:t xml:space="preserve">    </w:t>
      </w:r>
      <w:r w:rsidRPr="00690A26">
        <w:t>schema:</w:t>
      </w:r>
    </w:p>
    <w:p w14:paraId="3E3CCBED" w14:textId="77777777" w:rsidR="009B0FB3" w:rsidRPr="00690A26" w:rsidRDefault="009B0FB3" w:rsidP="009B0FB3">
      <w:pPr>
        <w:pStyle w:val="PL"/>
        <w:rPr>
          <w:lang w:val="en-US" w:eastAsia="zh-CN"/>
        </w:rPr>
      </w:pPr>
      <w:r w:rsidRPr="00690A26">
        <w:t xml:space="preserve">          </w:t>
      </w:r>
      <w:r w:rsidRPr="00690A26">
        <w:rPr>
          <w:rFonts w:hint="eastAsia"/>
          <w:lang w:eastAsia="zh-CN"/>
        </w:rPr>
        <w:t xml:space="preserve">      </w:t>
      </w:r>
      <w:r w:rsidRPr="00690A26">
        <w:t>type: string</w:t>
      </w:r>
    </w:p>
    <w:p w14:paraId="3D681110" w14:textId="77777777" w:rsidR="009B0FB3" w:rsidRPr="00690A26" w:rsidRDefault="009B0FB3" w:rsidP="009B0FB3">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5C635965" w14:textId="77777777" w:rsidR="009B0FB3" w:rsidRDefault="009B0FB3" w:rsidP="009B0FB3">
      <w:pPr>
        <w:pStyle w:val="PL"/>
        <w:rPr>
          <w:lang w:eastAsia="zh-CN"/>
        </w:rPr>
      </w:pPr>
      <w:r w:rsidRPr="00690A26">
        <w:rPr>
          <w:lang w:val="en-US"/>
        </w:rPr>
        <w:t xml:space="preserve">          description: </w:t>
      </w:r>
      <w:r>
        <w:rPr>
          <w:lang w:eastAsia="zh-CN"/>
        </w:rPr>
        <w:t>Permanent</w:t>
      </w:r>
      <w:r w:rsidRPr="00690A26">
        <w:rPr>
          <w:rFonts w:hint="eastAsia"/>
          <w:lang w:eastAsia="zh-CN"/>
        </w:rPr>
        <w:t xml:space="preserve"> Redirect</w:t>
      </w:r>
    </w:p>
    <w:p w14:paraId="6A695593" w14:textId="77777777" w:rsidR="009B0FB3" w:rsidRPr="003B2883" w:rsidRDefault="009B0FB3" w:rsidP="009B0FB3">
      <w:pPr>
        <w:pStyle w:val="PL"/>
      </w:pPr>
      <w:r w:rsidRPr="003B2883">
        <w:t xml:space="preserve">          content:</w:t>
      </w:r>
    </w:p>
    <w:p w14:paraId="6604D918" w14:textId="77777777" w:rsidR="009B0FB3" w:rsidRPr="003B2883" w:rsidRDefault="009B0FB3" w:rsidP="009B0FB3">
      <w:pPr>
        <w:pStyle w:val="PL"/>
      </w:pPr>
      <w:r w:rsidRPr="003B2883">
        <w:t xml:space="preserve">            application/json:</w:t>
      </w:r>
    </w:p>
    <w:p w14:paraId="63094EC0" w14:textId="77777777" w:rsidR="009B0FB3" w:rsidRPr="003B2883" w:rsidRDefault="009B0FB3" w:rsidP="009B0FB3">
      <w:pPr>
        <w:pStyle w:val="PL"/>
      </w:pPr>
      <w:r w:rsidRPr="003B2883">
        <w:t xml:space="preserve">              schema:</w:t>
      </w:r>
    </w:p>
    <w:p w14:paraId="771EFE34" w14:textId="77777777" w:rsidR="009B0FB3" w:rsidRDefault="009B0FB3" w:rsidP="009B0FB3">
      <w:pPr>
        <w:pStyle w:val="PL"/>
        <w:rPr>
          <w:lang w:eastAsia="zh-CN"/>
        </w:rPr>
      </w:pPr>
      <w:r w:rsidRPr="003B2883">
        <w:t xml:space="preserve">                $ref: 'TS29571_CommonData.yaml#/components/schemas/</w:t>
      </w:r>
      <w:r>
        <w:t>RedirectResponse</w:t>
      </w:r>
      <w:r w:rsidRPr="003B2883">
        <w:t>'</w:t>
      </w:r>
    </w:p>
    <w:p w14:paraId="7B0B04A7" w14:textId="77777777" w:rsidR="009B0FB3" w:rsidRPr="00690A26" w:rsidRDefault="009B0FB3" w:rsidP="009B0FB3">
      <w:pPr>
        <w:pStyle w:val="PL"/>
      </w:pPr>
      <w:r w:rsidRPr="00690A26">
        <w:rPr>
          <w:rFonts w:hint="eastAsia"/>
          <w:lang w:eastAsia="zh-CN"/>
        </w:rPr>
        <w:t xml:space="preserve">          </w:t>
      </w:r>
      <w:r w:rsidRPr="00690A26">
        <w:t>headers:</w:t>
      </w:r>
    </w:p>
    <w:p w14:paraId="70BE6CEE" w14:textId="77777777" w:rsidR="009B0FB3" w:rsidRPr="00690A26" w:rsidRDefault="009B0FB3" w:rsidP="009B0FB3">
      <w:pPr>
        <w:pStyle w:val="PL"/>
      </w:pPr>
      <w:r w:rsidRPr="00690A26">
        <w:t xml:space="preserve">          </w:t>
      </w:r>
      <w:r w:rsidRPr="00690A26">
        <w:rPr>
          <w:rFonts w:hint="eastAsia"/>
          <w:lang w:eastAsia="zh-CN"/>
        </w:rPr>
        <w:t xml:space="preserve">  </w:t>
      </w:r>
      <w:r w:rsidRPr="00690A26">
        <w:t>Location:</w:t>
      </w:r>
    </w:p>
    <w:p w14:paraId="5465E6D0" w14:textId="77777777" w:rsidR="009B0FB3" w:rsidRPr="00690A26" w:rsidRDefault="009B0FB3" w:rsidP="009B0FB3">
      <w:pPr>
        <w:pStyle w:val="PL"/>
      </w:pP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NRF</w:t>
      </w:r>
      <w:r w:rsidRPr="00690A26">
        <w:t>'</w:t>
      </w:r>
    </w:p>
    <w:p w14:paraId="6454993E" w14:textId="77777777" w:rsidR="009B0FB3" w:rsidRPr="00690A26" w:rsidRDefault="009B0FB3" w:rsidP="009B0FB3">
      <w:pPr>
        <w:pStyle w:val="PL"/>
      </w:pPr>
      <w:r w:rsidRPr="00690A26">
        <w:t xml:space="preserve">          </w:t>
      </w:r>
      <w:r w:rsidRPr="00690A26">
        <w:rPr>
          <w:rFonts w:hint="eastAsia"/>
          <w:lang w:eastAsia="zh-CN"/>
        </w:rPr>
        <w:t xml:space="preserve">    </w:t>
      </w:r>
      <w:r w:rsidRPr="00690A26">
        <w:t>required: true</w:t>
      </w:r>
    </w:p>
    <w:p w14:paraId="1C87DE01" w14:textId="77777777" w:rsidR="009B0FB3" w:rsidRPr="00690A26" w:rsidRDefault="009B0FB3" w:rsidP="009B0FB3">
      <w:pPr>
        <w:pStyle w:val="PL"/>
      </w:pPr>
      <w:r w:rsidRPr="00690A26">
        <w:t xml:space="preserve">          </w:t>
      </w:r>
      <w:r w:rsidRPr="00690A26">
        <w:rPr>
          <w:rFonts w:hint="eastAsia"/>
          <w:lang w:eastAsia="zh-CN"/>
        </w:rPr>
        <w:t xml:space="preserve">    </w:t>
      </w:r>
      <w:r w:rsidRPr="00690A26">
        <w:t>schema:</w:t>
      </w:r>
    </w:p>
    <w:p w14:paraId="235C9738" w14:textId="77777777" w:rsidR="009B0FB3" w:rsidRPr="00690A26" w:rsidRDefault="009B0FB3" w:rsidP="009B0FB3">
      <w:pPr>
        <w:pStyle w:val="PL"/>
        <w:rPr>
          <w:lang w:val="en-US" w:eastAsia="zh-CN"/>
        </w:rPr>
      </w:pPr>
      <w:r w:rsidRPr="00690A26">
        <w:t xml:space="preserve">          </w:t>
      </w:r>
      <w:r w:rsidRPr="00690A26">
        <w:rPr>
          <w:rFonts w:hint="eastAsia"/>
          <w:lang w:eastAsia="zh-CN"/>
        </w:rPr>
        <w:t xml:space="preserve">      </w:t>
      </w:r>
      <w:r w:rsidRPr="00690A26">
        <w:t>type: string</w:t>
      </w:r>
    </w:p>
    <w:p w14:paraId="3222046E" w14:textId="77777777" w:rsidR="009B0FB3" w:rsidRPr="00690A26" w:rsidRDefault="009B0FB3" w:rsidP="009B0FB3">
      <w:pPr>
        <w:pStyle w:val="PL"/>
        <w:rPr>
          <w:lang w:val="en-US"/>
        </w:rPr>
      </w:pPr>
      <w:r w:rsidRPr="00690A26">
        <w:rPr>
          <w:lang w:val="en-US"/>
        </w:rPr>
        <w:t xml:space="preserve">        '400':</w:t>
      </w:r>
    </w:p>
    <w:p w14:paraId="5E10B591" w14:textId="77777777" w:rsidR="009B0FB3" w:rsidRPr="00690A26" w:rsidRDefault="009B0FB3" w:rsidP="009B0FB3">
      <w:pPr>
        <w:pStyle w:val="PL"/>
        <w:rPr>
          <w:lang w:val="en-US"/>
        </w:rPr>
      </w:pPr>
      <w:r w:rsidRPr="00690A26">
        <w:rPr>
          <w:lang w:val="en-US"/>
        </w:rPr>
        <w:t xml:space="preserve">          $ref: 'TS29571_CommonData.yaml#/components/responses/400'</w:t>
      </w:r>
    </w:p>
    <w:p w14:paraId="42127210" w14:textId="77777777" w:rsidR="009B0FB3" w:rsidRPr="00690A26" w:rsidRDefault="009B0FB3" w:rsidP="009B0FB3">
      <w:pPr>
        <w:pStyle w:val="PL"/>
        <w:rPr>
          <w:lang w:val="en-US"/>
        </w:rPr>
      </w:pPr>
      <w:r w:rsidRPr="00690A26">
        <w:rPr>
          <w:lang w:val="en-US"/>
        </w:rPr>
        <w:t xml:space="preserve">        '401':</w:t>
      </w:r>
    </w:p>
    <w:p w14:paraId="58AEA95A" w14:textId="77777777" w:rsidR="009B0FB3" w:rsidRPr="00690A26" w:rsidRDefault="009B0FB3" w:rsidP="009B0FB3">
      <w:pPr>
        <w:pStyle w:val="PL"/>
        <w:rPr>
          <w:lang w:val="en-US"/>
        </w:rPr>
      </w:pPr>
      <w:r w:rsidRPr="00690A26">
        <w:rPr>
          <w:lang w:val="en-US"/>
        </w:rPr>
        <w:t xml:space="preserve">          $ref: 'TS29571_CommonData.yaml#/components/responses/401'</w:t>
      </w:r>
    </w:p>
    <w:p w14:paraId="3FA3BDDC" w14:textId="77777777" w:rsidR="009B0FB3" w:rsidRPr="00690A26" w:rsidRDefault="009B0FB3" w:rsidP="009B0FB3">
      <w:pPr>
        <w:pStyle w:val="PL"/>
        <w:rPr>
          <w:lang w:val="en-US"/>
        </w:rPr>
      </w:pPr>
      <w:r w:rsidRPr="00690A26">
        <w:rPr>
          <w:lang w:val="en-US"/>
        </w:rPr>
        <w:t xml:space="preserve">        '403':</w:t>
      </w:r>
    </w:p>
    <w:p w14:paraId="07B76470" w14:textId="77777777" w:rsidR="009B0FB3" w:rsidRPr="00690A26" w:rsidRDefault="009B0FB3" w:rsidP="009B0FB3">
      <w:pPr>
        <w:pStyle w:val="PL"/>
        <w:rPr>
          <w:lang w:val="en-US"/>
        </w:rPr>
      </w:pPr>
      <w:r w:rsidRPr="00690A26">
        <w:rPr>
          <w:lang w:val="en-US"/>
        </w:rPr>
        <w:t xml:space="preserve">          $ref: 'TS29571_CommonData.yaml#/components/responses/403'</w:t>
      </w:r>
    </w:p>
    <w:p w14:paraId="2194C30E" w14:textId="77777777" w:rsidR="009B0FB3" w:rsidRPr="00690A26" w:rsidRDefault="009B0FB3" w:rsidP="009B0FB3">
      <w:pPr>
        <w:pStyle w:val="PL"/>
        <w:rPr>
          <w:lang w:val="en-US"/>
        </w:rPr>
      </w:pPr>
      <w:r w:rsidRPr="00690A26">
        <w:rPr>
          <w:lang w:val="en-US"/>
        </w:rPr>
        <w:t xml:space="preserve">        '404':</w:t>
      </w:r>
    </w:p>
    <w:p w14:paraId="630BA38F" w14:textId="77777777" w:rsidR="009B0FB3" w:rsidRPr="00690A26" w:rsidRDefault="009B0FB3" w:rsidP="009B0FB3">
      <w:pPr>
        <w:pStyle w:val="PL"/>
        <w:rPr>
          <w:lang w:val="en-US"/>
        </w:rPr>
      </w:pPr>
      <w:r w:rsidRPr="00690A26">
        <w:rPr>
          <w:lang w:val="en-US"/>
        </w:rPr>
        <w:t xml:space="preserve">          $ref: 'TS29571_CommonData.yaml#/components/responses/404'</w:t>
      </w:r>
    </w:p>
    <w:p w14:paraId="508E9CFC" w14:textId="77777777" w:rsidR="009B0FB3" w:rsidRPr="00690A26" w:rsidRDefault="009B0FB3" w:rsidP="009B0FB3">
      <w:pPr>
        <w:pStyle w:val="PL"/>
        <w:rPr>
          <w:lang w:val="en-US"/>
        </w:rPr>
      </w:pPr>
      <w:r w:rsidRPr="00690A26">
        <w:rPr>
          <w:lang w:val="en-US"/>
        </w:rPr>
        <w:t xml:space="preserve">        '406':</w:t>
      </w:r>
    </w:p>
    <w:p w14:paraId="0A2948F1" w14:textId="77777777" w:rsidR="009B0FB3" w:rsidRPr="00690A26" w:rsidRDefault="009B0FB3" w:rsidP="009B0FB3">
      <w:pPr>
        <w:pStyle w:val="PL"/>
        <w:rPr>
          <w:lang w:val="en-US"/>
        </w:rPr>
      </w:pPr>
      <w:r w:rsidRPr="00690A26">
        <w:rPr>
          <w:lang w:val="en-US"/>
        </w:rPr>
        <w:t xml:space="preserve">          $ref: 'TS29571_CommonData.yaml#/components/responses/406'</w:t>
      </w:r>
    </w:p>
    <w:p w14:paraId="6CDFED69" w14:textId="77777777" w:rsidR="009B0FB3" w:rsidRPr="00690A26" w:rsidRDefault="009B0FB3" w:rsidP="009B0FB3">
      <w:pPr>
        <w:pStyle w:val="PL"/>
        <w:rPr>
          <w:lang w:val="en-US"/>
        </w:rPr>
      </w:pPr>
      <w:r w:rsidRPr="00690A26">
        <w:rPr>
          <w:lang w:val="en-US"/>
        </w:rPr>
        <w:t xml:space="preserve">        '411':</w:t>
      </w:r>
    </w:p>
    <w:p w14:paraId="65A3C742" w14:textId="77777777" w:rsidR="009B0FB3" w:rsidRPr="00690A26" w:rsidRDefault="009B0FB3" w:rsidP="009B0FB3">
      <w:pPr>
        <w:pStyle w:val="PL"/>
        <w:rPr>
          <w:lang w:val="en-US"/>
        </w:rPr>
      </w:pPr>
      <w:r w:rsidRPr="00690A26">
        <w:rPr>
          <w:lang w:val="en-US"/>
        </w:rPr>
        <w:t xml:space="preserve">          $ref: 'TS29571_CommonData.yaml#/components/responses/411'</w:t>
      </w:r>
    </w:p>
    <w:p w14:paraId="57202164" w14:textId="77777777" w:rsidR="009B0FB3" w:rsidRPr="00690A26" w:rsidRDefault="009B0FB3" w:rsidP="009B0FB3">
      <w:pPr>
        <w:pStyle w:val="PL"/>
        <w:rPr>
          <w:lang w:val="en-US"/>
        </w:rPr>
      </w:pPr>
      <w:r w:rsidRPr="00690A26">
        <w:rPr>
          <w:lang w:val="en-US"/>
        </w:rPr>
        <w:t xml:space="preserve">        '413':</w:t>
      </w:r>
    </w:p>
    <w:p w14:paraId="06ADE12F" w14:textId="77777777" w:rsidR="009B0FB3" w:rsidRPr="00690A26" w:rsidRDefault="009B0FB3" w:rsidP="009B0FB3">
      <w:pPr>
        <w:pStyle w:val="PL"/>
        <w:rPr>
          <w:lang w:val="en-US"/>
        </w:rPr>
      </w:pPr>
      <w:r w:rsidRPr="00690A26">
        <w:rPr>
          <w:lang w:val="en-US"/>
        </w:rPr>
        <w:t xml:space="preserve">          $ref: 'TS29571_CommonData.yaml#/components/responses/413'</w:t>
      </w:r>
    </w:p>
    <w:p w14:paraId="57A4721C" w14:textId="77777777" w:rsidR="009B0FB3" w:rsidRPr="00690A26" w:rsidRDefault="009B0FB3" w:rsidP="009B0FB3">
      <w:pPr>
        <w:pStyle w:val="PL"/>
        <w:rPr>
          <w:lang w:val="en-US"/>
        </w:rPr>
      </w:pPr>
      <w:r w:rsidRPr="00690A26">
        <w:rPr>
          <w:lang w:val="en-US"/>
        </w:rPr>
        <w:t xml:space="preserve">        '415':</w:t>
      </w:r>
    </w:p>
    <w:p w14:paraId="5ABA7230" w14:textId="77777777" w:rsidR="009B0FB3" w:rsidRPr="00690A26" w:rsidRDefault="009B0FB3" w:rsidP="009B0FB3">
      <w:pPr>
        <w:pStyle w:val="PL"/>
        <w:rPr>
          <w:lang w:val="en-US"/>
        </w:rPr>
      </w:pPr>
      <w:r w:rsidRPr="00690A26">
        <w:rPr>
          <w:lang w:val="en-US"/>
        </w:rPr>
        <w:t xml:space="preserve">          $ref: 'TS29571_CommonData.yaml#/components/responses/415'</w:t>
      </w:r>
    </w:p>
    <w:p w14:paraId="3DBB895C" w14:textId="77777777" w:rsidR="009B0FB3" w:rsidRPr="00690A26" w:rsidRDefault="009B0FB3" w:rsidP="009B0FB3">
      <w:pPr>
        <w:pStyle w:val="PL"/>
        <w:rPr>
          <w:lang w:val="en-US"/>
        </w:rPr>
      </w:pPr>
      <w:r w:rsidRPr="00690A26">
        <w:rPr>
          <w:lang w:val="en-US"/>
        </w:rPr>
        <w:t xml:space="preserve">        '429':</w:t>
      </w:r>
    </w:p>
    <w:p w14:paraId="5E9153CE" w14:textId="77777777" w:rsidR="009B0FB3" w:rsidRPr="00690A26" w:rsidRDefault="009B0FB3" w:rsidP="009B0FB3">
      <w:pPr>
        <w:pStyle w:val="PL"/>
        <w:rPr>
          <w:lang w:val="en-US"/>
        </w:rPr>
      </w:pPr>
      <w:r w:rsidRPr="00690A26">
        <w:rPr>
          <w:lang w:val="en-US"/>
        </w:rPr>
        <w:t xml:space="preserve">          $ref: 'TS29571_CommonData.yaml#/components/responses/429'</w:t>
      </w:r>
    </w:p>
    <w:p w14:paraId="0848E752" w14:textId="77777777" w:rsidR="009B0FB3" w:rsidRPr="00690A26" w:rsidRDefault="009B0FB3" w:rsidP="009B0FB3">
      <w:pPr>
        <w:pStyle w:val="PL"/>
        <w:rPr>
          <w:lang w:val="en-US"/>
        </w:rPr>
      </w:pPr>
      <w:r w:rsidRPr="00690A26">
        <w:rPr>
          <w:lang w:val="en-US"/>
        </w:rPr>
        <w:t xml:space="preserve">        '500':</w:t>
      </w:r>
    </w:p>
    <w:p w14:paraId="6FDEF453" w14:textId="77777777" w:rsidR="009B0FB3" w:rsidRPr="00690A26" w:rsidRDefault="009B0FB3" w:rsidP="009B0FB3">
      <w:pPr>
        <w:pStyle w:val="PL"/>
        <w:rPr>
          <w:lang w:val="en-US"/>
        </w:rPr>
      </w:pPr>
      <w:r w:rsidRPr="00690A26">
        <w:rPr>
          <w:lang w:val="en-US"/>
        </w:rPr>
        <w:t xml:space="preserve">          $ref: 'TS29571_CommonData.yaml#/components/responses/500'</w:t>
      </w:r>
    </w:p>
    <w:p w14:paraId="5750158D" w14:textId="77777777" w:rsidR="009B0FB3" w:rsidRPr="00690A26" w:rsidRDefault="009B0FB3" w:rsidP="009B0FB3">
      <w:pPr>
        <w:pStyle w:val="PL"/>
        <w:rPr>
          <w:lang w:val="en-US"/>
        </w:rPr>
      </w:pPr>
      <w:r w:rsidRPr="00690A26">
        <w:rPr>
          <w:lang w:val="en-US"/>
        </w:rPr>
        <w:t xml:space="preserve">        '501':</w:t>
      </w:r>
    </w:p>
    <w:p w14:paraId="3657B6BD" w14:textId="77777777" w:rsidR="009B0FB3" w:rsidRPr="00690A26" w:rsidRDefault="009B0FB3" w:rsidP="009B0FB3">
      <w:pPr>
        <w:pStyle w:val="PL"/>
        <w:rPr>
          <w:lang w:val="en-US"/>
        </w:rPr>
      </w:pPr>
      <w:r w:rsidRPr="00690A26">
        <w:rPr>
          <w:lang w:val="en-US"/>
        </w:rPr>
        <w:t xml:space="preserve">          $ref: 'TS29571_CommonData.yaml#/components/responses/501'</w:t>
      </w:r>
    </w:p>
    <w:p w14:paraId="5E0A3571" w14:textId="77777777" w:rsidR="009B0FB3" w:rsidRPr="00690A26" w:rsidRDefault="009B0FB3" w:rsidP="009B0FB3">
      <w:pPr>
        <w:pStyle w:val="PL"/>
        <w:rPr>
          <w:lang w:val="en-US"/>
        </w:rPr>
      </w:pPr>
      <w:r w:rsidRPr="00690A26">
        <w:rPr>
          <w:lang w:val="en-US"/>
        </w:rPr>
        <w:t xml:space="preserve">        '503':</w:t>
      </w:r>
    </w:p>
    <w:p w14:paraId="48B12683" w14:textId="77777777" w:rsidR="009B0FB3" w:rsidRPr="00690A26" w:rsidRDefault="009B0FB3" w:rsidP="009B0FB3">
      <w:pPr>
        <w:pStyle w:val="PL"/>
        <w:rPr>
          <w:lang w:val="en-US"/>
        </w:rPr>
      </w:pPr>
      <w:r w:rsidRPr="00690A26">
        <w:rPr>
          <w:lang w:val="en-US"/>
        </w:rPr>
        <w:t xml:space="preserve">          $ref: 'TS29571_CommonData.yaml#/components/responses/503'</w:t>
      </w:r>
    </w:p>
    <w:p w14:paraId="4F1F5019" w14:textId="77777777" w:rsidR="009B0FB3" w:rsidRPr="00690A26" w:rsidRDefault="009B0FB3" w:rsidP="009B0FB3">
      <w:pPr>
        <w:pStyle w:val="PL"/>
        <w:rPr>
          <w:lang w:val="en-US"/>
        </w:rPr>
      </w:pPr>
      <w:r w:rsidRPr="00690A26">
        <w:rPr>
          <w:lang w:val="en-US"/>
        </w:rPr>
        <w:t xml:space="preserve">        default:</w:t>
      </w:r>
    </w:p>
    <w:p w14:paraId="7F50A71F" w14:textId="77777777" w:rsidR="009B0FB3" w:rsidRPr="00690A26" w:rsidRDefault="009B0FB3" w:rsidP="009B0FB3">
      <w:pPr>
        <w:pStyle w:val="PL"/>
        <w:rPr>
          <w:lang w:val="en-US"/>
        </w:rPr>
      </w:pPr>
      <w:r w:rsidRPr="00690A26">
        <w:rPr>
          <w:lang w:val="en-US"/>
        </w:rPr>
        <w:t xml:space="preserve">          $ref: 'TS29571_CommonData.yaml#/components/responses/default'</w:t>
      </w:r>
    </w:p>
    <w:p w14:paraId="54283A82" w14:textId="77777777" w:rsidR="009B0FB3" w:rsidRPr="00F3400B" w:rsidRDefault="009B0FB3" w:rsidP="009B0FB3">
      <w:pPr>
        <w:pStyle w:val="PL"/>
        <w:rPr>
          <w:b/>
          <w:color w:val="FF0000"/>
        </w:rPr>
      </w:pPr>
      <w:r w:rsidRPr="00F3400B">
        <w:rPr>
          <w:b/>
          <w:color w:val="FF0000"/>
        </w:rPr>
        <w:t>********TEXT SKIPPED********</w:t>
      </w:r>
    </w:p>
    <w:p w14:paraId="551D62EC" w14:textId="77777777" w:rsidR="00DA76ED" w:rsidRPr="009B0FB3" w:rsidRDefault="00DA76ED" w:rsidP="009B0FB3">
      <w:pPr>
        <w:pStyle w:val="PL"/>
        <w:rPr>
          <w:lang w:val="en-US"/>
        </w:rPr>
      </w:pPr>
    </w:p>
    <w:p w14:paraId="68C9CD36" w14:textId="44C848BF" w:rsidR="001E41F3" w:rsidRDefault="00F15DE3" w:rsidP="00FC69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3DC170B" w15:done="0"/>
  <w15:commentEx w15:paraId="27F54D76" w15:done="0"/>
  <w15:commentEx w15:paraId="76EA8264" w15:done="0"/>
  <w15:commentEx w15:paraId="0ADB6632" w15:done="0"/>
  <w15:commentEx w15:paraId="28010FB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4CF206" w16cex:dateUtc="2021-05-17T11:45:00Z"/>
  <w16cex:commentExtensible w16cex:durableId="244CF3AB" w16cex:dateUtc="2021-05-17T11:52:00Z"/>
  <w16cex:commentExtensible w16cex:durableId="244CF309" w16cex:dateUtc="2021-05-17T11:50:00Z"/>
  <w16cex:commentExtensible w16cex:durableId="244CF345" w16cex:dateUtc="2021-05-17T11:51:00Z"/>
  <w16cex:commentExtensible w16cex:durableId="244CF352" w16cex:dateUtc="2021-05-17T11: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3DC170B" w16cid:durableId="244CF206"/>
  <w16cid:commentId w16cid:paraId="27F54D76" w16cid:durableId="244CF3AB"/>
  <w16cid:commentId w16cid:paraId="76EA8264" w16cid:durableId="244CF309"/>
  <w16cid:commentId w16cid:paraId="0ADB6632" w16cid:durableId="244CF345"/>
  <w16cid:commentId w16cid:paraId="28010FB4" w16cid:durableId="244CF35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0D59444" w14:textId="77777777" w:rsidR="00EA0510" w:rsidRDefault="00EA0510">
      <w:r>
        <w:separator/>
      </w:r>
    </w:p>
  </w:endnote>
  <w:endnote w:type="continuationSeparator" w:id="0">
    <w:p w14:paraId="2B5CB0EF" w14:textId="77777777" w:rsidR="00EA0510" w:rsidRDefault="00EA05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Mincho">
    <w:altName w:val="Yu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3149D58" w14:textId="77777777" w:rsidR="00EA0510" w:rsidRDefault="00EA0510">
      <w:r>
        <w:separator/>
      </w:r>
    </w:p>
  </w:footnote>
  <w:footnote w:type="continuationSeparator" w:id="0">
    <w:p w14:paraId="7C846204" w14:textId="77777777" w:rsidR="00EA0510" w:rsidRDefault="00EA05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25EADA" w14:textId="77777777" w:rsidR="00A9104D" w:rsidRDefault="00EA051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A5CE69" w14:textId="77777777" w:rsidR="00A9104D" w:rsidRDefault="00EA051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03C88ECC"/>
    <w:lvl w:ilvl="0">
      <w:start w:val="1"/>
      <w:numFmt w:val="decimal"/>
      <w:lvlText w:val="%1."/>
      <w:lvlJc w:val="left"/>
      <w:pPr>
        <w:tabs>
          <w:tab w:val="num" w:pos="643"/>
        </w:tabs>
        <w:ind w:left="643" w:hanging="360"/>
      </w:pPr>
    </w:lvl>
  </w:abstractNum>
  <w:abstractNum w:abstractNumId="1">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C5EA36F8"/>
    <w:lvl w:ilvl="0">
      <w:start w:val="1"/>
      <w:numFmt w:val="decimal"/>
      <w:lvlText w:val="%1."/>
      <w:lvlJc w:val="left"/>
      <w:pPr>
        <w:tabs>
          <w:tab w:val="num" w:pos="360"/>
        </w:tabs>
        <w:ind w:left="360" w:hanging="360"/>
      </w:pPr>
    </w:lvl>
  </w:abstractNum>
  <w:abstractNum w:abstractNumId="6">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nsid w:val="31D20A37"/>
    <w:multiLevelType w:val="hybridMultilevel"/>
    <w:tmpl w:val="731C5BC6"/>
    <w:lvl w:ilvl="0" w:tplc="32C63AEA">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8">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2"/>
  </w:num>
  <w:num w:numId="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8"/>
  </w:num>
  <w:num w:numId="5">
    <w:abstractNumId w:val="16"/>
  </w:num>
  <w:num w:numId="6">
    <w:abstractNumId w:val="18"/>
  </w:num>
  <w:num w:numId="7">
    <w:abstractNumId w:val="15"/>
  </w:num>
  <w:num w:numId="8">
    <w:abstractNumId w:val="17"/>
  </w:num>
  <w:num w:numId="9">
    <w:abstractNumId w:val="14"/>
  </w:num>
  <w:num w:numId="10">
    <w:abstractNumId w:val="19"/>
  </w:num>
  <w:num w:numId="11">
    <w:abstractNumId w:val="13"/>
  </w:num>
  <w:num w:numId="12">
    <w:abstractNumId w:val="10"/>
  </w:num>
  <w:num w:numId="13">
    <w:abstractNumId w:val="9"/>
  </w:num>
  <w:num w:numId="14">
    <w:abstractNumId w:val="11"/>
  </w:num>
  <w:num w:numId="15">
    <w:abstractNumId w:val="6"/>
  </w:num>
  <w:num w:numId="16">
    <w:abstractNumId w:val="5"/>
  </w:num>
  <w:num w:numId="17">
    <w:abstractNumId w:val="4"/>
  </w:num>
  <w:num w:numId="18">
    <w:abstractNumId w:val="3"/>
  </w:num>
  <w:num w:numId="19">
    <w:abstractNumId w:val="2"/>
  </w:num>
  <w:num w:numId="20">
    <w:abstractNumId w:val="1"/>
  </w:num>
  <w:num w:numId="2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0D9"/>
    <w:rsid w:val="00002BCB"/>
    <w:rsid w:val="000035CD"/>
    <w:rsid w:val="00003CC1"/>
    <w:rsid w:val="00004246"/>
    <w:rsid w:val="00006441"/>
    <w:rsid w:val="00007F6D"/>
    <w:rsid w:val="000133B5"/>
    <w:rsid w:val="000134EB"/>
    <w:rsid w:val="00016087"/>
    <w:rsid w:val="00016F25"/>
    <w:rsid w:val="00022E4A"/>
    <w:rsid w:val="00023787"/>
    <w:rsid w:val="000275AE"/>
    <w:rsid w:val="00032CB1"/>
    <w:rsid w:val="000350CD"/>
    <w:rsid w:val="00041074"/>
    <w:rsid w:val="0004166D"/>
    <w:rsid w:val="00041CC5"/>
    <w:rsid w:val="00042D23"/>
    <w:rsid w:val="00051B55"/>
    <w:rsid w:val="00054098"/>
    <w:rsid w:val="000550BB"/>
    <w:rsid w:val="00055500"/>
    <w:rsid w:val="00056978"/>
    <w:rsid w:val="00056BB0"/>
    <w:rsid w:val="000628F9"/>
    <w:rsid w:val="0006345D"/>
    <w:rsid w:val="000671BA"/>
    <w:rsid w:val="000775CD"/>
    <w:rsid w:val="00081446"/>
    <w:rsid w:val="00081D44"/>
    <w:rsid w:val="00082F05"/>
    <w:rsid w:val="000936D0"/>
    <w:rsid w:val="000A451B"/>
    <w:rsid w:val="000A6394"/>
    <w:rsid w:val="000B0614"/>
    <w:rsid w:val="000B3DD6"/>
    <w:rsid w:val="000B5E44"/>
    <w:rsid w:val="000B7FED"/>
    <w:rsid w:val="000C038A"/>
    <w:rsid w:val="000C211C"/>
    <w:rsid w:val="000C22FB"/>
    <w:rsid w:val="000C2629"/>
    <w:rsid w:val="000C5562"/>
    <w:rsid w:val="000C5BB4"/>
    <w:rsid w:val="000C6598"/>
    <w:rsid w:val="000C67C4"/>
    <w:rsid w:val="000D1660"/>
    <w:rsid w:val="000D44B3"/>
    <w:rsid w:val="000D669A"/>
    <w:rsid w:val="000E357A"/>
    <w:rsid w:val="000E3F0C"/>
    <w:rsid w:val="000E75BD"/>
    <w:rsid w:val="000F043F"/>
    <w:rsid w:val="000F1129"/>
    <w:rsid w:val="000F3183"/>
    <w:rsid w:val="000F499F"/>
    <w:rsid w:val="000F4FFE"/>
    <w:rsid w:val="000F678C"/>
    <w:rsid w:val="000F766A"/>
    <w:rsid w:val="00101C72"/>
    <w:rsid w:val="00102483"/>
    <w:rsid w:val="001055E2"/>
    <w:rsid w:val="00105D5E"/>
    <w:rsid w:val="001060EE"/>
    <w:rsid w:val="0010619A"/>
    <w:rsid w:val="001062D2"/>
    <w:rsid w:val="001108DE"/>
    <w:rsid w:val="0011361E"/>
    <w:rsid w:val="0011584F"/>
    <w:rsid w:val="0011708B"/>
    <w:rsid w:val="00121264"/>
    <w:rsid w:val="00121DED"/>
    <w:rsid w:val="00126198"/>
    <w:rsid w:val="00132F06"/>
    <w:rsid w:val="00134768"/>
    <w:rsid w:val="001348F8"/>
    <w:rsid w:val="00140F8E"/>
    <w:rsid w:val="001410E7"/>
    <w:rsid w:val="0014347A"/>
    <w:rsid w:val="001445F3"/>
    <w:rsid w:val="00145D43"/>
    <w:rsid w:val="0014631F"/>
    <w:rsid w:val="00147506"/>
    <w:rsid w:val="00152DC8"/>
    <w:rsid w:val="00152FA6"/>
    <w:rsid w:val="00154361"/>
    <w:rsid w:val="0015471C"/>
    <w:rsid w:val="00156C0D"/>
    <w:rsid w:val="00157802"/>
    <w:rsid w:val="00160FB4"/>
    <w:rsid w:val="0016227A"/>
    <w:rsid w:val="001648EF"/>
    <w:rsid w:val="00164FF7"/>
    <w:rsid w:val="00166A44"/>
    <w:rsid w:val="00166B43"/>
    <w:rsid w:val="001675A6"/>
    <w:rsid w:val="00167885"/>
    <w:rsid w:val="00167CD7"/>
    <w:rsid w:val="001725A1"/>
    <w:rsid w:val="00175C18"/>
    <w:rsid w:val="00175D44"/>
    <w:rsid w:val="00176A78"/>
    <w:rsid w:val="00182237"/>
    <w:rsid w:val="0018272D"/>
    <w:rsid w:val="00185935"/>
    <w:rsid w:val="00185BCB"/>
    <w:rsid w:val="00185EEE"/>
    <w:rsid w:val="00190378"/>
    <w:rsid w:val="00190A8C"/>
    <w:rsid w:val="00192C46"/>
    <w:rsid w:val="00194B67"/>
    <w:rsid w:val="00194E41"/>
    <w:rsid w:val="001A08B3"/>
    <w:rsid w:val="001A0BE4"/>
    <w:rsid w:val="001A0FF4"/>
    <w:rsid w:val="001A608F"/>
    <w:rsid w:val="001A739E"/>
    <w:rsid w:val="001A7B60"/>
    <w:rsid w:val="001B02B2"/>
    <w:rsid w:val="001B2B16"/>
    <w:rsid w:val="001B40A5"/>
    <w:rsid w:val="001B440F"/>
    <w:rsid w:val="001B52F0"/>
    <w:rsid w:val="001B5A8F"/>
    <w:rsid w:val="001B6022"/>
    <w:rsid w:val="001B7A65"/>
    <w:rsid w:val="001C1086"/>
    <w:rsid w:val="001C3134"/>
    <w:rsid w:val="001C4403"/>
    <w:rsid w:val="001C6645"/>
    <w:rsid w:val="001D06C3"/>
    <w:rsid w:val="001D1745"/>
    <w:rsid w:val="001D2C05"/>
    <w:rsid w:val="001D4461"/>
    <w:rsid w:val="001D531D"/>
    <w:rsid w:val="001D68A1"/>
    <w:rsid w:val="001E0460"/>
    <w:rsid w:val="001E0788"/>
    <w:rsid w:val="001E41F3"/>
    <w:rsid w:val="001E53A6"/>
    <w:rsid w:val="001E7E58"/>
    <w:rsid w:val="001F1435"/>
    <w:rsid w:val="001F2981"/>
    <w:rsid w:val="00200B8D"/>
    <w:rsid w:val="0020304A"/>
    <w:rsid w:val="00203326"/>
    <w:rsid w:val="0020576C"/>
    <w:rsid w:val="00206A4D"/>
    <w:rsid w:val="002120F7"/>
    <w:rsid w:val="00216DA2"/>
    <w:rsid w:val="00220B67"/>
    <w:rsid w:val="00224817"/>
    <w:rsid w:val="00233A3E"/>
    <w:rsid w:val="0023520D"/>
    <w:rsid w:val="00236071"/>
    <w:rsid w:val="00242FF4"/>
    <w:rsid w:val="0024338D"/>
    <w:rsid w:val="00246A3A"/>
    <w:rsid w:val="00247765"/>
    <w:rsid w:val="0025048B"/>
    <w:rsid w:val="00256282"/>
    <w:rsid w:val="0026004D"/>
    <w:rsid w:val="00261808"/>
    <w:rsid w:val="00261C31"/>
    <w:rsid w:val="002640DD"/>
    <w:rsid w:val="00264BDC"/>
    <w:rsid w:val="0027103F"/>
    <w:rsid w:val="0027268A"/>
    <w:rsid w:val="002757CD"/>
    <w:rsid w:val="00275D12"/>
    <w:rsid w:val="0028055E"/>
    <w:rsid w:val="00280B20"/>
    <w:rsid w:val="0028130C"/>
    <w:rsid w:val="00283725"/>
    <w:rsid w:val="00283ED0"/>
    <w:rsid w:val="00284EFB"/>
    <w:rsid w:val="00284FEB"/>
    <w:rsid w:val="002860C4"/>
    <w:rsid w:val="0028628B"/>
    <w:rsid w:val="00287560"/>
    <w:rsid w:val="002924A0"/>
    <w:rsid w:val="002A4D31"/>
    <w:rsid w:val="002A4FF5"/>
    <w:rsid w:val="002A61C4"/>
    <w:rsid w:val="002B2513"/>
    <w:rsid w:val="002B2664"/>
    <w:rsid w:val="002B328E"/>
    <w:rsid w:val="002B5741"/>
    <w:rsid w:val="002B5A22"/>
    <w:rsid w:val="002B6A55"/>
    <w:rsid w:val="002B6E0A"/>
    <w:rsid w:val="002C025E"/>
    <w:rsid w:val="002C22B4"/>
    <w:rsid w:val="002C3AB7"/>
    <w:rsid w:val="002C5100"/>
    <w:rsid w:val="002C75F0"/>
    <w:rsid w:val="002D0A4B"/>
    <w:rsid w:val="002D285D"/>
    <w:rsid w:val="002D4B1F"/>
    <w:rsid w:val="002D63AB"/>
    <w:rsid w:val="002E21B9"/>
    <w:rsid w:val="002E334E"/>
    <w:rsid w:val="002E472E"/>
    <w:rsid w:val="002E5B1A"/>
    <w:rsid w:val="002E642A"/>
    <w:rsid w:val="002E64DC"/>
    <w:rsid w:val="002E6AC9"/>
    <w:rsid w:val="002E7D1B"/>
    <w:rsid w:val="002F6F2A"/>
    <w:rsid w:val="002F7CD0"/>
    <w:rsid w:val="0030074A"/>
    <w:rsid w:val="00304993"/>
    <w:rsid w:val="00305409"/>
    <w:rsid w:val="00307223"/>
    <w:rsid w:val="00316E85"/>
    <w:rsid w:val="00321B07"/>
    <w:rsid w:val="00321F37"/>
    <w:rsid w:val="00322C6D"/>
    <w:rsid w:val="00323391"/>
    <w:rsid w:val="00323D7D"/>
    <w:rsid w:val="003241ED"/>
    <w:rsid w:val="00332CF4"/>
    <w:rsid w:val="0033515B"/>
    <w:rsid w:val="00337522"/>
    <w:rsid w:val="00341B65"/>
    <w:rsid w:val="003421F0"/>
    <w:rsid w:val="00343450"/>
    <w:rsid w:val="003436E1"/>
    <w:rsid w:val="0034452F"/>
    <w:rsid w:val="003457E8"/>
    <w:rsid w:val="003462E6"/>
    <w:rsid w:val="00347FD7"/>
    <w:rsid w:val="003533A0"/>
    <w:rsid w:val="00355CBD"/>
    <w:rsid w:val="003609EF"/>
    <w:rsid w:val="0036231A"/>
    <w:rsid w:val="00363428"/>
    <w:rsid w:val="00363956"/>
    <w:rsid w:val="00365344"/>
    <w:rsid w:val="00365ED0"/>
    <w:rsid w:val="00370625"/>
    <w:rsid w:val="00371887"/>
    <w:rsid w:val="00373420"/>
    <w:rsid w:val="00374DA9"/>
    <w:rsid w:val="00374DD4"/>
    <w:rsid w:val="003820FC"/>
    <w:rsid w:val="003857F0"/>
    <w:rsid w:val="003900C0"/>
    <w:rsid w:val="003962A7"/>
    <w:rsid w:val="003A1046"/>
    <w:rsid w:val="003A1367"/>
    <w:rsid w:val="003A374E"/>
    <w:rsid w:val="003A389B"/>
    <w:rsid w:val="003A683B"/>
    <w:rsid w:val="003A7CD0"/>
    <w:rsid w:val="003B5F1B"/>
    <w:rsid w:val="003B6726"/>
    <w:rsid w:val="003C117B"/>
    <w:rsid w:val="003C16B7"/>
    <w:rsid w:val="003C1FBF"/>
    <w:rsid w:val="003C2B97"/>
    <w:rsid w:val="003C4A64"/>
    <w:rsid w:val="003C582D"/>
    <w:rsid w:val="003D092A"/>
    <w:rsid w:val="003D454E"/>
    <w:rsid w:val="003D594B"/>
    <w:rsid w:val="003D6746"/>
    <w:rsid w:val="003D6976"/>
    <w:rsid w:val="003E1A36"/>
    <w:rsid w:val="003E2FB2"/>
    <w:rsid w:val="003E745D"/>
    <w:rsid w:val="003E7C88"/>
    <w:rsid w:val="003F0791"/>
    <w:rsid w:val="003F09C0"/>
    <w:rsid w:val="003F0B1E"/>
    <w:rsid w:val="003F0E68"/>
    <w:rsid w:val="003F42A7"/>
    <w:rsid w:val="003F44A1"/>
    <w:rsid w:val="003F64BE"/>
    <w:rsid w:val="003F6989"/>
    <w:rsid w:val="004016E5"/>
    <w:rsid w:val="00401907"/>
    <w:rsid w:val="00402813"/>
    <w:rsid w:val="00403FDB"/>
    <w:rsid w:val="00406BD2"/>
    <w:rsid w:val="00407F08"/>
    <w:rsid w:val="00410371"/>
    <w:rsid w:val="00423928"/>
    <w:rsid w:val="004242F1"/>
    <w:rsid w:val="0042546B"/>
    <w:rsid w:val="0042565D"/>
    <w:rsid w:val="0042584C"/>
    <w:rsid w:val="004262EA"/>
    <w:rsid w:val="00431F8F"/>
    <w:rsid w:val="00434360"/>
    <w:rsid w:val="00435225"/>
    <w:rsid w:val="00441543"/>
    <w:rsid w:val="0044301C"/>
    <w:rsid w:val="00443239"/>
    <w:rsid w:val="00446FF1"/>
    <w:rsid w:val="004507A9"/>
    <w:rsid w:val="0045100B"/>
    <w:rsid w:val="00451A7E"/>
    <w:rsid w:val="004550B4"/>
    <w:rsid w:val="00455138"/>
    <w:rsid w:val="00455B30"/>
    <w:rsid w:val="0046141A"/>
    <w:rsid w:val="004614C4"/>
    <w:rsid w:val="004623C9"/>
    <w:rsid w:val="00462677"/>
    <w:rsid w:val="00462D51"/>
    <w:rsid w:val="00464A5D"/>
    <w:rsid w:val="00467ED7"/>
    <w:rsid w:val="004714BA"/>
    <w:rsid w:val="00471B70"/>
    <w:rsid w:val="00472167"/>
    <w:rsid w:val="004738A4"/>
    <w:rsid w:val="00474A0E"/>
    <w:rsid w:val="00480B44"/>
    <w:rsid w:val="004825FB"/>
    <w:rsid w:val="00482C47"/>
    <w:rsid w:val="004856F7"/>
    <w:rsid w:val="00486B1A"/>
    <w:rsid w:val="00491BFF"/>
    <w:rsid w:val="004929B5"/>
    <w:rsid w:val="00494C8F"/>
    <w:rsid w:val="004950AB"/>
    <w:rsid w:val="00497A83"/>
    <w:rsid w:val="004A0C87"/>
    <w:rsid w:val="004A0FCA"/>
    <w:rsid w:val="004A3D56"/>
    <w:rsid w:val="004A69E3"/>
    <w:rsid w:val="004A6E35"/>
    <w:rsid w:val="004B24E7"/>
    <w:rsid w:val="004B56EC"/>
    <w:rsid w:val="004B5BCC"/>
    <w:rsid w:val="004B6643"/>
    <w:rsid w:val="004B7197"/>
    <w:rsid w:val="004B75B7"/>
    <w:rsid w:val="004C0749"/>
    <w:rsid w:val="004C14F8"/>
    <w:rsid w:val="004C3660"/>
    <w:rsid w:val="004C68DE"/>
    <w:rsid w:val="004C6A5E"/>
    <w:rsid w:val="004D068D"/>
    <w:rsid w:val="004D2AE3"/>
    <w:rsid w:val="004D50B1"/>
    <w:rsid w:val="004D7ED0"/>
    <w:rsid w:val="004E0490"/>
    <w:rsid w:val="004E193A"/>
    <w:rsid w:val="004E4923"/>
    <w:rsid w:val="004E5686"/>
    <w:rsid w:val="004E7672"/>
    <w:rsid w:val="004E7804"/>
    <w:rsid w:val="004F16B5"/>
    <w:rsid w:val="004F2F58"/>
    <w:rsid w:val="004F358E"/>
    <w:rsid w:val="004F465D"/>
    <w:rsid w:val="00500436"/>
    <w:rsid w:val="00500496"/>
    <w:rsid w:val="005013E8"/>
    <w:rsid w:val="0050150C"/>
    <w:rsid w:val="00502F5D"/>
    <w:rsid w:val="005056AB"/>
    <w:rsid w:val="00507029"/>
    <w:rsid w:val="00512087"/>
    <w:rsid w:val="005125AB"/>
    <w:rsid w:val="0051346F"/>
    <w:rsid w:val="0051580D"/>
    <w:rsid w:val="00515C9A"/>
    <w:rsid w:val="00515CF5"/>
    <w:rsid w:val="005165C2"/>
    <w:rsid w:val="00521D13"/>
    <w:rsid w:val="005253BD"/>
    <w:rsid w:val="005269F3"/>
    <w:rsid w:val="005305D4"/>
    <w:rsid w:val="00534034"/>
    <w:rsid w:val="005451A3"/>
    <w:rsid w:val="00547111"/>
    <w:rsid w:val="00551240"/>
    <w:rsid w:val="00552180"/>
    <w:rsid w:val="00560BC9"/>
    <w:rsid w:val="00560EFF"/>
    <w:rsid w:val="00561177"/>
    <w:rsid w:val="005635AF"/>
    <w:rsid w:val="00563CB3"/>
    <w:rsid w:val="00565F9F"/>
    <w:rsid w:val="00566088"/>
    <w:rsid w:val="00566877"/>
    <w:rsid w:val="0057023D"/>
    <w:rsid w:val="005714F8"/>
    <w:rsid w:val="00572324"/>
    <w:rsid w:val="00572478"/>
    <w:rsid w:val="00573682"/>
    <w:rsid w:val="00573E9B"/>
    <w:rsid w:val="005809C5"/>
    <w:rsid w:val="00581986"/>
    <w:rsid w:val="00582E58"/>
    <w:rsid w:val="00583B04"/>
    <w:rsid w:val="005874BD"/>
    <w:rsid w:val="00592D74"/>
    <w:rsid w:val="005949B8"/>
    <w:rsid w:val="00596535"/>
    <w:rsid w:val="005A11D5"/>
    <w:rsid w:val="005A1441"/>
    <w:rsid w:val="005A26E7"/>
    <w:rsid w:val="005A6F09"/>
    <w:rsid w:val="005A7B21"/>
    <w:rsid w:val="005B0BF4"/>
    <w:rsid w:val="005B6297"/>
    <w:rsid w:val="005C0687"/>
    <w:rsid w:val="005C16AE"/>
    <w:rsid w:val="005D0BA2"/>
    <w:rsid w:val="005D0EC6"/>
    <w:rsid w:val="005D2191"/>
    <w:rsid w:val="005D40FD"/>
    <w:rsid w:val="005D70D3"/>
    <w:rsid w:val="005D7A0E"/>
    <w:rsid w:val="005D7CE7"/>
    <w:rsid w:val="005E2C44"/>
    <w:rsid w:val="005E667A"/>
    <w:rsid w:val="005E7C77"/>
    <w:rsid w:val="005F2954"/>
    <w:rsid w:val="005F2BD2"/>
    <w:rsid w:val="005F4FD4"/>
    <w:rsid w:val="005F61B6"/>
    <w:rsid w:val="005F61DB"/>
    <w:rsid w:val="00602831"/>
    <w:rsid w:val="00604272"/>
    <w:rsid w:val="00605510"/>
    <w:rsid w:val="006116D6"/>
    <w:rsid w:val="0061290D"/>
    <w:rsid w:val="006136E5"/>
    <w:rsid w:val="00613754"/>
    <w:rsid w:val="00613784"/>
    <w:rsid w:val="0061575A"/>
    <w:rsid w:val="006203A4"/>
    <w:rsid w:val="00621188"/>
    <w:rsid w:val="00621247"/>
    <w:rsid w:val="0062360A"/>
    <w:rsid w:val="006257ED"/>
    <w:rsid w:val="00627ED5"/>
    <w:rsid w:val="00631C21"/>
    <w:rsid w:val="00634395"/>
    <w:rsid w:val="00634A8E"/>
    <w:rsid w:val="006364BD"/>
    <w:rsid w:val="00643747"/>
    <w:rsid w:val="00650B3A"/>
    <w:rsid w:val="00652018"/>
    <w:rsid w:val="006534F7"/>
    <w:rsid w:val="006540E6"/>
    <w:rsid w:val="00655920"/>
    <w:rsid w:val="006568D4"/>
    <w:rsid w:val="00661285"/>
    <w:rsid w:val="00661DE7"/>
    <w:rsid w:val="00665C47"/>
    <w:rsid w:val="006711CF"/>
    <w:rsid w:val="006713B5"/>
    <w:rsid w:val="00672760"/>
    <w:rsid w:val="00672882"/>
    <w:rsid w:val="00672F87"/>
    <w:rsid w:val="00673413"/>
    <w:rsid w:val="006752A4"/>
    <w:rsid w:val="00677AC0"/>
    <w:rsid w:val="0068159D"/>
    <w:rsid w:val="0068477A"/>
    <w:rsid w:val="006847A6"/>
    <w:rsid w:val="00684DD0"/>
    <w:rsid w:val="006878CA"/>
    <w:rsid w:val="00695808"/>
    <w:rsid w:val="0069586F"/>
    <w:rsid w:val="0069626B"/>
    <w:rsid w:val="00696C00"/>
    <w:rsid w:val="00696E89"/>
    <w:rsid w:val="006A1B89"/>
    <w:rsid w:val="006A1F87"/>
    <w:rsid w:val="006B0BA9"/>
    <w:rsid w:val="006B43C8"/>
    <w:rsid w:val="006B46FB"/>
    <w:rsid w:val="006B65E4"/>
    <w:rsid w:val="006C54FD"/>
    <w:rsid w:val="006D631D"/>
    <w:rsid w:val="006E1810"/>
    <w:rsid w:val="006E21FB"/>
    <w:rsid w:val="006E2C3C"/>
    <w:rsid w:val="006E48D8"/>
    <w:rsid w:val="006E5B72"/>
    <w:rsid w:val="006F0195"/>
    <w:rsid w:val="006F08E1"/>
    <w:rsid w:val="006F19CE"/>
    <w:rsid w:val="006F2439"/>
    <w:rsid w:val="006F4114"/>
    <w:rsid w:val="007114AF"/>
    <w:rsid w:val="00726990"/>
    <w:rsid w:val="00730E92"/>
    <w:rsid w:val="00732466"/>
    <w:rsid w:val="00736D10"/>
    <w:rsid w:val="00736EB6"/>
    <w:rsid w:val="00741F6D"/>
    <w:rsid w:val="00743025"/>
    <w:rsid w:val="007459BF"/>
    <w:rsid w:val="00745B8B"/>
    <w:rsid w:val="00746302"/>
    <w:rsid w:val="00750B58"/>
    <w:rsid w:val="00753DA6"/>
    <w:rsid w:val="00755E42"/>
    <w:rsid w:val="00765CA2"/>
    <w:rsid w:val="00772E7D"/>
    <w:rsid w:val="007739D2"/>
    <w:rsid w:val="007743E5"/>
    <w:rsid w:val="00776653"/>
    <w:rsid w:val="007776B0"/>
    <w:rsid w:val="00781453"/>
    <w:rsid w:val="00781823"/>
    <w:rsid w:val="00781867"/>
    <w:rsid w:val="00783DE7"/>
    <w:rsid w:val="007849FE"/>
    <w:rsid w:val="0078606E"/>
    <w:rsid w:val="00786A76"/>
    <w:rsid w:val="00787982"/>
    <w:rsid w:val="00791F5B"/>
    <w:rsid w:val="00792342"/>
    <w:rsid w:val="00792382"/>
    <w:rsid w:val="00793142"/>
    <w:rsid w:val="0079447D"/>
    <w:rsid w:val="007977A8"/>
    <w:rsid w:val="007B05B8"/>
    <w:rsid w:val="007B222E"/>
    <w:rsid w:val="007B3CD1"/>
    <w:rsid w:val="007B512A"/>
    <w:rsid w:val="007B5EA4"/>
    <w:rsid w:val="007C2097"/>
    <w:rsid w:val="007C3321"/>
    <w:rsid w:val="007C42FF"/>
    <w:rsid w:val="007C53B4"/>
    <w:rsid w:val="007C773E"/>
    <w:rsid w:val="007D4DC0"/>
    <w:rsid w:val="007D59F5"/>
    <w:rsid w:val="007D65A7"/>
    <w:rsid w:val="007D6A07"/>
    <w:rsid w:val="007D7CEF"/>
    <w:rsid w:val="007E1E2A"/>
    <w:rsid w:val="007E2B75"/>
    <w:rsid w:val="007E2BEF"/>
    <w:rsid w:val="007E3208"/>
    <w:rsid w:val="007E4507"/>
    <w:rsid w:val="007E5365"/>
    <w:rsid w:val="007E6033"/>
    <w:rsid w:val="007E74E8"/>
    <w:rsid w:val="007F16B1"/>
    <w:rsid w:val="007F3F93"/>
    <w:rsid w:val="007F68C0"/>
    <w:rsid w:val="007F6E07"/>
    <w:rsid w:val="007F7259"/>
    <w:rsid w:val="008003D0"/>
    <w:rsid w:val="00802F9A"/>
    <w:rsid w:val="00803DA4"/>
    <w:rsid w:val="008040A8"/>
    <w:rsid w:val="008050D0"/>
    <w:rsid w:val="00807962"/>
    <w:rsid w:val="00811DDC"/>
    <w:rsid w:val="008127DF"/>
    <w:rsid w:val="008162AA"/>
    <w:rsid w:val="00817A2A"/>
    <w:rsid w:val="00817DC3"/>
    <w:rsid w:val="0082500F"/>
    <w:rsid w:val="008265B9"/>
    <w:rsid w:val="008279FA"/>
    <w:rsid w:val="0083074E"/>
    <w:rsid w:val="008339DB"/>
    <w:rsid w:val="0083562C"/>
    <w:rsid w:val="008359C8"/>
    <w:rsid w:val="008363F3"/>
    <w:rsid w:val="00836528"/>
    <w:rsid w:val="0084316F"/>
    <w:rsid w:val="0084492A"/>
    <w:rsid w:val="00844A02"/>
    <w:rsid w:val="00850519"/>
    <w:rsid w:val="00855505"/>
    <w:rsid w:val="0086152E"/>
    <w:rsid w:val="008626E7"/>
    <w:rsid w:val="00866377"/>
    <w:rsid w:val="00866390"/>
    <w:rsid w:val="00870EE7"/>
    <w:rsid w:val="00872838"/>
    <w:rsid w:val="00872A3D"/>
    <w:rsid w:val="0087608E"/>
    <w:rsid w:val="008760D5"/>
    <w:rsid w:val="008762CA"/>
    <w:rsid w:val="00881883"/>
    <w:rsid w:val="008828AB"/>
    <w:rsid w:val="0088587E"/>
    <w:rsid w:val="008863B9"/>
    <w:rsid w:val="00886EFE"/>
    <w:rsid w:val="0089061F"/>
    <w:rsid w:val="00893247"/>
    <w:rsid w:val="0089666F"/>
    <w:rsid w:val="008A08DB"/>
    <w:rsid w:val="008A2386"/>
    <w:rsid w:val="008A249A"/>
    <w:rsid w:val="008A30C6"/>
    <w:rsid w:val="008A3AEE"/>
    <w:rsid w:val="008A3D5B"/>
    <w:rsid w:val="008A45A6"/>
    <w:rsid w:val="008A4765"/>
    <w:rsid w:val="008A53D9"/>
    <w:rsid w:val="008A714B"/>
    <w:rsid w:val="008B0969"/>
    <w:rsid w:val="008B0E20"/>
    <w:rsid w:val="008B145C"/>
    <w:rsid w:val="008B2201"/>
    <w:rsid w:val="008B5F56"/>
    <w:rsid w:val="008B6EED"/>
    <w:rsid w:val="008B71C6"/>
    <w:rsid w:val="008C4A14"/>
    <w:rsid w:val="008C4B88"/>
    <w:rsid w:val="008C5A8F"/>
    <w:rsid w:val="008C6AC9"/>
    <w:rsid w:val="008C6E44"/>
    <w:rsid w:val="008D0648"/>
    <w:rsid w:val="008D0D29"/>
    <w:rsid w:val="008D1143"/>
    <w:rsid w:val="008D3FBA"/>
    <w:rsid w:val="008D65B4"/>
    <w:rsid w:val="008E068F"/>
    <w:rsid w:val="008E157F"/>
    <w:rsid w:val="008E1EFE"/>
    <w:rsid w:val="008E2896"/>
    <w:rsid w:val="008F200A"/>
    <w:rsid w:val="008F301F"/>
    <w:rsid w:val="008F3789"/>
    <w:rsid w:val="008F3FAD"/>
    <w:rsid w:val="008F686C"/>
    <w:rsid w:val="008F7098"/>
    <w:rsid w:val="0090535A"/>
    <w:rsid w:val="009074AD"/>
    <w:rsid w:val="00907518"/>
    <w:rsid w:val="00910701"/>
    <w:rsid w:val="00911A21"/>
    <w:rsid w:val="00911FC9"/>
    <w:rsid w:val="0091443E"/>
    <w:rsid w:val="009148DE"/>
    <w:rsid w:val="00916A68"/>
    <w:rsid w:val="00920ECB"/>
    <w:rsid w:val="009245BB"/>
    <w:rsid w:val="00924C7F"/>
    <w:rsid w:val="00926BEB"/>
    <w:rsid w:val="00926EA7"/>
    <w:rsid w:val="00930A12"/>
    <w:rsid w:val="00934E2B"/>
    <w:rsid w:val="00935DD5"/>
    <w:rsid w:val="009360F3"/>
    <w:rsid w:val="009410CD"/>
    <w:rsid w:val="009415C4"/>
    <w:rsid w:val="00941E30"/>
    <w:rsid w:val="00942DF6"/>
    <w:rsid w:val="00945633"/>
    <w:rsid w:val="009463AA"/>
    <w:rsid w:val="00947EA4"/>
    <w:rsid w:val="00950073"/>
    <w:rsid w:val="00950E0A"/>
    <w:rsid w:val="00951DCB"/>
    <w:rsid w:val="0095329F"/>
    <w:rsid w:val="00955CDA"/>
    <w:rsid w:val="00957797"/>
    <w:rsid w:val="00960F83"/>
    <w:rsid w:val="00963F50"/>
    <w:rsid w:val="0096740B"/>
    <w:rsid w:val="00971567"/>
    <w:rsid w:val="009749F5"/>
    <w:rsid w:val="00975D3E"/>
    <w:rsid w:val="009777D9"/>
    <w:rsid w:val="00982515"/>
    <w:rsid w:val="009909C9"/>
    <w:rsid w:val="00991212"/>
    <w:rsid w:val="00991B88"/>
    <w:rsid w:val="009933BB"/>
    <w:rsid w:val="00994313"/>
    <w:rsid w:val="009962CE"/>
    <w:rsid w:val="00996AFD"/>
    <w:rsid w:val="009A5753"/>
    <w:rsid w:val="009A579D"/>
    <w:rsid w:val="009B0FB3"/>
    <w:rsid w:val="009B7BEB"/>
    <w:rsid w:val="009C172B"/>
    <w:rsid w:val="009C4EEF"/>
    <w:rsid w:val="009D06DF"/>
    <w:rsid w:val="009D2EA4"/>
    <w:rsid w:val="009D7442"/>
    <w:rsid w:val="009E0A74"/>
    <w:rsid w:val="009E3297"/>
    <w:rsid w:val="009F328A"/>
    <w:rsid w:val="009F52F7"/>
    <w:rsid w:val="009F59D7"/>
    <w:rsid w:val="009F728A"/>
    <w:rsid w:val="009F734F"/>
    <w:rsid w:val="00A004EA"/>
    <w:rsid w:val="00A01674"/>
    <w:rsid w:val="00A03299"/>
    <w:rsid w:val="00A05C3C"/>
    <w:rsid w:val="00A06302"/>
    <w:rsid w:val="00A0719D"/>
    <w:rsid w:val="00A1047E"/>
    <w:rsid w:val="00A106DE"/>
    <w:rsid w:val="00A123E4"/>
    <w:rsid w:val="00A13D95"/>
    <w:rsid w:val="00A14475"/>
    <w:rsid w:val="00A16F95"/>
    <w:rsid w:val="00A20603"/>
    <w:rsid w:val="00A228AD"/>
    <w:rsid w:val="00A23EA2"/>
    <w:rsid w:val="00A246B6"/>
    <w:rsid w:val="00A26758"/>
    <w:rsid w:val="00A27E44"/>
    <w:rsid w:val="00A43484"/>
    <w:rsid w:val="00A46344"/>
    <w:rsid w:val="00A46DD4"/>
    <w:rsid w:val="00A47E70"/>
    <w:rsid w:val="00A47F24"/>
    <w:rsid w:val="00A50CF0"/>
    <w:rsid w:val="00A50F97"/>
    <w:rsid w:val="00A53235"/>
    <w:rsid w:val="00A539AC"/>
    <w:rsid w:val="00A53D22"/>
    <w:rsid w:val="00A55BA7"/>
    <w:rsid w:val="00A55F22"/>
    <w:rsid w:val="00A564E7"/>
    <w:rsid w:val="00A57791"/>
    <w:rsid w:val="00A579BF"/>
    <w:rsid w:val="00A63962"/>
    <w:rsid w:val="00A67D62"/>
    <w:rsid w:val="00A70245"/>
    <w:rsid w:val="00A74EF6"/>
    <w:rsid w:val="00A7671C"/>
    <w:rsid w:val="00A80A56"/>
    <w:rsid w:val="00A818B8"/>
    <w:rsid w:val="00A81CDF"/>
    <w:rsid w:val="00A84B2A"/>
    <w:rsid w:val="00A86C23"/>
    <w:rsid w:val="00A87534"/>
    <w:rsid w:val="00A876E0"/>
    <w:rsid w:val="00A913E8"/>
    <w:rsid w:val="00A948F0"/>
    <w:rsid w:val="00A94A65"/>
    <w:rsid w:val="00A957D9"/>
    <w:rsid w:val="00A96F39"/>
    <w:rsid w:val="00AA1E13"/>
    <w:rsid w:val="00AA1E55"/>
    <w:rsid w:val="00AA2AD8"/>
    <w:rsid w:val="00AA2CBC"/>
    <w:rsid w:val="00AA64FF"/>
    <w:rsid w:val="00AA774C"/>
    <w:rsid w:val="00AB370D"/>
    <w:rsid w:val="00AB480C"/>
    <w:rsid w:val="00AB4BC3"/>
    <w:rsid w:val="00AB6839"/>
    <w:rsid w:val="00AB68CF"/>
    <w:rsid w:val="00AB7088"/>
    <w:rsid w:val="00AC1D43"/>
    <w:rsid w:val="00AC5820"/>
    <w:rsid w:val="00AD1CD8"/>
    <w:rsid w:val="00AD3F64"/>
    <w:rsid w:val="00AD4513"/>
    <w:rsid w:val="00AD7B85"/>
    <w:rsid w:val="00AD7FC0"/>
    <w:rsid w:val="00AE30E9"/>
    <w:rsid w:val="00AE352F"/>
    <w:rsid w:val="00AE396E"/>
    <w:rsid w:val="00AE3FB5"/>
    <w:rsid w:val="00AE54D7"/>
    <w:rsid w:val="00AE6782"/>
    <w:rsid w:val="00AE7B59"/>
    <w:rsid w:val="00AF0228"/>
    <w:rsid w:val="00AF1788"/>
    <w:rsid w:val="00AF33E9"/>
    <w:rsid w:val="00AF3DC6"/>
    <w:rsid w:val="00AF4D90"/>
    <w:rsid w:val="00AF627A"/>
    <w:rsid w:val="00B00BAF"/>
    <w:rsid w:val="00B07536"/>
    <w:rsid w:val="00B07B79"/>
    <w:rsid w:val="00B12A50"/>
    <w:rsid w:val="00B21586"/>
    <w:rsid w:val="00B22276"/>
    <w:rsid w:val="00B22555"/>
    <w:rsid w:val="00B258BB"/>
    <w:rsid w:val="00B26CA2"/>
    <w:rsid w:val="00B273AF"/>
    <w:rsid w:val="00B277F1"/>
    <w:rsid w:val="00B3172E"/>
    <w:rsid w:val="00B36CB2"/>
    <w:rsid w:val="00B4091B"/>
    <w:rsid w:val="00B4527A"/>
    <w:rsid w:val="00B47112"/>
    <w:rsid w:val="00B47379"/>
    <w:rsid w:val="00B47A2C"/>
    <w:rsid w:val="00B507BE"/>
    <w:rsid w:val="00B52AAE"/>
    <w:rsid w:val="00B544E6"/>
    <w:rsid w:val="00B57651"/>
    <w:rsid w:val="00B60BAB"/>
    <w:rsid w:val="00B619F8"/>
    <w:rsid w:val="00B64738"/>
    <w:rsid w:val="00B67B97"/>
    <w:rsid w:val="00B70B64"/>
    <w:rsid w:val="00B73A6E"/>
    <w:rsid w:val="00B80BDC"/>
    <w:rsid w:val="00B8454B"/>
    <w:rsid w:val="00B85729"/>
    <w:rsid w:val="00B86B2E"/>
    <w:rsid w:val="00B9176E"/>
    <w:rsid w:val="00B93476"/>
    <w:rsid w:val="00B94873"/>
    <w:rsid w:val="00B968C8"/>
    <w:rsid w:val="00BA35D5"/>
    <w:rsid w:val="00BA3EC5"/>
    <w:rsid w:val="00BA44AC"/>
    <w:rsid w:val="00BA51D9"/>
    <w:rsid w:val="00BA5E82"/>
    <w:rsid w:val="00BA706D"/>
    <w:rsid w:val="00BA7BE3"/>
    <w:rsid w:val="00BB3B94"/>
    <w:rsid w:val="00BB5DFC"/>
    <w:rsid w:val="00BB744C"/>
    <w:rsid w:val="00BC17C1"/>
    <w:rsid w:val="00BC256C"/>
    <w:rsid w:val="00BC49A3"/>
    <w:rsid w:val="00BC6206"/>
    <w:rsid w:val="00BC67A8"/>
    <w:rsid w:val="00BD253E"/>
    <w:rsid w:val="00BD260D"/>
    <w:rsid w:val="00BD279D"/>
    <w:rsid w:val="00BD2CAF"/>
    <w:rsid w:val="00BD6BB8"/>
    <w:rsid w:val="00BD75CF"/>
    <w:rsid w:val="00BE085A"/>
    <w:rsid w:val="00BE3283"/>
    <w:rsid w:val="00BE38F7"/>
    <w:rsid w:val="00BE5274"/>
    <w:rsid w:val="00BE5292"/>
    <w:rsid w:val="00BE5621"/>
    <w:rsid w:val="00BE5DAB"/>
    <w:rsid w:val="00BF2B42"/>
    <w:rsid w:val="00BF51E8"/>
    <w:rsid w:val="00BF5E34"/>
    <w:rsid w:val="00BF6BAF"/>
    <w:rsid w:val="00BF7500"/>
    <w:rsid w:val="00C00199"/>
    <w:rsid w:val="00C00927"/>
    <w:rsid w:val="00C03293"/>
    <w:rsid w:val="00C14A24"/>
    <w:rsid w:val="00C20B0A"/>
    <w:rsid w:val="00C216B2"/>
    <w:rsid w:val="00C26146"/>
    <w:rsid w:val="00C265EF"/>
    <w:rsid w:val="00C42534"/>
    <w:rsid w:val="00C444E6"/>
    <w:rsid w:val="00C4452A"/>
    <w:rsid w:val="00C45565"/>
    <w:rsid w:val="00C51CB1"/>
    <w:rsid w:val="00C57314"/>
    <w:rsid w:val="00C57A10"/>
    <w:rsid w:val="00C60256"/>
    <w:rsid w:val="00C62066"/>
    <w:rsid w:val="00C62542"/>
    <w:rsid w:val="00C62812"/>
    <w:rsid w:val="00C6400D"/>
    <w:rsid w:val="00C6622E"/>
    <w:rsid w:val="00C66BA2"/>
    <w:rsid w:val="00C6769C"/>
    <w:rsid w:val="00C7070D"/>
    <w:rsid w:val="00C73032"/>
    <w:rsid w:val="00C756EB"/>
    <w:rsid w:val="00C75799"/>
    <w:rsid w:val="00C7588C"/>
    <w:rsid w:val="00C75BA9"/>
    <w:rsid w:val="00C772CE"/>
    <w:rsid w:val="00C77FD5"/>
    <w:rsid w:val="00C81F00"/>
    <w:rsid w:val="00C82212"/>
    <w:rsid w:val="00C8328D"/>
    <w:rsid w:val="00C93A96"/>
    <w:rsid w:val="00C941C8"/>
    <w:rsid w:val="00C94F83"/>
    <w:rsid w:val="00C95985"/>
    <w:rsid w:val="00C9637D"/>
    <w:rsid w:val="00CB0A8F"/>
    <w:rsid w:val="00CB267A"/>
    <w:rsid w:val="00CB3401"/>
    <w:rsid w:val="00CB5B52"/>
    <w:rsid w:val="00CB5EC6"/>
    <w:rsid w:val="00CC0CA4"/>
    <w:rsid w:val="00CC26C1"/>
    <w:rsid w:val="00CC336E"/>
    <w:rsid w:val="00CC3EBC"/>
    <w:rsid w:val="00CC3FD1"/>
    <w:rsid w:val="00CC45A9"/>
    <w:rsid w:val="00CC5026"/>
    <w:rsid w:val="00CC68D0"/>
    <w:rsid w:val="00CD0C27"/>
    <w:rsid w:val="00CD18D2"/>
    <w:rsid w:val="00CD5483"/>
    <w:rsid w:val="00CD5D6F"/>
    <w:rsid w:val="00CD5D72"/>
    <w:rsid w:val="00CE0AB4"/>
    <w:rsid w:val="00CE1DA9"/>
    <w:rsid w:val="00CE3A7C"/>
    <w:rsid w:val="00CE57EA"/>
    <w:rsid w:val="00CE5B98"/>
    <w:rsid w:val="00CE5F19"/>
    <w:rsid w:val="00CF0CFC"/>
    <w:rsid w:val="00CF1517"/>
    <w:rsid w:val="00CF6799"/>
    <w:rsid w:val="00D004E7"/>
    <w:rsid w:val="00D03F9A"/>
    <w:rsid w:val="00D058E2"/>
    <w:rsid w:val="00D0664E"/>
    <w:rsid w:val="00D06D51"/>
    <w:rsid w:val="00D079AB"/>
    <w:rsid w:val="00D103E3"/>
    <w:rsid w:val="00D120A1"/>
    <w:rsid w:val="00D121ED"/>
    <w:rsid w:val="00D21DEE"/>
    <w:rsid w:val="00D22076"/>
    <w:rsid w:val="00D24991"/>
    <w:rsid w:val="00D268E2"/>
    <w:rsid w:val="00D31367"/>
    <w:rsid w:val="00D34FEA"/>
    <w:rsid w:val="00D41BF8"/>
    <w:rsid w:val="00D50255"/>
    <w:rsid w:val="00D522FD"/>
    <w:rsid w:val="00D54E6F"/>
    <w:rsid w:val="00D5606B"/>
    <w:rsid w:val="00D611EF"/>
    <w:rsid w:val="00D6180F"/>
    <w:rsid w:val="00D61E64"/>
    <w:rsid w:val="00D628D3"/>
    <w:rsid w:val="00D63B92"/>
    <w:rsid w:val="00D65BB8"/>
    <w:rsid w:val="00D66520"/>
    <w:rsid w:val="00D72F41"/>
    <w:rsid w:val="00D73A12"/>
    <w:rsid w:val="00D73BD2"/>
    <w:rsid w:val="00D8298D"/>
    <w:rsid w:val="00D8417D"/>
    <w:rsid w:val="00D84504"/>
    <w:rsid w:val="00D86534"/>
    <w:rsid w:val="00D86CBA"/>
    <w:rsid w:val="00D874E8"/>
    <w:rsid w:val="00D9371C"/>
    <w:rsid w:val="00D96E0C"/>
    <w:rsid w:val="00D979A5"/>
    <w:rsid w:val="00DA1D16"/>
    <w:rsid w:val="00DA3390"/>
    <w:rsid w:val="00DA3F9D"/>
    <w:rsid w:val="00DA5623"/>
    <w:rsid w:val="00DA667E"/>
    <w:rsid w:val="00DA76ED"/>
    <w:rsid w:val="00DB17BC"/>
    <w:rsid w:val="00DB4E70"/>
    <w:rsid w:val="00DB6B1E"/>
    <w:rsid w:val="00DC126A"/>
    <w:rsid w:val="00DC3AB5"/>
    <w:rsid w:val="00DC4D70"/>
    <w:rsid w:val="00DC6AB4"/>
    <w:rsid w:val="00DD28E4"/>
    <w:rsid w:val="00DD3CBF"/>
    <w:rsid w:val="00DD7ABA"/>
    <w:rsid w:val="00DE1FC8"/>
    <w:rsid w:val="00DE2469"/>
    <w:rsid w:val="00DE34CF"/>
    <w:rsid w:val="00DE5DB3"/>
    <w:rsid w:val="00DE7D06"/>
    <w:rsid w:val="00DF212E"/>
    <w:rsid w:val="00DF2D2A"/>
    <w:rsid w:val="00DF54B8"/>
    <w:rsid w:val="00DF6759"/>
    <w:rsid w:val="00DF6DCA"/>
    <w:rsid w:val="00E00BB1"/>
    <w:rsid w:val="00E02960"/>
    <w:rsid w:val="00E0406C"/>
    <w:rsid w:val="00E04615"/>
    <w:rsid w:val="00E05055"/>
    <w:rsid w:val="00E05198"/>
    <w:rsid w:val="00E056FF"/>
    <w:rsid w:val="00E11362"/>
    <w:rsid w:val="00E116AA"/>
    <w:rsid w:val="00E13BF9"/>
    <w:rsid w:val="00E13F3D"/>
    <w:rsid w:val="00E1592A"/>
    <w:rsid w:val="00E2173F"/>
    <w:rsid w:val="00E22AF6"/>
    <w:rsid w:val="00E24D85"/>
    <w:rsid w:val="00E256E4"/>
    <w:rsid w:val="00E2776A"/>
    <w:rsid w:val="00E2792C"/>
    <w:rsid w:val="00E302A6"/>
    <w:rsid w:val="00E311D4"/>
    <w:rsid w:val="00E341C3"/>
    <w:rsid w:val="00E34898"/>
    <w:rsid w:val="00E35C5E"/>
    <w:rsid w:val="00E35DBE"/>
    <w:rsid w:val="00E379C7"/>
    <w:rsid w:val="00E37BDE"/>
    <w:rsid w:val="00E51F7F"/>
    <w:rsid w:val="00E53790"/>
    <w:rsid w:val="00E53B23"/>
    <w:rsid w:val="00E55BEA"/>
    <w:rsid w:val="00E56FEC"/>
    <w:rsid w:val="00E57BCA"/>
    <w:rsid w:val="00E62611"/>
    <w:rsid w:val="00E63A9F"/>
    <w:rsid w:val="00E7233D"/>
    <w:rsid w:val="00E75848"/>
    <w:rsid w:val="00E77866"/>
    <w:rsid w:val="00E802A2"/>
    <w:rsid w:val="00E80A60"/>
    <w:rsid w:val="00E80CFA"/>
    <w:rsid w:val="00E81487"/>
    <w:rsid w:val="00E85369"/>
    <w:rsid w:val="00E9081F"/>
    <w:rsid w:val="00E9147B"/>
    <w:rsid w:val="00E92F7E"/>
    <w:rsid w:val="00E96241"/>
    <w:rsid w:val="00EA0510"/>
    <w:rsid w:val="00EA166C"/>
    <w:rsid w:val="00EA46B2"/>
    <w:rsid w:val="00EA769E"/>
    <w:rsid w:val="00EB09B7"/>
    <w:rsid w:val="00EB49CC"/>
    <w:rsid w:val="00EB50A7"/>
    <w:rsid w:val="00EB5A2E"/>
    <w:rsid w:val="00EB6CA0"/>
    <w:rsid w:val="00EB7BD7"/>
    <w:rsid w:val="00EC008D"/>
    <w:rsid w:val="00EC4FA8"/>
    <w:rsid w:val="00EC5544"/>
    <w:rsid w:val="00EC5EE5"/>
    <w:rsid w:val="00EC6688"/>
    <w:rsid w:val="00EC6D64"/>
    <w:rsid w:val="00EC78C4"/>
    <w:rsid w:val="00ED396F"/>
    <w:rsid w:val="00ED5812"/>
    <w:rsid w:val="00ED598B"/>
    <w:rsid w:val="00EE0665"/>
    <w:rsid w:val="00EE0957"/>
    <w:rsid w:val="00EE0BC0"/>
    <w:rsid w:val="00EE4B1E"/>
    <w:rsid w:val="00EE5C54"/>
    <w:rsid w:val="00EE7D7C"/>
    <w:rsid w:val="00EF294B"/>
    <w:rsid w:val="00EF74F2"/>
    <w:rsid w:val="00EF7E61"/>
    <w:rsid w:val="00F05389"/>
    <w:rsid w:val="00F10097"/>
    <w:rsid w:val="00F12BCE"/>
    <w:rsid w:val="00F1370B"/>
    <w:rsid w:val="00F15DE3"/>
    <w:rsid w:val="00F23015"/>
    <w:rsid w:val="00F253AA"/>
    <w:rsid w:val="00F25B26"/>
    <w:rsid w:val="00F25D98"/>
    <w:rsid w:val="00F300FB"/>
    <w:rsid w:val="00F3274E"/>
    <w:rsid w:val="00F33164"/>
    <w:rsid w:val="00F3400B"/>
    <w:rsid w:val="00F34D17"/>
    <w:rsid w:val="00F4052E"/>
    <w:rsid w:val="00F41ED7"/>
    <w:rsid w:val="00F42491"/>
    <w:rsid w:val="00F4356E"/>
    <w:rsid w:val="00F45343"/>
    <w:rsid w:val="00F46EEC"/>
    <w:rsid w:val="00F54B90"/>
    <w:rsid w:val="00F54D6E"/>
    <w:rsid w:val="00F57116"/>
    <w:rsid w:val="00F63ADD"/>
    <w:rsid w:val="00F668D9"/>
    <w:rsid w:val="00F671BA"/>
    <w:rsid w:val="00F7318C"/>
    <w:rsid w:val="00F742F7"/>
    <w:rsid w:val="00F7529A"/>
    <w:rsid w:val="00F76F29"/>
    <w:rsid w:val="00F8298E"/>
    <w:rsid w:val="00F83759"/>
    <w:rsid w:val="00F873B2"/>
    <w:rsid w:val="00F87FBA"/>
    <w:rsid w:val="00F94FFB"/>
    <w:rsid w:val="00F95F2C"/>
    <w:rsid w:val="00FA049B"/>
    <w:rsid w:val="00FA21DF"/>
    <w:rsid w:val="00FB2227"/>
    <w:rsid w:val="00FB6386"/>
    <w:rsid w:val="00FB6C06"/>
    <w:rsid w:val="00FB6FD9"/>
    <w:rsid w:val="00FC40A7"/>
    <w:rsid w:val="00FC5C5B"/>
    <w:rsid w:val="00FC6980"/>
    <w:rsid w:val="00FD223A"/>
    <w:rsid w:val="00FE443F"/>
    <w:rsid w:val="00FF49AF"/>
    <w:rsid w:val="00FF4A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Cite"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100B"/>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NOChar">
    <w:name w:val="NO Char"/>
    <w:link w:val="NO"/>
    <w:locked/>
    <w:rsid w:val="00023787"/>
    <w:rPr>
      <w:rFonts w:ascii="Times New Roman" w:hAnsi="Times New Roman"/>
      <w:lang w:val="en-GB" w:eastAsia="en-US"/>
    </w:rPr>
  </w:style>
  <w:style w:type="character" w:customStyle="1" w:styleId="B1Char">
    <w:name w:val="B1 Char"/>
    <w:link w:val="B1"/>
    <w:qFormat/>
    <w:locked/>
    <w:rsid w:val="00023787"/>
    <w:rPr>
      <w:rFonts w:ascii="Times New Roman" w:hAnsi="Times New Roman"/>
      <w:lang w:val="en-GB" w:eastAsia="en-US"/>
    </w:rPr>
  </w:style>
  <w:style w:type="character" w:customStyle="1" w:styleId="B2Char">
    <w:name w:val="B2 Char"/>
    <w:link w:val="B2"/>
    <w:qFormat/>
    <w:locked/>
    <w:rsid w:val="00765CA2"/>
    <w:rPr>
      <w:rFonts w:ascii="Times New Roman" w:hAnsi="Times New Roman"/>
      <w:lang w:val="en-GB" w:eastAsia="en-US"/>
    </w:rPr>
  </w:style>
  <w:style w:type="character" w:customStyle="1" w:styleId="2Char">
    <w:name w:val="标题 2 Char"/>
    <w:basedOn w:val="a0"/>
    <w:link w:val="2"/>
    <w:rsid w:val="00A539AC"/>
    <w:rPr>
      <w:rFonts w:ascii="Arial" w:hAnsi="Arial"/>
      <w:sz w:val="32"/>
      <w:lang w:val="en-GB" w:eastAsia="en-US"/>
    </w:rPr>
  </w:style>
  <w:style w:type="character" w:customStyle="1" w:styleId="3Char">
    <w:name w:val="标题 3 Char"/>
    <w:basedOn w:val="a0"/>
    <w:link w:val="3"/>
    <w:rsid w:val="00A539AC"/>
    <w:rPr>
      <w:rFonts w:ascii="Arial" w:hAnsi="Arial"/>
      <w:sz w:val="28"/>
      <w:lang w:val="en-GB" w:eastAsia="en-US"/>
    </w:rPr>
  </w:style>
  <w:style w:type="character" w:customStyle="1" w:styleId="apple-converted-space">
    <w:name w:val="apple-converted-space"/>
    <w:basedOn w:val="a0"/>
    <w:rsid w:val="00224817"/>
  </w:style>
  <w:style w:type="character" w:customStyle="1" w:styleId="TFChar">
    <w:name w:val="TF Char"/>
    <w:link w:val="TF"/>
    <w:locked/>
    <w:rsid w:val="00102483"/>
    <w:rPr>
      <w:rFonts w:ascii="Arial" w:hAnsi="Arial"/>
      <w:b/>
      <w:lang w:val="en-GB" w:eastAsia="en-US"/>
    </w:rPr>
  </w:style>
  <w:style w:type="character" w:customStyle="1" w:styleId="EditorsNoteChar">
    <w:name w:val="Editor's Note Char"/>
    <w:aliases w:val="EN Char"/>
    <w:link w:val="EditorsNote"/>
    <w:rsid w:val="00FE443F"/>
    <w:rPr>
      <w:rFonts w:ascii="Times New Roman" w:hAnsi="Times New Roman"/>
      <w:color w:val="FF0000"/>
      <w:lang w:val="en-GB" w:eastAsia="en-US"/>
    </w:rPr>
  </w:style>
  <w:style w:type="character" w:customStyle="1" w:styleId="EXCar">
    <w:name w:val="EX Car"/>
    <w:link w:val="EX"/>
    <w:rsid w:val="006711CF"/>
    <w:rPr>
      <w:rFonts w:ascii="Times New Roman" w:hAnsi="Times New Roman"/>
      <w:lang w:val="en-GB" w:eastAsia="en-US"/>
    </w:rPr>
  </w:style>
  <w:style w:type="character" w:customStyle="1" w:styleId="TALChar">
    <w:name w:val="TAL Char"/>
    <w:link w:val="TAL"/>
    <w:qFormat/>
    <w:rsid w:val="00F3400B"/>
    <w:rPr>
      <w:rFonts w:ascii="Arial" w:hAnsi="Arial"/>
      <w:sz w:val="18"/>
      <w:lang w:val="en-GB" w:eastAsia="en-US"/>
    </w:rPr>
  </w:style>
  <w:style w:type="character" w:customStyle="1" w:styleId="TACChar">
    <w:name w:val="TAC Char"/>
    <w:link w:val="TAC"/>
    <w:qFormat/>
    <w:rsid w:val="00F3400B"/>
    <w:rPr>
      <w:rFonts w:ascii="Arial" w:hAnsi="Arial"/>
      <w:sz w:val="18"/>
      <w:lang w:val="en-GB" w:eastAsia="en-US"/>
    </w:rPr>
  </w:style>
  <w:style w:type="character" w:customStyle="1" w:styleId="THChar">
    <w:name w:val="TH Char"/>
    <w:link w:val="TH"/>
    <w:qFormat/>
    <w:locked/>
    <w:rsid w:val="00F3400B"/>
    <w:rPr>
      <w:rFonts w:ascii="Arial" w:hAnsi="Arial"/>
      <w:b/>
      <w:lang w:val="en-GB" w:eastAsia="en-US"/>
    </w:rPr>
  </w:style>
  <w:style w:type="character" w:customStyle="1" w:styleId="TAHChar">
    <w:name w:val="TAH Char"/>
    <w:link w:val="TAH"/>
    <w:qFormat/>
    <w:locked/>
    <w:rsid w:val="00F3400B"/>
    <w:rPr>
      <w:rFonts w:ascii="Arial" w:hAnsi="Arial"/>
      <w:b/>
      <w:sz w:val="18"/>
      <w:lang w:val="en-GB" w:eastAsia="en-US"/>
    </w:rPr>
  </w:style>
  <w:style w:type="character" w:customStyle="1" w:styleId="PLChar">
    <w:name w:val="PL Char"/>
    <w:link w:val="PL"/>
    <w:qFormat/>
    <w:locked/>
    <w:rsid w:val="00F3400B"/>
    <w:rPr>
      <w:rFonts w:ascii="Courier New" w:hAnsi="Courier New"/>
      <w:noProof/>
      <w:sz w:val="16"/>
      <w:lang w:val="en-GB" w:eastAsia="en-US"/>
    </w:rPr>
  </w:style>
  <w:style w:type="paragraph" w:customStyle="1" w:styleId="ASN1TABLEbegin">
    <w:name w:val="ASN.1 TABLE begin"/>
    <w:rsid w:val="004C68DE"/>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b/>
      <w:sz w:val="16"/>
      <w:lang w:val="de-DE" w:eastAsia="en-US"/>
    </w:rPr>
  </w:style>
  <w:style w:type="paragraph" w:customStyle="1" w:styleId="ASN1TABLEmiddle">
    <w:name w:val="ASN.1 TABLE middle"/>
    <w:rsid w:val="004C68DE"/>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sz w:val="16"/>
      <w:lang w:val="de-DE" w:eastAsia="en-US"/>
    </w:rPr>
  </w:style>
  <w:style w:type="paragraph" w:customStyle="1" w:styleId="TAJ">
    <w:name w:val="TAJ"/>
    <w:basedOn w:val="TH"/>
    <w:rsid w:val="00EF7E61"/>
    <w:rPr>
      <w:rFonts w:eastAsia="Times New Roman"/>
    </w:rPr>
  </w:style>
  <w:style w:type="paragraph" w:customStyle="1" w:styleId="Guidance">
    <w:name w:val="Guidance"/>
    <w:basedOn w:val="a"/>
    <w:rsid w:val="00EF7E61"/>
    <w:rPr>
      <w:rFonts w:eastAsia="Times New Roman"/>
      <w:i/>
      <w:color w:val="0000FF"/>
    </w:rPr>
  </w:style>
  <w:style w:type="character" w:customStyle="1" w:styleId="Char3">
    <w:name w:val="批注框文本 Char"/>
    <w:link w:val="ae"/>
    <w:rsid w:val="00EF7E61"/>
    <w:rPr>
      <w:rFonts w:ascii="Tahoma" w:hAnsi="Tahoma" w:cs="Tahoma"/>
      <w:sz w:val="16"/>
      <w:szCs w:val="16"/>
      <w:lang w:val="en-GB" w:eastAsia="en-US"/>
    </w:rPr>
  </w:style>
  <w:style w:type="table" w:styleId="af1">
    <w:name w:val="Table Grid"/>
    <w:basedOn w:val="a1"/>
    <w:uiPriority w:val="39"/>
    <w:rsid w:val="00EF7E61"/>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EF7E61"/>
    <w:rPr>
      <w:color w:val="605E5C"/>
      <w:shd w:val="clear" w:color="auto" w:fill="E1DFDD"/>
    </w:rPr>
  </w:style>
  <w:style w:type="character" w:customStyle="1" w:styleId="Char0">
    <w:name w:val="脚注文本 Char"/>
    <w:link w:val="a6"/>
    <w:rsid w:val="00EF7E61"/>
    <w:rPr>
      <w:rFonts w:ascii="Times New Roman" w:hAnsi="Times New Roman"/>
      <w:sz w:val="16"/>
      <w:lang w:val="en-GB" w:eastAsia="en-US"/>
    </w:rPr>
  </w:style>
  <w:style w:type="paragraph" w:styleId="af2">
    <w:name w:val="index heading"/>
    <w:basedOn w:val="a"/>
    <w:next w:val="a"/>
    <w:rsid w:val="00EF7E61"/>
    <w:pPr>
      <w:pBdr>
        <w:top w:val="single" w:sz="12" w:space="0" w:color="auto"/>
      </w:pBdr>
      <w:spacing w:before="360" w:after="240"/>
    </w:pPr>
    <w:rPr>
      <w:rFonts w:eastAsia="Times New Roman"/>
      <w:b/>
      <w:i/>
      <w:sz w:val="26"/>
    </w:rPr>
  </w:style>
  <w:style w:type="paragraph" w:customStyle="1" w:styleId="INDENT1">
    <w:name w:val="INDENT1"/>
    <w:basedOn w:val="a"/>
    <w:rsid w:val="00EF7E61"/>
    <w:pPr>
      <w:ind w:left="851"/>
    </w:pPr>
    <w:rPr>
      <w:rFonts w:eastAsia="Times New Roman"/>
    </w:rPr>
  </w:style>
  <w:style w:type="paragraph" w:customStyle="1" w:styleId="INDENT2">
    <w:name w:val="INDENT2"/>
    <w:basedOn w:val="a"/>
    <w:rsid w:val="00EF7E61"/>
    <w:pPr>
      <w:ind w:left="1135" w:hanging="284"/>
    </w:pPr>
    <w:rPr>
      <w:rFonts w:eastAsia="Times New Roman"/>
    </w:rPr>
  </w:style>
  <w:style w:type="paragraph" w:customStyle="1" w:styleId="INDENT3">
    <w:name w:val="INDENT3"/>
    <w:basedOn w:val="a"/>
    <w:rsid w:val="00EF7E61"/>
    <w:pPr>
      <w:ind w:left="1701" w:hanging="567"/>
    </w:pPr>
    <w:rPr>
      <w:rFonts w:eastAsia="Times New Roman"/>
    </w:rPr>
  </w:style>
  <w:style w:type="paragraph" w:customStyle="1" w:styleId="FigureTitle">
    <w:name w:val="Figure_Title"/>
    <w:basedOn w:val="a"/>
    <w:next w:val="a"/>
    <w:rsid w:val="00EF7E61"/>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a"/>
    <w:rsid w:val="00EF7E61"/>
    <w:pPr>
      <w:keepNext/>
      <w:keepLines/>
    </w:pPr>
    <w:rPr>
      <w:rFonts w:eastAsia="Times New Roman"/>
      <w:b/>
    </w:rPr>
  </w:style>
  <w:style w:type="paragraph" w:customStyle="1" w:styleId="enumlev2">
    <w:name w:val="enumlev2"/>
    <w:basedOn w:val="a"/>
    <w:rsid w:val="00EF7E61"/>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a"/>
    <w:rsid w:val="00EF7E61"/>
    <w:pPr>
      <w:keepNext/>
      <w:keepLines/>
      <w:spacing w:before="240"/>
      <w:ind w:left="1418"/>
    </w:pPr>
    <w:rPr>
      <w:rFonts w:ascii="Arial" w:eastAsia="Times New Roman" w:hAnsi="Arial"/>
      <w:b/>
      <w:sz w:val="36"/>
      <w:lang w:val="en-US"/>
    </w:rPr>
  </w:style>
  <w:style w:type="paragraph" w:styleId="af3">
    <w:name w:val="caption"/>
    <w:basedOn w:val="a"/>
    <w:next w:val="a"/>
    <w:qFormat/>
    <w:rsid w:val="00EF7E61"/>
    <w:pPr>
      <w:spacing w:before="120" w:after="120"/>
    </w:pPr>
    <w:rPr>
      <w:rFonts w:eastAsia="Times New Roman"/>
      <w:b/>
    </w:rPr>
  </w:style>
  <w:style w:type="character" w:customStyle="1" w:styleId="Char4">
    <w:name w:val="文档结构图 Char"/>
    <w:link w:val="af0"/>
    <w:rsid w:val="00EF7E61"/>
    <w:rPr>
      <w:rFonts w:ascii="Tahoma" w:hAnsi="Tahoma" w:cs="Tahoma"/>
      <w:shd w:val="clear" w:color="auto" w:fill="000080"/>
      <w:lang w:val="en-GB" w:eastAsia="en-US"/>
    </w:rPr>
  </w:style>
  <w:style w:type="paragraph" w:styleId="af4">
    <w:name w:val="Plain Text"/>
    <w:basedOn w:val="a"/>
    <w:link w:val="Char5"/>
    <w:rsid w:val="00EF7E61"/>
    <w:rPr>
      <w:rFonts w:ascii="Courier New" w:eastAsia="Times New Roman" w:hAnsi="Courier New"/>
      <w:lang w:val="nb-NO"/>
    </w:rPr>
  </w:style>
  <w:style w:type="character" w:customStyle="1" w:styleId="Char5">
    <w:name w:val="纯文本 Char"/>
    <w:basedOn w:val="a0"/>
    <w:link w:val="af4"/>
    <w:rsid w:val="00EF7E61"/>
    <w:rPr>
      <w:rFonts w:ascii="Courier New" w:eastAsia="Times New Roman" w:hAnsi="Courier New"/>
      <w:lang w:val="nb-NO" w:eastAsia="en-US"/>
    </w:rPr>
  </w:style>
  <w:style w:type="paragraph" w:styleId="af5">
    <w:name w:val="Body Text"/>
    <w:basedOn w:val="a"/>
    <w:link w:val="Char6"/>
    <w:rsid w:val="00EF7E61"/>
    <w:rPr>
      <w:rFonts w:eastAsia="Times New Roman"/>
    </w:rPr>
  </w:style>
  <w:style w:type="character" w:customStyle="1" w:styleId="Char6">
    <w:name w:val="正文文本 Char"/>
    <w:basedOn w:val="a0"/>
    <w:link w:val="af5"/>
    <w:rsid w:val="00EF7E61"/>
    <w:rPr>
      <w:rFonts w:ascii="Times New Roman" w:eastAsia="Times New Roman" w:hAnsi="Times New Roman"/>
      <w:lang w:val="en-GB" w:eastAsia="en-US"/>
    </w:rPr>
  </w:style>
  <w:style w:type="character" w:customStyle="1" w:styleId="Char2">
    <w:name w:val="批注文字 Char"/>
    <w:link w:val="ac"/>
    <w:rsid w:val="00EF7E61"/>
    <w:rPr>
      <w:rFonts w:ascii="Times New Roman" w:hAnsi="Times New Roman"/>
      <w:lang w:val="en-GB" w:eastAsia="en-US"/>
    </w:rPr>
  </w:style>
  <w:style w:type="paragraph" w:customStyle="1" w:styleId="Af6">
    <w:name w:val="正文 A"/>
    <w:rsid w:val="00EF7E61"/>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f7">
    <w:name w:val="无"/>
    <w:rsid w:val="00EF7E61"/>
  </w:style>
  <w:style w:type="character" w:customStyle="1" w:styleId="NOZchn">
    <w:name w:val="NO Zchn"/>
    <w:rsid w:val="00EF7E61"/>
    <w:rPr>
      <w:lang w:eastAsia="en-US"/>
    </w:rPr>
  </w:style>
  <w:style w:type="character" w:customStyle="1" w:styleId="EditorsNoteCharChar">
    <w:name w:val="Editor's Note Char Char"/>
    <w:rsid w:val="00EF7E61"/>
    <w:rPr>
      <w:rFonts w:ascii="Times New Roman" w:hAnsi="Times New Roman"/>
      <w:color w:val="FF0000"/>
      <w:lang w:eastAsia="en-US"/>
    </w:rPr>
  </w:style>
  <w:style w:type="character" w:customStyle="1" w:styleId="5Char">
    <w:name w:val="标题 5 Char"/>
    <w:link w:val="5"/>
    <w:rsid w:val="00EF7E61"/>
    <w:rPr>
      <w:rFonts w:ascii="Arial" w:hAnsi="Arial"/>
      <w:sz w:val="22"/>
      <w:lang w:val="en-GB" w:eastAsia="en-US"/>
    </w:rPr>
  </w:style>
  <w:style w:type="character" w:customStyle="1" w:styleId="alt-edited">
    <w:name w:val="alt-edited"/>
    <w:rsid w:val="00EF7E61"/>
  </w:style>
  <w:style w:type="character" w:styleId="HTML">
    <w:name w:val="HTML Cite"/>
    <w:uiPriority w:val="99"/>
    <w:unhideWhenUsed/>
    <w:rsid w:val="00EF7E61"/>
    <w:rPr>
      <w:i/>
      <w:iCs/>
    </w:rPr>
  </w:style>
  <w:style w:type="character" w:customStyle="1" w:styleId="6Char">
    <w:name w:val="标题 6 Char"/>
    <w:link w:val="6"/>
    <w:rsid w:val="00EF7E61"/>
    <w:rPr>
      <w:rFonts w:ascii="Arial" w:hAnsi="Arial"/>
      <w:lang w:val="en-GB" w:eastAsia="en-US"/>
    </w:rPr>
  </w:style>
  <w:style w:type="character" w:customStyle="1" w:styleId="UnresolvedMention1">
    <w:name w:val="Unresolved Mention1"/>
    <w:uiPriority w:val="99"/>
    <w:semiHidden/>
    <w:unhideWhenUsed/>
    <w:rsid w:val="00EF7E61"/>
    <w:rPr>
      <w:color w:val="808080"/>
      <w:shd w:val="clear" w:color="auto" w:fill="E6E6E6"/>
    </w:rPr>
  </w:style>
  <w:style w:type="character" w:customStyle="1" w:styleId="4Char">
    <w:name w:val="标题 4 Char"/>
    <w:link w:val="4"/>
    <w:rsid w:val="00EF7E61"/>
    <w:rPr>
      <w:rFonts w:ascii="Arial" w:hAnsi="Arial"/>
      <w:sz w:val="24"/>
      <w:lang w:val="en-GB" w:eastAsia="en-US"/>
    </w:rPr>
  </w:style>
  <w:style w:type="paragraph" w:styleId="af8">
    <w:name w:val="Revision"/>
    <w:hidden/>
    <w:uiPriority w:val="99"/>
    <w:semiHidden/>
    <w:rsid w:val="00EF7E61"/>
    <w:rPr>
      <w:rFonts w:ascii="Times New Roman" w:eastAsia="Times New Roman" w:hAnsi="Times New Roman"/>
      <w:lang w:val="en-GB" w:eastAsia="en-US"/>
    </w:rPr>
  </w:style>
  <w:style w:type="character" w:customStyle="1" w:styleId="TALChar1">
    <w:name w:val="TAL Char1"/>
    <w:rsid w:val="00EF7E61"/>
    <w:rPr>
      <w:rFonts w:ascii="Arial" w:hAnsi="Arial"/>
      <w:sz w:val="18"/>
      <w:lang w:val="en-GB" w:eastAsia="en-US"/>
    </w:rPr>
  </w:style>
  <w:style w:type="character" w:customStyle="1" w:styleId="TANChar">
    <w:name w:val="TAN Char"/>
    <w:link w:val="TAN"/>
    <w:locked/>
    <w:rsid w:val="00EF7E61"/>
    <w:rPr>
      <w:rFonts w:ascii="Arial" w:hAnsi="Arial"/>
      <w:sz w:val="18"/>
      <w:lang w:val="en-GB" w:eastAsia="en-US"/>
    </w:rPr>
  </w:style>
  <w:style w:type="character" w:customStyle="1" w:styleId="Char">
    <w:name w:val="页眉 Char"/>
    <w:link w:val="a4"/>
    <w:rsid w:val="00EF7E61"/>
    <w:rPr>
      <w:rFonts w:ascii="Arial" w:hAnsi="Arial"/>
      <w:b/>
      <w:noProof/>
      <w:sz w:val="18"/>
      <w:lang w:val="en-GB" w:eastAsia="en-US"/>
    </w:rPr>
  </w:style>
  <w:style w:type="character" w:customStyle="1" w:styleId="1Char">
    <w:name w:val="标题 1 Char"/>
    <w:link w:val="1"/>
    <w:rsid w:val="00EF7E61"/>
    <w:rPr>
      <w:rFonts w:ascii="Arial" w:hAnsi="Arial"/>
      <w:sz w:val="36"/>
      <w:lang w:val="en-GB" w:eastAsia="en-US"/>
    </w:rPr>
  </w:style>
  <w:style w:type="character" w:customStyle="1" w:styleId="7Char">
    <w:name w:val="标题 7 Char"/>
    <w:link w:val="7"/>
    <w:rsid w:val="00EF7E61"/>
    <w:rPr>
      <w:rFonts w:ascii="Arial" w:hAnsi="Arial"/>
      <w:lang w:val="en-GB" w:eastAsia="en-US"/>
    </w:rPr>
  </w:style>
  <w:style w:type="character" w:customStyle="1" w:styleId="8Char">
    <w:name w:val="标题 8 Char"/>
    <w:link w:val="8"/>
    <w:rsid w:val="00EF7E61"/>
    <w:rPr>
      <w:rFonts w:ascii="Arial" w:hAnsi="Arial"/>
      <w:sz w:val="36"/>
      <w:lang w:val="en-GB" w:eastAsia="en-US"/>
    </w:rPr>
  </w:style>
  <w:style w:type="character" w:customStyle="1" w:styleId="9Char">
    <w:name w:val="标题 9 Char"/>
    <w:link w:val="9"/>
    <w:rsid w:val="00EF7E61"/>
    <w:rPr>
      <w:rFonts w:ascii="Arial" w:hAnsi="Arial"/>
      <w:sz w:val="36"/>
      <w:lang w:val="en-GB" w:eastAsia="en-US"/>
    </w:rPr>
  </w:style>
  <w:style w:type="paragraph" w:customStyle="1" w:styleId="msonormal0">
    <w:name w:val="msonormal"/>
    <w:basedOn w:val="a"/>
    <w:rsid w:val="00EF7E61"/>
    <w:pPr>
      <w:spacing w:before="100" w:beforeAutospacing="1" w:after="100" w:afterAutospacing="1"/>
    </w:pPr>
    <w:rPr>
      <w:rFonts w:eastAsia="Times New Roman"/>
      <w:sz w:val="24"/>
      <w:szCs w:val="24"/>
      <w:lang w:eastAsia="en-GB"/>
    </w:rPr>
  </w:style>
  <w:style w:type="character" w:customStyle="1" w:styleId="Char1">
    <w:name w:val="页脚 Char"/>
    <w:link w:val="a9"/>
    <w:rsid w:val="00EF7E61"/>
    <w:rPr>
      <w:rFonts w:ascii="Arial" w:hAnsi="Arial"/>
      <w:b/>
      <w:i/>
      <w:noProof/>
      <w:sz w:val="18"/>
      <w:lang w:val="en-GB" w:eastAsia="en-US"/>
    </w:rPr>
  </w:style>
  <w:style w:type="character" w:customStyle="1" w:styleId="B1Char1">
    <w:name w:val="B1 Char1"/>
    <w:rsid w:val="00EF7E61"/>
    <w:rPr>
      <w:rFonts w:ascii="Times New Roman" w:hAnsi="Times New Roman"/>
      <w:lang w:val="en-GB" w:eastAsia="en-US"/>
    </w:rPr>
  </w:style>
  <w:style w:type="character" w:customStyle="1" w:styleId="TAHCar">
    <w:name w:val="TAH Car"/>
    <w:locked/>
    <w:rsid w:val="00EF7E61"/>
    <w:rPr>
      <w:rFonts w:ascii="Arial" w:hAnsi="Arial"/>
      <w:b/>
      <w:sz w:val="18"/>
      <w:lang w:val="en-GB" w:eastAsia="en-US"/>
    </w:rPr>
  </w:style>
  <w:style w:type="character" w:customStyle="1" w:styleId="CRCoverPageZchn">
    <w:name w:val="CR Cover Page Zchn"/>
    <w:link w:val="CRCoverPage"/>
    <w:rsid w:val="002F7CD0"/>
    <w:rPr>
      <w:rFonts w:ascii="Arial"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Cite"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100B"/>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NOChar">
    <w:name w:val="NO Char"/>
    <w:link w:val="NO"/>
    <w:locked/>
    <w:rsid w:val="00023787"/>
    <w:rPr>
      <w:rFonts w:ascii="Times New Roman" w:hAnsi="Times New Roman"/>
      <w:lang w:val="en-GB" w:eastAsia="en-US"/>
    </w:rPr>
  </w:style>
  <w:style w:type="character" w:customStyle="1" w:styleId="B1Char">
    <w:name w:val="B1 Char"/>
    <w:link w:val="B1"/>
    <w:qFormat/>
    <w:locked/>
    <w:rsid w:val="00023787"/>
    <w:rPr>
      <w:rFonts w:ascii="Times New Roman" w:hAnsi="Times New Roman"/>
      <w:lang w:val="en-GB" w:eastAsia="en-US"/>
    </w:rPr>
  </w:style>
  <w:style w:type="character" w:customStyle="1" w:styleId="B2Char">
    <w:name w:val="B2 Char"/>
    <w:link w:val="B2"/>
    <w:qFormat/>
    <w:locked/>
    <w:rsid w:val="00765CA2"/>
    <w:rPr>
      <w:rFonts w:ascii="Times New Roman" w:hAnsi="Times New Roman"/>
      <w:lang w:val="en-GB" w:eastAsia="en-US"/>
    </w:rPr>
  </w:style>
  <w:style w:type="character" w:customStyle="1" w:styleId="2Char">
    <w:name w:val="标题 2 Char"/>
    <w:basedOn w:val="a0"/>
    <w:link w:val="2"/>
    <w:rsid w:val="00A539AC"/>
    <w:rPr>
      <w:rFonts w:ascii="Arial" w:hAnsi="Arial"/>
      <w:sz w:val="32"/>
      <w:lang w:val="en-GB" w:eastAsia="en-US"/>
    </w:rPr>
  </w:style>
  <w:style w:type="character" w:customStyle="1" w:styleId="3Char">
    <w:name w:val="标题 3 Char"/>
    <w:basedOn w:val="a0"/>
    <w:link w:val="3"/>
    <w:rsid w:val="00A539AC"/>
    <w:rPr>
      <w:rFonts w:ascii="Arial" w:hAnsi="Arial"/>
      <w:sz w:val="28"/>
      <w:lang w:val="en-GB" w:eastAsia="en-US"/>
    </w:rPr>
  </w:style>
  <w:style w:type="character" w:customStyle="1" w:styleId="apple-converted-space">
    <w:name w:val="apple-converted-space"/>
    <w:basedOn w:val="a0"/>
    <w:rsid w:val="00224817"/>
  </w:style>
  <w:style w:type="character" w:customStyle="1" w:styleId="TFChar">
    <w:name w:val="TF Char"/>
    <w:link w:val="TF"/>
    <w:locked/>
    <w:rsid w:val="00102483"/>
    <w:rPr>
      <w:rFonts w:ascii="Arial" w:hAnsi="Arial"/>
      <w:b/>
      <w:lang w:val="en-GB" w:eastAsia="en-US"/>
    </w:rPr>
  </w:style>
  <w:style w:type="character" w:customStyle="1" w:styleId="EditorsNoteChar">
    <w:name w:val="Editor's Note Char"/>
    <w:aliases w:val="EN Char"/>
    <w:link w:val="EditorsNote"/>
    <w:rsid w:val="00FE443F"/>
    <w:rPr>
      <w:rFonts w:ascii="Times New Roman" w:hAnsi="Times New Roman"/>
      <w:color w:val="FF0000"/>
      <w:lang w:val="en-GB" w:eastAsia="en-US"/>
    </w:rPr>
  </w:style>
  <w:style w:type="character" w:customStyle="1" w:styleId="EXCar">
    <w:name w:val="EX Car"/>
    <w:link w:val="EX"/>
    <w:rsid w:val="006711CF"/>
    <w:rPr>
      <w:rFonts w:ascii="Times New Roman" w:hAnsi="Times New Roman"/>
      <w:lang w:val="en-GB" w:eastAsia="en-US"/>
    </w:rPr>
  </w:style>
  <w:style w:type="character" w:customStyle="1" w:styleId="TALChar">
    <w:name w:val="TAL Char"/>
    <w:link w:val="TAL"/>
    <w:qFormat/>
    <w:rsid w:val="00F3400B"/>
    <w:rPr>
      <w:rFonts w:ascii="Arial" w:hAnsi="Arial"/>
      <w:sz w:val="18"/>
      <w:lang w:val="en-GB" w:eastAsia="en-US"/>
    </w:rPr>
  </w:style>
  <w:style w:type="character" w:customStyle="1" w:styleId="TACChar">
    <w:name w:val="TAC Char"/>
    <w:link w:val="TAC"/>
    <w:qFormat/>
    <w:rsid w:val="00F3400B"/>
    <w:rPr>
      <w:rFonts w:ascii="Arial" w:hAnsi="Arial"/>
      <w:sz w:val="18"/>
      <w:lang w:val="en-GB" w:eastAsia="en-US"/>
    </w:rPr>
  </w:style>
  <w:style w:type="character" w:customStyle="1" w:styleId="THChar">
    <w:name w:val="TH Char"/>
    <w:link w:val="TH"/>
    <w:qFormat/>
    <w:locked/>
    <w:rsid w:val="00F3400B"/>
    <w:rPr>
      <w:rFonts w:ascii="Arial" w:hAnsi="Arial"/>
      <w:b/>
      <w:lang w:val="en-GB" w:eastAsia="en-US"/>
    </w:rPr>
  </w:style>
  <w:style w:type="character" w:customStyle="1" w:styleId="TAHChar">
    <w:name w:val="TAH Char"/>
    <w:link w:val="TAH"/>
    <w:qFormat/>
    <w:locked/>
    <w:rsid w:val="00F3400B"/>
    <w:rPr>
      <w:rFonts w:ascii="Arial" w:hAnsi="Arial"/>
      <w:b/>
      <w:sz w:val="18"/>
      <w:lang w:val="en-GB" w:eastAsia="en-US"/>
    </w:rPr>
  </w:style>
  <w:style w:type="character" w:customStyle="1" w:styleId="PLChar">
    <w:name w:val="PL Char"/>
    <w:link w:val="PL"/>
    <w:qFormat/>
    <w:locked/>
    <w:rsid w:val="00F3400B"/>
    <w:rPr>
      <w:rFonts w:ascii="Courier New" w:hAnsi="Courier New"/>
      <w:noProof/>
      <w:sz w:val="16"/>
      <w:lang w:val="en-GB" w:eastAsia="en-US"/>
    </w:rPr>
  </w:style>
  <w:style w:type="paragraph" w:customStyle="1" w:styleId="ASN1TABLEbegin">
    <w:name w:val="ASN.1 TABLE begin"/>
    <w:rsid w:val="004C68DE"/>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b/>
      <w:sz w:val="16"/>
      <w:lang w:val="de-DE" w:eastAsia="en-US"/>
    </w:rPr>
  </w:style>
  <w:style w:type="paragraph" w:customStyle="1" w:styleId="ASN1TABLEmiddle">
    <w:name w:val="ASN.1 TABLE middle"/>
    <w:rsid w:val="004C68DE"/>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sz w:val="16"/>
      <w:lang w:val="de-DE" w:eastAsia="en-US"/>
    </w:rPr>
  </w:style>
  <w:style w:type="paragraph" w:customStyle="1" w:styleId="TAJ">
    <w:name w:val="TAJ"/>
    <w:basedOn w:val="TH"/>
    <w:rsid w:val="00EF7E61"/>
    <w:rPr>
      <w:rFonts w:eastAsia="Times New Roman"/>
    </w:rPr>
  </w:style>
  <w:style w:type="paragraph" w:customStyle="1" w:styleId="Guidance">
    <w:name w:val="Guidance"/>
    <w:basedOn w:val="a"/>
    <w:rsid w:val="00EF7E61"/>
    <w:rPr>
      <w:rFonts w:eastAsia="Times New Roman"/>
      <w:i/>
      <w:color w:val="0000FF"/>
    </w:rPr>
  </w:style>
  <w:style w:type="character" w:customStyle="1" w:styleId="Char3">
    <w:name w:val="批注框文本 Char"/>
    <w:link w:val="ae"/>
    <w:rsid w:val="00EF7E61"/>
    <w:rPr>
      <w:rFonts w:ascii="Tahoma" w:hAnsi="Tahoma" w:cs="Tahoma"/>
      <w:sz w:val="16"/>
      <w:szCs w:val="16"/>
      <w:lang w:val="en-GB" w:eastAsia="en-US"/>
    </w:rPr>
  </w:style>
  <w:style w:type="table" w:styleId="af1">
    <w:name w:val="Table Grid"/>
    <w:basedOn w:val="a1"/>
    <w:uiPriority w:val="39"/>
    <w:rsid w:val="00EF7E61"/>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EF7E61"/>
    <w:rPr>
      <w:color w:val="605E5C"/>
      <w:shd w:val="clear" w:color="auto" w:fill="E1DFDD"/>
    </w:rPr>
  </w:style>
  <w:style w:type="character" w:customStyle="1" w:styleId="Char0">
    <w:name w:val="脚注文本 Char"/>
    <w:link w:val="a6"/>
    <w:rsid w:val="00EF7E61"/>
    <w:rPr>
      <w:rFonts w:ascii="Times New Roman" w:hAnsi="Times New Roman"/>
      <w:sz w:val="16"/>
      <w:lang w:val="en-GB" w:eastAsia="en-US"/>
    </w:rPr>
  </w:style>
  <w:style w:type="paragraph" w:styleId="af2">
    <w:name w:val="index heading"/>
    <w:basedOn w:val="a"/>
    <w:next w:val="a"/>
    <w:rsid w:val="00EF7E61"/>
    <w:pPr>
      <w:pBdr>
        <w:top w:val="single" w:sz="12" w:space="0" w:color="auto"/>
      </w:pBdr>
      <w:spacing w:before="360" w:after="240"/>
    </w:pPr>
    <w:rPr>
      <w:rFonts w:eastAsia="Times New Roman"/>
      <w:b/>
      <w:i/>
      <w:sz w:val="26"/>
    </w:rPr>
  </w:style>
  <w:style w:type="paragraph" w:customStyle="1" w:styleId="INDENT1">
    <w:name w:val="INDENT1"/>
    <w:basedOn w:val="a"/>
    <w:rsid w:val="00EF7E61"/>
    <w:pPr>
      <w:ind w:left="851"/>
    </w:pPr>
    <w:rPr>
      <w:rFonts w:eastAsia="Times New Roman"/>
    </w:rPr>
  </w:style>
  <w:style w:type="paragraph" w:customStyle="1" w:styleId="INDENT2">
    <w:name w:val="INDENT2"/>
    <w:basedOn w:val="a"/>
    <w:rsid w:val="00EF7E61"/>
    <w:pPr>
      <w:ind w:left="1135" w:hanging="284"/>
    </w:pPr>
    <w:rPr>
      <w:rFonts w:eastAsia="Times New Roman"/>
    </w:rPr>
  </w:style>
  <w:style w:type="paragraph" w:customStyle="1" w:styleId="INDENT3">
    <w:name w:val="INDENT3"/>
    <w:basedOn w:val="a"/>
    <w:rsid w:val="00EF7E61"/>
    <w:pPr>
      <w:ind w:left="1701" w:hanging="567"/>
    </w:pPr>
    <w:rPr>
      <w:rFonts w:eastAsia="Times New Roman"/>
    </w:rPr>
  </w:style>
  <w:style w:type="paragraph" w:customStyle="1" w:styleId="FigureTitle">
    <w:name w:val="Figure_Title"/>
    <w:basedOn w:val="a"/>
    <w:next w:val="a"/>
    <w:rsid w:val="00EF7E61"/>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a"/>
    <w:rsid w:val="00EF7E61"/>
    <w:pPr>
      <w:keepNext/>
      <w:keepLines/>
    </w:pPr>
    <w:rPr>
      <w:rFonts w:eastAsia="Times New Roman"/>
      <w:b/>
    </w:rPr>
  </w:style>
  <w:style w:type="paragraph" w:customStyle="1" w:styleId="enumlev2">
    <w:name w:val="enumlev2"/>
    <w:basedOn w:val="a"/>
    <w:rsid w:val="00EF7E61"/>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a"/>
    <w:rsid w:val="00EF7E61"/>
    <w:pPr>
      <w:keepNext/>
      <w:keepLines/>
      <w:spacing w:before="240"/>
      <w:ind w:left="1418"/>
    </w:pPr>
    <w:rPr>
      <w:rFonts w:ascii="Arial" w:eastAsia="Times New Roman" w:hAnsi="Arial"/>
      <w:b/>
      <w:sz w:val="36"/>
      <w:lang w:val="en-US"/>
    </w:rPr>
  </w:style>
  <w:style w:type="paragraph" w:styleId="af3">
    <w:name w:val="caption"/>
    <w:basedOn w:val="a"/>
    <w:next w:val="a"/>
    <w:qFormat/>
    <w:rsid w:val="00EF7E61"/>
    <w:pPr>
      <w:spacing w:before="120" w:after="120"/>
    </w:pPr>
    <w:rPr>
      <w:rFonts w:eastAsia="Times New Roman"/>
      <w:b/>
    </w:rPr>
  </w:style>
  <w:style w:type="character" w:customStyle="1" w:styleId="Char4">
    <w:name w:val="文档结构图 Char"/>
    <w:link w:val="af0"/>
    <w:rsid w:val="00EF7E61"/>
    <w:rPr>
      <w:rFonts w:ascii="Tahoma" w:hAnsi="Tahoma" w:cs="Tahoma"/>
      <w:shd w:val="clear" w:color="auto" w:fill="000080"/>
      <w:lang w:val="en-GB" w:eastAsia="en-US"/>
    </w:rPr>
  </w:style>
  <w:style w:type="paragraph" w:styleId="af4">
    <w:name w:val="Plain Text"/>
    <w:basedOn w:val="a"/>
    <w:link w:val="Char5"/>
    <w:rsid w:val="00EF7E61"/>
    <w:rPr>
      <w:rFonts w:ascii="Courier New" w:eastAsia="Times New Roman" w:hAnsi="Courier New"/>
      <w:lang w:val="nb-NO"/>
    </w:rPr>
  </w:style>
  <w:style w:type="character" w:customStyle="1" w:styleId="Char5">
    <w:name w:val="纯文本 Char"/>
    <w:basedOn w:val="a0"/>
    <w:link w:val="af4"/>
    <w:rsid w:val="00EF7E61"/>
    <w:rPr>
      <w:rFonts w:ascii="Courier New" w:eastAsia="Times New Roman" w:hAnsi="Courier New"/>
      <w:lang w:val="nb-NO" w:eastAsia="en-US"/>
    </w:rPr>
  </w:style>
  <w:style w:type="paragraph" w:styleId="af5">
    <w:name w:val="Body Text"/>
    <w:basedOn w:val="a"/>
    <w:link w:val="Char6"/>
    <w:rsid w:val="00EF7E61"/>
    <w:rPr>
      <w:rFonts w:eastAsia="Times New Roman"/>
    </w:rPr>
  </w:style>
  <w:style w:type="character" w:customStyle="1" w:styleId="Char6">
    <w:name w:val="正文文本 Char"/>
    <w:basedOn w:val="a0"/>
    <w:link w:val="af5"/>
    <w:rsid w:val="00EF7E61"/>
    <w:rPr>
      <w:rFonts w:ascii="Times New Roman" w:eastAsia="Times New Roman" w:hAnsi="Times New Roman"/>
      <w:lang w:val="en-GB" w:eastAsia="en-US"/>
    </w:rPr>
  </w:style>
  <w:style w:type="character" w:customStyle="1" w:styleId="Char2">
    <w:name w:val="批注文字 Char"/>
    <w:link w:val="ac"/>
    <w:rsid w:val="00EF7E61"/>
    <w:rPr>
      <w:rFonts w:ascii="Times New Roman" w:hAnsi="Times New Roman"/>
      <w:lang w:val="en-GB" w:eastAsia="en-US"/>
    </w:rPr>
  </w:style>
  <w:style w:type="paragraph" w:customStyle="1" w:styleId="Af6">
    <w:name w:val="正文 A"/>
    <w:rsid w:val="00EF7E61"/>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f7">
    <w:name w:val="无"/>
    <w:rsid w:val="00EF7E61"/>
  </w:style>
  <w:style w:type="character" w:customStyle="1" w:styleId="NOZchn">
    <w:name w:val="NO Zchn"/>
    <w:rsid w:val="00EF7E61"/>
    <w:rPr>
      <w:lang w:eastAsia="en-US"/>
    </w:rPr>
  </w:style>
  <w:style w:type="character" w:customStyle="1" w:styleId="EditorsNoteCharChar">
    <w:name w:val="Editor's Note Char Char"/>
    <w:rsid w:val="00EF7E61"/>
    <w:rPr>
      <w:rFonts w:ascii="Times New Roman" w:hAnsi="Times New Roman"/>
      <w:color w:val="FF0000"/>
      <w:lang w:eastAsia="en-US"/>
    </w:rPr>
  </w:style>
  <w:style w:type="character" w:customStyle="1" w:styleId="5Char">
    <w:name w:val="标题 5 Char"/>
    <w:link w:val="5"/>
    <w:rsid w:val="00EF7E61"/>
    <w:rPr>
      <w:rFonts w:ascii="Arial" w:hAnsi="Arial"/>
      <w:sz w:val="22"/>
      <w:lang w:val="en-GB" w:eastAsia="en-US"/>
    </w:rPr>
  </w:style>
  <w:style w:type="character" w:customStyle="1" w:styleId="alt-edited">
    <w:name w:val="alt-edited"/>
    <w:rsid w:val="00EF7E61"/>
  </w:style>
  <w:style w:type="character" w:styleId="HTML">
    <w:name w:val="HTML Cite"/>
    <w:uiPriority w:val="99"/>
    <w:unhideWhenUsed/>
    <w:rsid w:val="00EF7E61"/>
    <w:rPr>
      <w:i/>
      <w:iCs/>
    </w:rPr>
  </w:style>
  <w:style w:type="character" w:customStyle="1" w:styleId="6Char">
    <w:name w:val="标题 6 Char"/>
    <w:link w:val="6"/>
    <w:rsid w:val="00EF7E61"/>
    <w:rPr>
      <w:rFonts w:ascii="Arial" w:hAnsi="Arial"/>
      <w:lang w:val="en-GB" w:eastAsia="en-US"/>
    </w:rPr>
  </w:style>
  <w:style w:type="character" w:customStyle="1" w:styleId="UnresolvedMention1">
    <w:name w:val="Unresolved Mention1"/>
    <w:uiPriority w:val="99"/>
    <w:semiHidden/>
    <w:unhideWhenUsed/>
    <w:rsid w:val="00EF7E61"/>
    <w:rPr>
      <w:color w:val="808080"/>
      <w:shd w:val="clear" w:color="auto" w:fill="E6E6E6"/>
    </w:rPr>
  </w:style>
  <w:style w:type="character" w:customStyle="1" w:styleId="4Char">
    <w:name w:val="标题 4 Char"/>
    <w:link w:val="4"/>
    <w:rsid w:val="00EF7E61"/>
    <w:rPr>
      <w:rFonts w:ascii="Arial" w:hAnsi="Arial"/>
      <w:sz w:val="24"/>
      <w:lang w:val="en-GB" w:eastAsia="en-US"/>
    </w:rPr>
  </w:style>
  <w:style w:type="paragraph" w:styleId="af8">
    <w:name w:val="Revision"/>
    <w:hidden/>
    <w:uiPriority w:val="99"/>
    <w:semiHidden/>
    <w:rsid w:val="00EF7E61"/>
    <w:rPr>
      <w:rFonts w:ascii="Times New Roman" w:eastAsia="Times New Roman" w:hAnsi="Times New Roman"/>
      <w:lang w:val="en-GB" w:eastAsia="en-US"/>
    </w:rPr>
  </w:style>
  <w:style w:type="character" w:customStyle="1" w:styleId="TALChar1">
    <w:name w:val="TAL Char1"/>
    <w:rsid w:val="00EF7E61"/>
    <w:rPr>
      <w:rFonts w:ascii="Arial" w:hAnsi="Arial"/>
      <w:sz w:val="18"/>
      <w:lang w:val="en-GB" w:eastAsia="en-US"/>
    </w:rPr>
  </w:style>
  <w:style w:type="character" w:customStyle="1" w:styleId="TANChar">
    <w:name w:val="TAN Char"/>
    <w:link w:val="TAN"/>
    <w:locked/>
    <w:rsid w:val="00EF7E61"/>
    <w:rPr>
      <w:rFonts w:ascii="Arial" w:hAnsi="Arial"/>
      <w:sz w:val="18"/>
      <w:lang w:val="en-GB" w:eastAsia="en-US"/>
    </w:rPr>
  </w:style>
  <w:style w:type="character" w:customStyle="1" w:styleId="Char">
    <w:name w:val="页眉 Char"/>
    <w:link w:val="a4"/>
    <w:rsid w:val="00EF7E61"/>
    <w:rPr>
      <w:rFonts w:ascii="Arial" w:hAnsi="Arial"/>
      <w:b/>
      <w:noProof/>
      <w:sz w:val="18"/>
      <w:lang w:val="en-GB" w:eastAsia="en-US"/>
    </w:rPr>
  </w:style>
  <w:style w:type="character" w:customStyle="1" w:styleId="1Char">
    <w:name w:val="标题 1 Char"/>
    <w:link w:val="1"/>
    <w:rsid w:val="00EF7E61"/>
    <w:rPr>
      <w:rFonts w:ascii="Arial" w:hAnsi="Arial"/>
      <w:sz w:val="36"/>
      <w:lang w:val="en-GB" w:eastAsia="en-US"/>
    </w:rPr>
  </w:style>
  <w:style w:type="character" w:customStyle="1" w:styleId="7Char">
    <w:name w:val="标题 7 Char"/>
    <w:link w:val="7"/>
    <w:rsid w:val="00EF7E61"/>
    <w:rPr>
      <w:rFonts w:ascii="Arial" w:hAnsi="Arial"/>
      <w:lang w:val="en-GB" w:eastAsia="en-US"/>
    </w:rPr>
  </w:style>
  <w:style w:type="character" w:customStyle="1" w:styleId="8Char">
    <w:name w:val="标题 8 Char"/>
    <w:link w:val="8"/>
    <w:rsid w:val="00EF7E61"/>
    <w:rPr>
      <w:rFonts w:ascii="Arial" w:hAnsi="Arial"/>
      <w:sz w:val="36"/>
      <w:lang w:val="en-GB" w:eastAsia="en-US"/>
    </w:rPr>
  </w:style>
  <w:style w:type="character" w:customStyle="1" w:styleId="9Char">
    <w:name w:val="标题 9 Char"/>
    <w:link w:val="9"/>
    <w:rsid w:val="00EF7E61"/>
    <w:rPr>
      <w:rFonts w:ascii="Arial" w:hAnsi="Arial"/>
      <w:sz w:val="36"/>
      <w:lang w:val="en-GB" w:eastAsia="en-US"/>
    </w:rPr>
  </w:style>
  <w:style w:type="paragraph" w:customStyle="1" w:styleId="msonormal0">
    <w:name w:val="msonormal"/>
    <w:basedOn w:val="a"/>
    <w:rsid w:val="00EF7E61"/>
    <w:pPr>
      <w:spacing w:before="100" w:beforeAutospacing="1" w:after="100" w:afterAutospacing="1"/>
    </w:pPr>
    <w:rPr>
      <w:rFonts w:eastAsia="Times New Roman"/>
      <w:sz w:val="24"/>
      <w:szCs w:val="24"/>
      <w:lang w:eastAsia="en-GB"/>
    </w:rPr>
  </w:style>
  <w:style w:type="character" w:customStyle="1" w:styleId="Char1">
    <w:name w:val="页脚 Char"/>
    <w:link w:val="a9"/>
    <w:rsid w:val="00EF7E61"/>
    <w:rPr>
      <w:rFonts w:ascii="Arial" w:hAnsi="Arial"/>
      <w:b/>
      <w:i/>
      <w:noProof/>
      <w:sz w:val="18"/>
      <w:lang w:val="en-GB" w:eastAsia="en-US"/>
    </w:rPr>
  </w:style>
  <w:style w:type="character" w:customStyle="1" w:styleId="B1Char1">
    <w:name w:val="B1 Char1"/>
    <w:rsid w:val="00EF7E61"/>
    <w:rPr>
      <w:rFonts w:ascii="Times New Roman" w:hAnsi="Times New Roman"/>
      <w:lang w:val="en-GB" w:eastAsia="en-US"/>
    </w:rPr>
  </w:style>
  <w:style w:type="character" w:customStyle="1" w:styleId="TAHCar">
    <w:name w:val="TAH Car"/>
    <w:locked/>
    <w:rsid w:val="00EF7E61"/>
    <w:rPr>
      <w:rFonts w:ascii="Arial" w:hAnsi="Arial"/>
      <w:b/>
      <w:sz w:val="18"/>
      <w:lang w:val="en-GB" w:eastAsia="en-US"/>
    </w:rPr>
  </w:style>
  <w:style w:type="character" w:customStyle="1" w:styleId="CRCoverPageZchn">
    <w:name w:val="CR Cover Page Zchn"/>
    <w:link w:val="CRCoverPage"/>
    <w:rsid w:val="002F7CD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yperlink" Target="https://semver.org" TargetMode="Externa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yperlink" Target="http://www.iana.org/assignments/enterprise-numbers" TargetMode="External"/><Relationship Id="rId2" Type="http://schemas.openxmlformats.org/officeDocument/2006/relationships/customXml" Target="../customXml/item1.xml"/><Relationship Id="rId16" Type="http://schemas.openxmlformats.org/officeDocument/2006/relationships/hyperlink" Target="https://www.w3.org/TR/2018/SPSD-html401-20180327/" TargetMode="External"/><Relationship Id="rId20" Type="http://schemas.openxmlformats.org/officeDocument/2006/relationships/header" Target="header3.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yperlink" Target="https://github.com/OAI/OpenAPI-Specification/blob/master/versions/3.0.0.md" TargetMode="External"/><Relationship Id="rId23" Type="http://schemas.openxmlformats.org/officeDocument/2006/relationships/theme" Target="theme/theme1.xml"/><Relationship Id="rId28" Type="http://schemas.microsoft.com/office/2016/09/relationships/commentsIds" Target="commentsIds.xml"/><Relationship Id="rId10" Type="http://schemas.openxmlformats.org/officeDocument/2006/relationships/hyperlink" Target="http://www.3gpp.org/3G_Specs/CRs.htm"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s://www.ecma-international.org/ecma-262/5.1/" TargetMode="External"/><Relationship Id="rId22" Type="http://schemas.openxmlformats.org/officeDocument/2006/relationships/fontTable" Target="fontTable.xml"/><Relationship Id="rId27" Type="http://schemas.microsoft.com/office/2018/08/relationships/commentsExtensible" Target="commentsExtensible.xml"/><Relationship Id="rId30"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95737E-F8CB-47C8-8F17-9F40CEFC17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290</TotalTime>
  <Pages>17</Pages>
  <Words>13578</Words>
  <Characters>77397</Characters>
  <Application>Microsoft Office Word</Application>
  <DocSecurity>0</DocSecurity>
  <Lines>644</Lines>
  <Paragraphs>181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90794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Zhijun rev2</cp:lastModifiedBy>
  <cp:revision>291</cp:revision>
  <cp:lastPrinted>1900-12-31T16:00:00Z</cp:lastPrinted>
  <dcterms:created xsi:type="dcterms:W3CDTF">2021-05-25T02:45:00Z</dcterms:created>
  <dcterms:modified xsi:type="dcterms:W3CDTF">2021-11-29T06:53:00Z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